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9416" w14:textId="77777777" w:rsidR="00A44EE0" w:rsidRDefault="00984B9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  <w:r w:rsidR="00E80278"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1EA6E06E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721025F0" w:rsidR="00AE2613" w:rsidRPr="009721F5" w:rsidRDefault="00B801F2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B801F2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86D35" w:rsidRPr="00686D3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="00A4028A">
        <w:rPr>
          <w:rFonts w:ascii="Angsana New" w:hAnsi="Angsana New"/>
          <w:sz w:val="32"/>
          <w:szCs w:val="32"/>
        </w:rPr>
        <w:t xml:space="preserve"> </w:t>
      </w:r>
      <w:r w:rsidRPr="00B801F2">
        <w:rPr>
          <w:rFonts w:ascii="Angsana New" w:hAnsi="Angsana New"/>
          <w:sz w:val="32"/>
          <w:szCs w:val="32"/>
          <w:cs/>
        </w:rPr>
        <w:t>มิถุนายน</w:t>
      </w:r>
      <w:r w:rsidR="00A4028A">
        <w:rPr>
          <w:rFonts w:ascii="Angsana New" w:hAnsi="Angsana New" w:hint="cs"/>
          <w:sz w:val="32"/>
          <w:szCs w:val="32"/>
          <w:cs/>
        </w:rPr>
        <w:t xml:space="preserve"> </w:t>
      </w:r>
      <w:r w:rsidR="00686D35" w:rsidRPr="00686D35">
        <w:rPr>
          <w:rFonts w:ascii="Angsana New" w:hAnsi="Angsana New"/>
          <w:sz w:val="32"/>
          <w:szCs w:val="32"/>
        </w:rPr>
        <w:t>2569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CC24F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691" w:left="1152" w:header="720" w:footer="720" w:gutter="0"/>
          <w:pgNumType w:start="0"/>
          <w:cols w:space="720"/>
          <w:titlePg/>
          <w:docGrid w:linePitch="245"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ACA1D6" w14:textId="77DB94BA" w:rsidR="00D40B1A" w:rsidRPr="009721F5" w:rsidRDefault="00D40B1A" w:rsidP="00941446">
      <w:pPr>
        <w:ind w:right="-216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>ฐานะการเงินรวมและ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="00941446" w:rsidRPr="0094144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1446">
        <w:rPr>
          <w:rFonts w:ascii="Angsana New" w:hAnsi="Angsana New"/>
          <w:sz w:val="30"/>
          <w:szCs w:val="30"/>
        </w:rPr>
        <w:t>30</w:t>
      </w:r>
      <w:r w:rsidR="00941446" w:rsidRPr="00941446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941446">
        <w:rPr>
          <w:rFonts w:ascii="Angsana New" w:hAnsi="Angsana New"/>
          <w:sz w:val="30"/>
          <w:szCs w:val="30"/>
        </w:rPr>
        <w:t xml:space="preserve"> </w:t>
      </w:r>
      <w:r w:rsidR="00686D35" w:rsidRPr="00686D35">
        <w:rPr>
          <w:rFonts w:ascii="Angsana New" w:hAnsi="Angsana New"/>
          <w:spacing w:val="4"/>
          <w:sz w:val="30"/>
          <w:szCs w:val="30"/>
        </w:rPr>
        <w:t>2569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งบกำไรขาดทุ</w:t>
      </w:r>
      <w:r w:rsidR="00AC6007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941446" w:rsidRPr="00941446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41446">
        <w:rPr>
          <w:rFonts w:ascii="Angsana New" w:hAnsi="Angsana New"/>
          <w:spacing w:val="2"/>
          <w:sz w:val="30"/>
          <w:szCs w:val="30"/>
        </w:rPr>
        <w:t>30</w:t>
      </w:r>
      <w:r w:rsidR="00941446" w:rsidRPr="00941446">
        <w:rPr>
          <w:rFonts w:ascii="Angsana New" w:hAnsi="Angsana New"/>
          <w:spacing w:val="2"/>
          <w:sz w:val="30"/>
          <w:szCs w:val="30"/>
          <w:cs/>
        </w:rPr>
        <w:t xml:space="preserve"> มิถุนายน </w:t>
      </w:r>
      <w:r w:rsidR="00941446">
        <w:rPr>
          <w:rFonts w:ascii="Angsana New" w:hAnsi="Angsana New"/>
          <w:spacing w:val="2"/>
          <w:sz w:val="30"/>
          <w:szCs w:val="30"/>
        </w:rPr>
        <w:t>2569</w:t>
      </w:r>
      <w:r w:rsidR="008918B2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4"/>
          <w:sz w:val="30"/>
          <w:szCs w:val="30"/>
          <w:cs/>
        </w:rPr>
        <w:t>การเปลี่ยนแปลงส่วนของผู้ถือหุ้นรวมและ</w:t>
      </w:r>
      <w:r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 xml:space="preserve">การเปลี่ยนแปลงส่วนของผู้ถือหุ้นเฉพาะกิจการ </w:t>
      </w:r>
      <w:r w:rsidRPr="009721F5"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Pr="009721F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Pr="009721F5">
        <w:rPr>
          <w:rFonts w:ascii="Angsana New" w:hAnsi="Angsana New" w:hint="cs"/>
          <w:sz w:val="30"/>
          <w:szCs w:val="30"/>
          <w:cs/>
        </w:rPr>
        <w:t>กระแสเงินสดรวม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 xml:space="preserve">และงบกระแสเงินสดเฉพาะกิจการ </w:t>
      </w:r>
      <w:r w:rsidR="00941446" w:rsidRPr="00941446">
        <w:rPr>
          <w:rFonts w:ascii="Angsana New" w:hAnsi="Angsana New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="00941446">
        <w:rPr>
          <w:rFonts w:ascii="Angsana New" w:hAnsi="Angsana New"/>
          <w:spacing w:val="-4"/>
          <w:sz w:val="30"/>
          <w:szCs w:val="30"/>
        </w:rPr>
        <w:t>30</w:t>
      </w:r>
      <w:r w:rsidR="00941446" w:rsidRPr="00941446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686D35" w:rsidRPr="00686D35">
        <w:rPr>
          <w:rFonts w:ascii="Angsana New" w:hAnsi="Angsana New"/>
          <w:spacing w:val="-4"/>
          <w:sz w:val="30"/>
          <w:szCs w:val="30"/>
        </w:rPr>
        <w:t>2569</w:t>
      </w:r>
      <w:r w:rsidRPr="008761F8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8761F8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 xml:space="preserve"> (ข้อมูลทางการเงินระหว่างกาล) </w:t>
      </w:r>
      <w:r w:rsidRPr="00A44EE0">
        <w:rPr>
          <w:rFonts w:ascii="Angsana New" w:hAnsi="Angsana New" w:hint="cs"/>
          <w:spacing w:val="-4"/>
          <w:sz w:val="30"/>
          <w:szCs w:val="30"/>
          <w:cs/>
          <w:lang w:val="th-TH"/>
        </w:rPr>
        <w:t>ของบริษัท บางกอกแล็ป แอนด์ คอสเมติค จำกัด (มหาชน</w:t>
      </w:r>
      <w:r w:rsidRPr="00A44EE0">
        <w:rPr>
          <w:rFonts w:ascii="Angsana New" w:hAnsi="Angsana New"/>
          <w:spacing w:val="-4"/>
          <w:sz w:val="30"/>
          <w:szCs w:val="30"/>
        </w:rPr>
        <w:t xml:space="preserve">) </w:t>
      </w:r>
      <w:r w:rsidRPr="00A44EE0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Pr="009721F5">
        <w:rPr>
          <w:rFonts w:ascii="Angsana New" w:hAnsi="Angsana New" w:hint="cs"/>
          <w:sz w:val="30"/>
          <w:szCs w:val="30"/>
          <w:cs/>
        </w:rPr>
        <w:t xml:space="preserve"> และของเฉพาะบริษัท บางกอกแล็ป แอนด์ คอสเมติค จำกัด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86D35" w:rsidRPr="00686D35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6B21DA9A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686D35" w:rsidRPr="00686D35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D5FF07F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77F40AC" w14:textId="77777777" w:rsidR="0035525D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C93CEC" w14:textId="249A1E0B" w:rsidR="0035525D" w:rsidRPr="009721F5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35525D" w:rsidRPr="009721F5" w:rsidSect="003223CC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11110F8F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686D35" w:rsidRPr="00686D35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39CCDF58" w14:textId="77777777" w:rsidR="0035525D" w:rsidRDefault="0035525D" w:rsidP="00B12FAA">
      <w:pPr>
        <w:pStyle w:val="T0"/>
        <w:ind w:left="0" w:right="0"/>
        <w:jc w:val="both"/>
        <w:rPr>
          <w:rFonts w:ascii="Angsana New" w:hAnsi="Angsana New" w:cs="Angsana New"/>
        </w:rPr>
      </w:pPr>
    </w:p>
    <w:p w14:paraId="2149C9B8" w14:textId="7C148204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1ABA50A9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686D35" w:rsidRPr="00686D35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4FF531EA" w:rsidR="00B12FAA" w:rsidRPr="009721F5" w:rsidRDefault="00E9717D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10</w:t>
      </w:r>
      <w:r w:rsidR="00D40B1A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941446" w:rsidRPr="00941446">
        <w:rPr>
          <w:rFonts w:ascii="Angsana New" w:hAnsi="Angsana New"/>
          <w:b w:val="0"/>
          <w:sz w:val="30"/>
          <w:szCs w:val="30"/>
          <w:cs/>
          <w:lang w:val="en-US" w:bidi="th-TH"/>
        </w:rPr>
        <w:t>สิงหาคม</w:t>
      </w:r>
      <w:r w:rsidR="00D40B1A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686D35" w:rsidRPr="00686D35">
        <w:rPr>
          <w:rFonts w:ascii="Angsana New" w:hAnsi="Angsana New"/>
          <w:b w:val="0"/>
          <w:sz w:val="30"/>
          <w:szCs w:val="30"/>
          <w:lang w:val="en-US" w:bidi="th-TH"/>
        </w:rPr>
        <w:t>2569</w:t>
      </w:r>
    </w:p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F853D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E11D7" w14:textId="77777777" w:rsidR="00585504" w:rsidRDefault="00585504" w:rsidP="004956B4">
      <w:r>
        <w:separator/>
      </w:r>
    </w:p>
  </w:endnote>
  <w:endnote w:type="continuationSeparator" w:id="0">
    <w:p w14:paraId="0F58F0A7" w14:textId="77777777" w:rsidR="00585504" w:rsidRDefault="0058550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ADBA" w14:textId="199C1EC9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686D35" w:rsidRPr="00686D35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E1CA2" w14:textId="1A3B5437" w:rsidR="00B12FAA" w:rsidRPr="002A3393" w:rsidRDefault="00686D35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686D35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3594E06A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86D35" w:rsidRPr="00686D35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9760" w14:textId="77777777" w:rsidR="00585504" w:rsidRDefault="00585504" w:rsidP="004956B4">
      <w:r>
        <w:separator/>
      </w:r>
    </w:p>
  </w:footnote>
  <w:footnote w:type="continuationSeparator" w:id="0">
    <w:p w14:paraId="542BA8AC" w14:textId="77777777" w:rsidR="00585504" w:rsidRDefault="0058550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789D3" w14:textId="46892CF1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312103" w14:textId="77777777" w:rsidR="00BA0378" w:rsidRDefault="00BA0378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8DE30F" w14:textId="394C7132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9F4E3A" w14:textId="2E88D05A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558663" w14:textId="77777777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005A69D" w14:textId="77777777" w:rsidR="00F96D01" w:rsidRPr="003223CC" w:rsidRDefault="00F96D01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821F" w14:textId="77777777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6B28D0" w14:textId="77777777" w:rsidR="0089620F" w:rsidRPr="0035525D" w:rsidRDefault="0089620F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DC94D6" w14:textId="27E900A1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C9E31A" w14:textId="4C1A2247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A1E2B9" w14:textId="5A83A06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ACACE4" w14:textId="29715FC6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740A90" w14:textId="67C63C2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57BF2B" w14:textId="77777777" w:rsidR="0035525D" w:rsidRP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1E3E" w14:textId="5D19551C" w:rsidR="00B12FAA" w:rsidRPr="00F853DF" w:rsidRDefault="00B12FAA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31466B45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63E001A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24ABD44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864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B3A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94A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D43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48BA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68D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27528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3D8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5DC7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43B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6B7C"/>
    <w:rsid w:val="001A7551"/>
    <w:rsid w:val="001A7801"/>
    <w:rsid w:val="001B0271"/>
    <w:rsid w:val="001B03D7"/>
    <w:rsid w:val="001B0E96"/>
    <w:rsid w:val="001B10FE"/>
    <w:rsid w:val="001B1C98"/>
    <w:rsid w:val="001B1E7B"/>
    <w:rsid w:val="001B2BBF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C7A4A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4F0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2EE8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1BD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64D"/>
    <w:rsid w:val="002969CA"/>
    <w:rsid w:val="00297599"/>
    <w:rsid w:val="002976EE"/>
    <w:rsid w:val="00297AA8"/>
    <w:rsid w:val="00297D2C"/>
    <w:rsid w:val="002A1931"/>
    <w:rsid w:val="002A1C5A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88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04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1E3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42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7E1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27ED3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4EAF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75E"/>
    <w:rsid w:val="0050010E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CF1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3F6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6AC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504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03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AC1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6D35"/>
    <w:rsid w:val="00687DE4"/>
    <w:rsid w:val="006900E4"/>
    <w:rsid w:val="0069013A"/>
    <w:rsid w:val="006903B7"/>
    <w:rsid w:val="00690595"/>
    <w:rsid w:val="00691602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103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52F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206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817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47FD4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2568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1CE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30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8E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232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4CD"/>
    <w:rsid w:val="007D15F8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15A0"/>
    <w:rsid w:val="007F2B56"/>
    <w:rsid w:val="007F3615"/>
    <w:rsid w:val="007F361A"/>
    <w:rsid w:val="007F364A"/>
    <w:rsid w:val="007F38AF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666D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1F8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8B2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20F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3B8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236"/>
    <w:rsid w:val="008D243B"/>
    <w:rsid w:val="008D25D1"/>
    <w:rsid w:val="008D279F"/>
    <w:rsid w:val="008D288C"/>
    <w:rsid w:val="008D2C79"/>
    <w:rsid w:val="008D3551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39C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8C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2B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3B4"/>
    <w:rsid w:val="00941446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4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1D1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667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28A"/>
    <w:rsid w:val="00A4038F"/>
    <w:rsid w:val="00A403B0"/>
    <w:rsid w:val="00A40506"/>
    <w:rsid w:val="00A4071E"/>
    <w:rsid w:val="00A409A3"/>
    <w:rsid w:val="00A40E4D"/>
    <w:rsid w:val="00A4142B"/>
    <w:rsid w:val="00A41FD0"/>
    <w:rsid w:val="00A42659"/>
    <w:rsid w:val="00A42AC8"/>
    <w:rsid w:val="00A43369"/>
    <w:rsid w:val="00A4388A"/>
    <w:rsid w:val="00A43E6D"/>
    <w:rsid w:val="00A44724"/>
    <w:rsid w:val="00A44777"/>
    <w:rsid w:val="00A44884"/>
    <w:rsid w:val="00A44B5A"/>
    <w:rsid w:val="00A44EC6"/>
    <w:rsid w:val="00A44EE0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2BF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7EF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1F2"/>
    <w:rsid w:val="00AB78AA"/>
    <w:rsid w:val="00AB7B44"/>
    <w:rsid w:val="00AB7EF0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007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04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005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0C1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1F2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78"/>
    <w:rsid w:val="00BA03CE"/>
    <w:rsid w:val="00BA0DE0"/>
    <w:rsid w:val="00BA0EB0"/>
    <w:rsid w:val="00BA3558"/>
    <w:rsid w:val="00BA36DF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4C95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797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AA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4F6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9F1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E97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D43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1A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AAE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1F2A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B74E1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9A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4E78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1DA5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439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17D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84C"/>
    <w:rsid w:val="00EF3CAA"/>
    <w:rsid w:val="00EF41CC"/>
    <w:rsid w:val="00EF4656"/>
    <w:rsid w:val="00EF6A1D"/>
    <w:rsid w:val="00EF6AFA"/>
    <w:rsid w:val="00EF6EB9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B52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141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BC5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3DF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0E76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6D01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C4C67BED-3E6F-4575-A1B7-31A542E2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DE4AD0-210D-4EAB-9AA0-EAA6AF4C1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925D0-F0AB-44A4-977E-87FB344EFC6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CF312B-5E95-4ED5-A79C-DE09E7868E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347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65</cp:revision>
  <cp:lastPrinted>2026-05-01T08:58:00Z</cp:lastPrinted>
  <dcterms:created xsi:type="dcterms:W3CDTF">2024-11-02T13:31:00Z</dcterms:created>
  <dcterms:modified xsi:type="dcterms:W3CDTF">2026-08-06T06:57:00Z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