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7D0226" w14:paraId="201FF11F" w14:textId="77777777" w:rsidTr="009364D5">
        <w:tc>
          <w:tcPr>
            <w:tcW w:w="1376" w:type="dxa"/>
          </w:tcPr>
          <w:p w14:paraId="37ABF168" w14:textId="77777777" w:rsidR="0063663D" w:rsidRPr="007D0226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7D0226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B3F0B" w:rsidRPr="007D0226" w14:paraId="30443524" w14:textId="77777777" w:rsidTr="009364D5">
        <w:tc>
          <w:tcPr>
            <w:tcW w:w="1376" w:type="dxa"/>
          </w:tcPr>
          <w:p w14:paraId="63E9A3D5" w14:textId="77777777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153F1639" w14:textId="77777777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3663D" w:rsidRPr="007D0226" w14:paraId="2410681B" w14:textId="77777777" w:rsidTr="009364D5">
        <w:tc>
          <w:tcPr>
            <w:tcW w:w="1376" w:type="dxa"/>
          </w:tcPr>
          <w:p w14:paraId="0471F181" w14:textId="435EDC84" w:rsidR="0063663D" w:rsidRPr="007D0226" w:rsidRDefault="009525DE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02" w:type="dxa"/>
          </w:tcPr>
          <w:p w14:paraId="224AA108" w14:textId="0140A4BA" w:rsidR="0063663D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0B3F0B" w:rsidRPr="007D0226" w14:paraId="166BB5A6" w14:textId="77777777" w:rsidTr="009364D5">
        <w:tc>
          <w:tcPr>
            <w:tcW w:w="1376" w:type="dxa"/>
          </w:tcPr>
          <w:p w14:paraId="25251FB5" w14:textId="23EAA27D" w:rsidR="000B3F0B" w:rsidRPr="007D0226" w:rsidRDefault="009525DE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02" w:type="dxa"/>
          </w:tcPr>
          <w:p w14:paraId="1C3E2059" w14:textId="27FC1D4F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เกณฑ์การจัดทำงบการเงินระหว่างกาล</w:t>
            </w:r>
          </w:p>
        </w:tc>
      </w:tr>
      <w:tr w:rsidR="000B3F0B" w:rsidRPr="007D0226" w14:paraId="588B78DC" w14:textId="77777777" w:rsidTr="009364D5">
        <w:tc>
          <w:tcPr>
            <w:tcW w:w="1376" w:type="dxa"/>
          </w:tcPr>
          <w:p w14:paraId="15A7C4AF" w14:textId="6FDD7C34" w:rsidR="000B3F0B" w:rsidRPr="007D0226" w:rsidRDefault="009525DE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02" w:type="dxa"/>
          </w:tcPr>
          <w:p w14:paraId="603125FE" w14:textId="0309C137" w:rsidR="000B3F0B" w:rsidRPr="000B3F0B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B3F0B" w:rsidRPr="007D0226" w14:paraId="71A59013" w14:textId="77777777" w:rsidTr="009364D5">
        <w:tc>
          <w:tcPr>
            <w:tcW w:w="1376" w:type="dxa"/>
          </w:tcPr>
          <w:p w14:paraId="64145E26" w14:textId="10FAE9E0" w:rsidR="000B3F0B" w:rsidRPr="007D0226" w:rsidRDefault="009525DE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02" w:type="dxa"/>
          </w:tcPr>
          <w:p w14:paraId="7C6CB696" w14:textId="3F887857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0B3F0B" w:rsidRPr="007D0226" w14:paraId="7D3089CE" w14:textId="77777777" w:rsidTr="009364D5">
        <w:tc>
          <w:tcPr>
            <w:tcW w:w="1376" w:type="dxa"/>
          </w:tcPr>
          <w:p w14:paraId="2334472A" w14:textId="11CE2E8D" w:rsidR="000B3F0B" w:rsidRPr="007D0226" w:rsidRDefault="009525DE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02" w:type="dxa"/>
          </w:tcPr>
          <w:p w14:paraId="279AEADB" w14:textId="7EAA55E2" w:rsidR="000B3F0B" w:rsidRPr="007D0226" w:rsidRDefault="000B3F0B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และอุปกรณ์และสินทรัพย์สิทธิการใช้</w:t>
            </w:r>
          </w:p>
        </w:tc>
      </w:tr>
      <w:tr w:rsidR="000B3F0B" w:rsidRPr="007D0226" w14:paraId="74503D65" w14:textId="77777777" w:rsidTr="009364D5">
        <w:tc>
          <w:tcPr>
            <w:tcW w:w="1376" w:type="dxa"/>
          </w:tcPr>
          <w:p w14:paraId="66B22231" w14:textId="11A16D33" w:rsidR="000B3F0B" w:rsidRPr="007D0226" w:rsidRDefault="009525DE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02" w:type="dxa"/>
          </w:tcPr>
          <w:p w14:paraId="5AD68F9C" w14:textId="4FC27584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B3F0B" w:rsidRPr="007D0226" w14:paraId="1A5453DB" w14:textId="77777777" w:rsidTr="009364D5">
        <w:tc>
          <w:tcPr>
            <w:tcW w:w="1376" w:type="dxa"/>
          </w:tcPr>
          <w:p w14:paraId="217DA1E4" w14:textId="2A3D7B48" w:rsidR="000B3F0B" w:rsidRPr="007D0226" w:rsidRDefault="009525DE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02" w:type="dxa"/>
          </w:tcPr>
          <w:p w14:paraId="6BB859A7" w14:textId="55022E99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B3F0B" w:rsidRPr="007D0226" w14:paraId="7EC0CF76" w14:textId="77777777" w:rsidTr="009364D5">
        <w:tc>
          <w:tcPr>
            <w:tcW w:w="1376" w:type="dxa"/>
          </w:tcPr>
          <w:p w14:paraId="0D80B943" w14:textId="596FCD4B" w:rsidR="000B3F0B" w:rsidRPr="007D0226" w:rsidRDefault="009525DE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02" w:type="dxa"/>
          </w:tcPr>
          <w:p w14:paraId="1E500447" w14:textId="0BE46BA4" w:rsidR="000B3F0B" w:rsidRPr="007D0226" w:rsidRDefault="000B3F0B" w:rsidP="000B3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7F786D" w:rsidRPr="007D0226" w14:paraId="3E218F68" w14:textId="77777777" w:rsidTr="009364D5">
        <w:tc>
          <w:tcPr>
            <w:tcW w:w="1376" w:type="dxa"/>
          </w:tcPr>
          <w:p w14:paraId="6A606EB7" w14:textId="144036D6" w:rsidR="007F786D" w:rsidRPr="007D0226" w:rsidRDefault="009525DE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02" w:type="dxa"/>
          </w:tcPr>
          <w:p w14:paraId="10844A42" w14:textId="79709447" w:rsidR="007F786D" w:rsidRPr="007D0226" w:rsidRDefault="00741A92" w:rsidP="007F7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A92">
              <w:rPr>
                <w:rFonts w:asciiTheme="majorBidi" w:hAnsi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741A92" w:rsidRPr="007D0226" w14:paraId="557008DA" w14:textId="77777777" w:rsidTr="009364D5">
        <w:tc>
          <w:tcPr>
            <w:tcW w:w="1376" w:type="dxa"/>
          </w:tcPr>
          <w:p w14:paraId="04AB0648" w14:textId="5DE40CA9" w:rsidR="00741A92" w:rsidRPr="007D0226" w:rsidRDefault="009525DE" w:rsidP="0074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02" w:type="dxa"/>
          </w:tcPr>
          <w:p w14:paraId="301CA198" w14:textId="68B7A258" w:rsidR="00741A92" w:rsidRPr="007D0226" w:rsidRDefault="00741A92" w:rsidP="0074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41A92" w:rsidRPr="007D0226" w14:paraId="0060E1E9" w14:textId="77777777" w:rsidTr="009364D5">
        <w:tc>
          <w:tcPr>
            <w:tcW w:w="1376" w:type="dxa"/>
          </w:tcPr>
          <w:p w14:paraId="6DD9E082" w14:textId="42AB5A08" w:rsidR="00741A92" w:rsidRPr="007D0226" w:rsidRDefault="009525DE" w:rsidP="0074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002" w:type="dxa"/>
          </w:tcPr>
          <w:p w14:paraId="5A86CC85" w14:textId="7DDE3E68" w:rsidR="00741A92" w:rsidRPr="007D0226" w:rsidRDefault="00741A92" w:rsidP="0074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41A92" w:rsidRPr="007D0226" w14:paraId="52A021D9" w14:textId="77777777" w:rsidTr="009364D5">
        <w:tc>
          <w:tcPr>
            <w:tcW w:w="1376" w:type="dxa"/>
          </w:tcPr>
          <w:p w14:paraId="145798B0" w14:textId="03CB454A" w:rsidR="00741A92" w:rsidRPr="007D0226" w:rsidRDefault="009525DE" w:rsidP="0074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8002" w:type="dxa"/>
          </w:tcPr>
          <w:p w14:paraId="7F895573" w14:textId="5976610F" w:rsidR="00741A92" w:rsidRPr="007D0226" w:rsidRDefault="00741A92" w:rsidP="0074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741A92" w:rsidRPr="007D0226" w14:paraId="4072FA2A" w14:textId="77777777" w:rsidTr="009364D5">
        <w:tc>
          <w:tcPr>
            <w:tcW w:w="1376" w:type="dxa"/>
          </w:tcPr>
          <w:p w14:paraId="073341B0" w14:textId="3779733E" w:rsidR="00741A92" w:rsidRPr="007D0226" w:rsidRDefault="009525DE" w:rsidP="0074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8002" w:type="dxa"/>
          </w:tcPr>
          <w:p w14:paraId="546BA3AD" w14:textId="2D76541E" w:rsidR="00741A92" w:rsidRPr="007D0226" w:rsidRDefault="00741A92" w:rsidP="0074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ACF">
              <w:rPr>
                <w:rFonts w:asciiTheme="majorBidi" w:hAnsi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3655F5" w:rsidRPr="007D0226" w14:paraId="4D7235B8" w14:textId="77777777" w:rsidTr="009364D5">
        <w:tc>
          <w:tcPr>
            <w:tcW w:w="1376" w:type="dxa"/>
          </w:tcPr>
          <w:p w14:paraId="5F704881" w14:textId="4B9A71C3" w:rsidR="003655F5" w:rsidRPr="00CA1AE4" w:rsidRDefault="009525DE" w:rsidP="0074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8002" w:type="dxa"/>
          </w:tcPr>
          <w:p w14:paraId="719A7472" w14:textId="384ED0DC" w:rsidR="003655F5" w:rsidRPr="006E2ACF" w:rsidRDefault="003655F5" w:rsidP="00741A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3655F5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1F66F95E" w14:textId="77777777" w:rsidR="00076874" w:rsidRPr="007D0226" w:rsidRDefault="00076874" w:rsidP="0004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36371" w14:textId="77777777" w:rsidR="004849A9" w:rsidRPr="007D0226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F3B3C" w14:textId="71DD5701" w:rsidR="00076874" w:rsidRPr="007D0226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</w:rPr>
        <w:br w:type="page"/>
      </w:r>
      <w:r w:rsidR="00193763" w:rsidRPr="007D02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AF71BF" w14:textId="3B55D96F" w:rsidR="004849A9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525DE" w:rsidRPr="009525DE">
        <w:rPr>
          <w:rFonts w:ascii="Angsana New" w:hAnsi="Angsana New"/>
          <w:sz w:val="30"/>
          <w:szCs w:val="30"/>
        </w:rPr>
        <w:t>10</w:t>
      </w:r>
      <w:r w:rsidR="005578F9">
        <w:rPr>
          <w:rFonts w:ascii="Angsana New" w:hAnsi="Angsana New"/>
          <w:sz w:val="30"/>
          <w:szCs w:val="30"/>
        </w:rPr>
        <w:t xml:space="preserve"> </w:t>
      </w:r>
      <w:r w:rsidR="00EB10B2" w:rsidRPr="00EB10B2">
        <w:rPr>
          <w:rFonts w:ascii="Angsana New" w:hAnsi="Angsana New"/>
          <w:sz w:val="30"/>
          <w:szCs w:val="30"/>
          <w:cs/>
        </w:rPr>
        <w:t>สิงหาคม</w:t>
      </w:r>
      <w:r w:rsidR="005578F9">
        <w:rPr>
          <w:rFonts w:ascii="Angsana New" w:hAnsi="Angsana New" w:hint="cs"/>
          <w:sz w:val="30"/>
          <w:szCs w:val="30"/>
          <w:cs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2569</w:t>
      </w:r>
    </w:p>
    <w:p w14:paraId="7B5F5BBB" w14:textId="77777777" w:rsidR="00193763" w:rsidRPr="007D0226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43A64" w14:textId="2905380F" w:rsidR="009E7B91" w:rsidRPr="007D0226" w:rsidRDefault="009E7B91" w:rsidP="00667EEF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ข้อมูลทั่วไป</w:t>
      </w:r>
    </w:p>
    <w:p w14:paraId="539325BB" w14:textId="3501CD56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E677F" w14:textId="43A90501" w:rsidR="004E2BDA" w:rsidRPr="007D0226" w:rsidRDefault="004E2BDA" w:rsidP="004E2BD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บริษัท บางกอกแล็ป แอนด์ คอสเมติค จำกัด (มหาชน) </w:t>
      </w:r>
      <w:r w:rsidRPr="007D0226">
        <w:rPr>
          <w:rFonts w:asciiTheme="majorBidi" w:hAnsiTheme="majorBidi" w:cstheme="majorBidi"/>
          <w:sz w:val="30"/>
          <w:szCs w:val="30"/>
        </w:rPr>
        <w:t>(</w:t>
      </w:r>
      <w:r w:rsidRPr="007D0226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Pr="007D0226">
        <w:rPr>
          <w:rFonts w:asciiTheme="majorBidi" w:hAnsiTheme="majorBidi" w:cstheme="majorBidi"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="009525DE" w:rsidRPr="009525DE">
        <w:rPr>
          <w:rFonts w:asciiTheme="majorBidi" w:hAnsiTheme="majorBidi" w:cstheme="majorBidi"/>
          <w:sz w:val="30"/>
          <w:szCs w:val="30"/>
        </w:rPr>
        <w:t>21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9525DE" w:rsidRPr="009525DE">
        <w:rPr>
          <w:rFonts w:asciiTheme="majorBidi" w:hAnsiTheme="majorBidi" w:cstheme="majorBidi"/>
          <w:sz w:val="30"/>
          <w:szCs w:val="30"/>
        </w:rPr>
        <w:t>2566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9525DE" w:rsidRPr="009525DE">
        <w:rPr>
          <w:rFonts w:asciiTheme="majorBidi" w:hAnsiTheme="majorBidi" w:cstheme="majorBidi"/>
          <w:sz w:val="30"/>
          <w:szCs w:val="30"/>
        </w:rPr>
        <w:t>48</w:t>
      </w:r>
      <w:r w:rsidRPr="007D0226">
        <w:rPr>
          <w:rFonts w:asciiTheme="majorBidi" w:hAnsiTheme="majorBidi" w:cstheme="majorBidi"/>
          <w:sz w:val="30"/>
          <w:szCs w:val="30"/>
          <w:cs/>
        </w:rPr>
        <w:t>/</w:t>
      </w:r>
      <w:r w:rsidR="009525DE" w:rsidRPr="009525DE">
        <w:rPr>
          <w:rFonts w:asciiTheme="majorBidi" w:hAnsiTheme="majorBidi" w:cstheme="majorBidi"/>
          <w:sz w:val="30"/>
          <w:szCs w:val="30"/>
        </w:rPr>
        <w:t>1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9525DE" w:rsidRPr="009525DE">
        <w:rPr>
          <w:rFonts w:asciiTheme="majorBidi" w:hAnsiTheme="majorBidi" w:cstheme="majorBidi"/>
          <w:sz w:val="30"/>
          <w:szCs w:val="30"/>
        </w:rPr>
        <w:t>5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6815D528" w14:textId="0BAE784D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59B5CB" w14:textId="3271B994" w:rsidR="009E7B91" w:rsidRPr="007D0226" w:rsidRDefault="009D2C22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525DE" w:rsidRPr="009525DE">
        <w:rPr>
          <w:rFonts w:ascii="Angsana New" w:hAnsi="Angsana New"/>
          <w:sz w:val="30"/>
          <w:szCs w:val="30"/>
        </w:rPr>
        <w:t>30</w:t>
      </w:r>
      <w:r w:rsidR="00EB10B2">
        <w:rPr>
          <w:rFonts w:ascii="Angsana New" w:hAnsi="Angsana New"/>
          <w:sz w:val="30"/>
          <w:szCs w:val="30"/>
        </w:rPr>
        <w:t xml:space="preserve"> </w:t>
      </w:r>
      <w:r w:rsidR="00EB10B2">
        <w:rPr>
          <w:rFonts w:ascii="Angsana New" w:hAnsi="Angsana New" w:hint="cs"/>
          <w:sz w:val="30"/>
          <w:szCs w:val="30"/>
          <w:cs/>
        </w:rPr>
        <w:t>มิถุนายน</w:t>
      </w:r>
      <w:r w:rsidR="00DE2672" w:rsidRPr="007F7265">
        <w:rPr>
          <w:rFonts w:ascii="Angsana New" w:hAnsi="Angsana New" w:hint="cs"/>
          <w:sz w:val="30"/>
          <w:szCs w:val="30"/>
          <w:cs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2569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ผู้ถือหุ้นรายใหญ่ได้แก่ </w:t>
      </w:r>
      <w:r w:rsidR="004E2BDA" w:rsidRPr="007D0226">
        <w:rPr>
          <w:rFonts w:asciiTheme="majorBidi" w:hAnsiTheme="majorBidi" w:cstheme="majorBidi"/>
          <w:sz w:val="30"/>
          <w:szCs w:val="30"/>
          <w:cs/>
        </w:rPr>
        <w:t xml:space="preserve">คุณสุวิทย์ งามภูพันธ์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ถือหุ้นของบริษัทในอัตราร้อยละ </w:t>
      </w:r>
      <w:r w:rsidR="009525DE" w:rsidRPr="009525DE">
        <w:rPr>
          <w:rFonts w:asciiTheme="majorBidi" w:hAnsiTheme="majorBidi" w:cstheme="majorBidi"/>
          <w:sz w:val="30"/>
          <w:szCs w:val="30"/>
        </w:rPr>
        <w:t>23</w:t>
      </w:r>
      <w:r w:rsidR="00004F27" w:rsidRPr="008E6443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7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</w:rPr>
        <w:br/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4E2BDA" w:rsidRPr="007D0226">
        <w:rPr>
          <w:rFonts w:asciiTheme="majorBidi" w:hAnsiTheme="majorBidi" w:cstheme="majorBidi"/>
          <w:sz w:val="30"/>
          <w:szCs w:val="30"/>
          <w:cs/>
        </w:rPr>
        <w:t xml:space="preserve">คุณสุณิสา มงคลอารีย์พงษ์ </w:t>
      </w:r>
      <w:r w:rsidRPr="007D0226">
        <w:rPr>
          <w:rFonts w:asciiTheme="majorBidi" w:hAnsiTheme="majorBidi" w:cstheme="majorBidi"/>
          <w:sz w:val="30"/>
          <w:szCs w:val="30"/>
          <w:cs/>
        </w:rPr>
        <w:t>ถือหุ้นของบริษัทในอัตราร้อยละ</w:t>
      </w:r>
      <w:r w:rsidR="00B740C1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15</w:t>
      </w:r>
      <w:r w:rsidR="00004F27" w:rsidRPr="008E6443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8</w:t>
      </w:r>
      <w:r w:rsidR="00D01168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15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และคุณสมชัย พิสพหุธาร ถือหุ้นของบริษัทในอัตราร้อยละ</w:t>
      </w:r>
      <w:r w:rsidR="0087249A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14</w:t>
      </w:r>
      <w:r w:rsidR="00004F27" w:rsidRPr="008E6443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4</w:t>
      </w:r>
      <w:r w:rsidR="0087249A">
        <w:rPr>
          <w:rFonts w:asciiTheme="majorBidi" w:hAnsiTheme="majorBidi" w:cstheme="majorBidi"/>
          <w:sz w:val="30"/>
          <w:szCs w:val="30"/>
        </w:rPr>
        <w:t xml:space="preserve">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ถือหุ้นของบริษัทในอัตราร้อยละ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4E2BDA" w:rsidRPr="007D0226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06A13"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90A89A0" w14:textId="344EA8C6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B24B36" w14:textId="032F9E4E" w:rsidR="009E7B91" w:rsidRPr="007D0226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กลุ่มบริษัทดำเนินธุรกิจหลักเกี่ยวกับการผลิตและจัดจำหน่ายยาและเวชภัณฑ์ สำหรับรักษาโรคในคนและสัตว์</w:t>
      </w:r>
    </w:p>
    <w:p w14:paraId="4E027971" w14:textId="77777777" w:rsidR="009E7B91" w:rsidRPr="007D0226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AE5F2" w14:textId="33ED2DD6" w:rsidR="00076874" w:rsidRPr="007D0226" w:rsidRDefault="007251E0" w:rsidP="00667EEF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เกณฑ์การจัดทำงบการเงิน</w:t>
      </w:r>
      <w:r w:rsidR="00604214" w:rsidRPr="007D0226">
        <w:rPr>
          <w:cs/>
        </w:rPr>
        <w:t>ระหว่างกาล</w:t>
      </w:r>
      <w:r w:rsidRPr="007D0226">
        <w:rPr>
          <w:cs/>
        </w:rPr>
        <w:t xml:space="preserve"> </w:t>
      </w:r>
    </w:p>
    <w:p w14:paraId="1D442A7E" w14:textId="77777777" w:rsidR="00076874" w:rsidRPr="007D0226" w:rsidRDefault="00076874" w:rsidP="00667EE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26FCD21" w14:textId="67EE66F6" w:rsidR="00193763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7D022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D0226">
        <w:rPr>
          <w:rFonts w:asciiTheme="majorBidi" w:hAnsiTheme="majorBidi" w:cstheme="majorBidi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7D0226">
        <w:rPr>
          <w:rFonts w:asciiTheme="majorBidi" w:hAnsiTheme="majorBidi" w:cstheme="majorBidi"/>
          <w:sz w:val="30"/>
          <w:szCs w:val="30"/>
        </w:rPr>
        <w:br/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9525DE" w:rsidRPr="009525DE">
        <w:rPr>
          <w:rFonts w:asciiTheme="majorBidi" w:hAnsiTheme="majorBidi" w:cstheme="majorBidi"/>
          <w:sz w:val="30"/>
          <w:szCs w:val="30"/>
        </w:rPr>
        <w:t>34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="000973B6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7D0226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="00EC37C7" w:rsidRPr="007D022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 และตลาดหลักทรัพย์ที่เกี่ยวข้อง</w:t>
      </w:r>
      <w:r w:rsidR="00704F56"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31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2568</w:t>
      </w:r>
    </w:p>
    <w:p w14:paraId="661D3072" w14:textId="77777777" w:rsidR="00193763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D4A9C4" w14:textId="18143704" w:rsidR="00632AE5" w:rsidRPr="007D0226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525DE" w:rsidRPr="009525DE">
        <w:rPr>
          <w:rFonts w:asciiTheme="majorBidi" w:hAnsiTheme="majorBidi" w:cstheme="majorBidi"/>
          <w:sz w:val="30"/>
          <w:szCs w:val="30"/>
        </w:rPr>
        <w:t>31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525DE" w:rsidRPr="009525DE">
        <w:rPr>
          <w:rFonts w:asciiTheme="majorBidi" w:hAnsiTheme="majorBidi" w:cstheme="majorBidi"/>
          <w:sz w:val="30"/>
          <w:szCs w:val="30"/>
        </w:rPr>
        <w:t>2568</w:t>
      </w:r>
    </w:p>
    <w:p w14:paraId="3FB45753" w14:textId="687B882F" w:rsidR="00A514B4" w:rsidRPr="007D0226" w:rsidRDefault="00FC6745" w:rsidP="005578F9">
      <w:pPr>
        <w:pStyle w:val="Heading2"/>
        <w:tabs>
          <w:tab w:val="clear" w:pos="340"/>
          <w:tab w:val="clear" w:pos="540"/>
        </w:tabs>
        <w:ind w:left="540" w:hanging="540"/>
        <w:rPr>
          <w:lang w:val="th-TH"/>
        </w:rPr>
      </w:pPr>
      <w:r w:rsidRPr="007D0226">
        <w:rPr>
          <w:cs/>
          <w:lang w:val="th-TH"/>
        </w:rPr>
        <w:br w:type="page"/>
      </w:r>
      <w:r w:rsidR="00A514B4" w:rsidRPr="007D0226">
        <w:rPr>
          <w:cs/>
          <w:lang w:val="th-TH"/>
        </w:rPr>
        <w:lastRenderedPageBreak/>
        <w:t>บุคคลหรือกิจการที่เกี่ยวข้องกัน</w:t>
      </w:r>
    </w:p>
    <w:p w14:paraId="2968A6FF" w14:textId="6D5F20C3" w:rsidR="00AE2613" w:rsidRPr="007D0226" w:rsidRDefault="00AE2613" w:rsidP="00AE261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65"/>
        <w:gridCol w:w="1001"/>
        <w:gridCol w:w="265"/>
        <w:gridCol w:w="1086"/>
        <w:gridCol w:w="252"/>
        <w:gridCol w:w="1105"/>
      </w:tblGrid>
      <w:tr w:rsidR="005578F9" w:rsidRPr="00015B82" w14:paraId="4D3C59C8" w14:textId="77777777">
        <w:trPr>
          <w:tblHeader/>
        </w:trPr>
        <w:tc>
          <w:tcPr>
            <w:tcW w:w="2278" w:type="pct"/>
          </w:tcPr>
          <w:p w14:paraId="32E52660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  <w:vAlign w:val="center"/>
          </w:tcPr>
          <w:p w14:paraId="1BFE0AF1" w14:textId="77777777" w:rsidR="005578F9" w:rsidRPr="00F124A3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BF67FC3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3A904F3B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8F9" w:rsidRPr="00015B82" w14:paraId="3D73084C" w14:textId="77777777">
        <w:trPr>
          <w:tblHeader/>
        </w:trPr>
        <w:tc>
          <w:tcPr>
            <w:tcW w:w="2278" w:type="pct"/>
          </w:tcPr>
          <w:p w14:paraId="1F4D3536" w14:textId="0851B62C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4688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525DE" w:rsidRPr="009525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FA39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68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1" w:type="pct"/>
            <w:vAlign w:val="center"/>
          </w:tcPr>
          <w:p w14:paraId="6FFF0D24" w14:textId="41B2B8E3" w:rsidR="005578F9" w:rsidRPr="00015B82" w:rsidRDefault="0095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43" w:type="pct"/>
            <w:vAlign w:val="center"/>
          </w:tcPr>
          <w:p w14:paraId="26A80495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16C48E31" w14:textId="48090D23" w:rsidR="005578F9" w:rsidRPr="00015B82" w:rsidRDefault="0095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  <w:tc>
          <w:tcPr>
            <w:tcW w:w="143" w:type="pct"/>
          </w:tcPr>
          <w:p w14:paraId="0D8F9AE9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59369D75" w14:textId="3DBF5135" w:rsidR="005578F9" w:rsidRPr="00015B82" w:rsidRDefault="0095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136" w:type="pct"/>
            <w:vAlign w:val="center"/>
          </w:tcPr>
          <w:p w14:paraId="1F436FEA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792938C0" w14:textId="13408C02" w:rsidR="005578F9" w:rsidRPr="00015B82" w:rsidRDefault="0095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5578F9" w:rsidRPr="00015B82" w14:paraId="3C55BA8D" w14:textId="77777777">
        <w:trPr>
          <w:tblHeader/>
        </w:trPr>
        <w:tc>
          <w:tcPr>
            <w:tcW w:w="2278" w:type="pct"/>
          </w:tcPr>
          <w:p w14:paraId="011230D7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31E86ACB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8F9" w:rsidRPr="00015B82" w14:paraId="6241EBFA" w14:textId="77777777">
        <w:tc>
          <w:tcPr>
            <w:tcW w:w="2278" w:type="pct"/>
          </w:tcPr>
          <w:p w14:paraId="3FE2792B" w14:textId="77777777" w:rsidR="005578F9" w:rsidRPr="00015B82" w:rsidRDefault="005578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E4F42C8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C1DC87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5361A35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984422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77AC73C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2C3A1E71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AEA021" w14:textId="77777777" w:rsidR="005578F9" w:rsidRPr="00015B82" w:rsidRDefault="005578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FB7" w:rsidRPr="00015B82" w14:paraId="376E5E09" w14:textId="77777777">
        <w:tc>
          <w:tcPr>
            <w:tcW w:w="2278" w:type="pct"/>
          </w:tcPr>
          <w:p w14:paraId="1606B56F" w14:textId="399E3FAD" w:rsidR="004A4FB7" w:rsidRPr="00015B82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1A6B0E1C" w14:textId="5DB1D107" w:rsidR="004A4FB7" w:rsidRPr="00015B82" w:rsidRDefault="00FA678C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091726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FC9D184" w14:textId="1C896561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C777E15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F2CD042" w14:textId="0399285E" w:rsidR="004A4FB7" w:rsidRPr="00015B82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="00FA6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  <w:tc>
          <w:tcPr>
            <w:tcW w:w="136" w:type="pct"/>
          </w:tcPr>
          <w:p w14:paraId="353E4BB8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1EBA038" w14:textId="32591B9F" w:rsidR="004A4FB7" w:rsidRPr="002B7BCF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492</w:t>
            </w:r>
            <w:r w:rsidR="004A4FB7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4A4FB7" w:rsidRPr="00015B82" w14:paraId="4B54F64C" w14:textId="77777777">
        <w:tc>
          <w:tcPr>
            <w:tcW w:w="2278" w:type="pct"/>
          </w:tcPr>
          <w:p w14:paraId="201A4302" w14:textId="49613945" w:rsidR="004A4FB7" w:rsidRPr="00015B82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1" w:type="pct"/>
          </w:tcPr>
          <w:p w14:paraId="2A895EFF" w14:textId="09ACD2F0" w:rsidR="004A4FB7" w:rsidRPr="00015B82" w:rsidRDefault="00FA678C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0E2A1C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1726D56" w14:textId="5E03004B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DD924C8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E64CA66" w14:textId="535580BF" w:rsidR="004A4FB7" w:rsidRPr="00015B82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A6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  <w:tc>
          <w:tcPr>
            <w:tcW w:w="136" w:type="pct"/>
          </w:tcPr>
          <w:p w14:paraId="6BB583CE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D8E68BD" w14:textId="4E15B7D1" w:rsidR="004A4FB7" w:rsidRPr="002B7BCF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A4FB7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4A4FB7" w:rsidRPr="00015B82" w14:paraId="1A6510D6" w14:textId="77777777">
        <w:tc>
          <w:tcPr>
            <w:tcW w:w="2278" w:type="pct"/>
          </w:tcPr>
          <w:p w14:paraId="1579A112" w14:textId="4DDF15B2" w:rsidR="004A4FB7" w:rsidRPr="00015B82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1" w:type="pct"/>
          </w:tcPr>
          <w:p w14:paraId="7624F2BF" w14:textId="4624E90D" w:rsidR="004A4FB7" w:rsidRPr="00015B82" w:rsidRDefault="00FA678C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28186F8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E239C0E" w14:textId="342F3715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7269542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E390375" w14:textId="16E2DC8A" w:rsidR="004A4FB7" w:rsidRPr="00015B82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36" w:type="pct"/>
          </w:tcPr>
          <w:p w14:paraId="0C466A5C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46B1082" w14:textId="5CED89EE" w:rsidR="004A4FB7" w:rsidRPr="002B7BCF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4FB7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4A4FB7" w:rsidRPr="00015B82" w14:paraId="7B329D5B" w14:textId="77777777">
        <w:tc>
          <w:tcPr>
            <w:tcW w:w="2278" w:type="pct"/>
          </w:tcPr>
          <w:p w14:paraId="3243B1C4" w14:textId="59614204" w:rsidR="004A4FB7" w:rsidRPr="00015B82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1" w:type="pct"/>
          </w:tcPr>
          <w:p w14:paraId="6A0785BD" w14:textId="34F4437E" w:rsidR="004A4FB7" w:rsidRPr="00015B82" w:rsidRDefault="00FA678C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A2A630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3CE42F3" w14:textId="1260E172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AEB3101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C3CD33" w14:textId="0D47DC0A" w:rsidR="004A4FB7" w:rsidRPr="00015B82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36" w:type="pct"/>
          </w:tcPr>
          <w:p w14:paraId="51A41590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EDC0EDB" w14:textId="5C5602F6" w:rsidR="004A4FB7" w:rsidRPr="002B7BCF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4A4FB7" w:rsidRPr="00015B82" w14:paraId="50D719AD" w14:textId="77777777">
        <w:tc>
          <w:tcPr>
            <w:tcW w:w="2278" w:type="pct"/>
          </w:tcPr>
          <w:p w14:paraId="417B1984" w14:textId="27B37875" w:rsidR="004A4FB7" w:rsidRPr="00015B82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</w:tcPr>
          <w:p w14:paraId="2A8EBC0A" w14:textId="19CE0D4C" w:rsidR="004A4FB7" w:rsidRPr="00015B82" w:rsidRDefault="00FA678C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0D0925E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C8BE59C" w14:textId="29B58A76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DF453C2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3E1B42" w14:textId="78D3EE7E" w:rsidR="004A4FB7" w:rsidRPr="004D5E13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A6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136" w:type="pct"/>
          </w:tcPr>
          <w:p w14:paraId="26A88E64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B6B5CE2" w14:textId="3DC332E5" w:rsidR="004A4FB7" w:rsidRPr="002B7BCF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4A4FB7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4A4FB7" w:rsidRPr="00015B82" w14:paraId="5CFC8C38" w14:textId="77777777">
        <w:tc>
          <w:tcPr>
            <w:tcW w:w="2278" w:type="pct"/>
          </w:tcPr>
          <w:p w14:paraId="6700D7F0" w14:textId="27A1B3A4" w:rsidR="004A4FB7" w:rsidRPr="00015B82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26690714" w14:textId="10E0CBE4" w:rsidR="004A4FB7" w:rsidRPr="00015B82" w:rsidRDefault="00FA678C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414B88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FB5BE7" w14:textId="348DA59D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0168F0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823859F" w14:textId="63C4A551" w:rsidR="004A4FB7" w:rsidRPr="004D5E13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6" w:type="pct"/>
          </w:tcPr>
          <w:p w14:paraId="45C9F4B6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FBDBCB0" w14:textId="28174F73" w:rsidR="004A4FB7" w:rsidRPr="002B7BCF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4A4FB7" w:rsidRPr="00015B82" w14:paraId="5097378E" w14:textId="77777777">
        <w:tc>
          <w:tcPr>
            <w:tcW w:w="2278" w:type="pct"/>
          </w:tcPr>
          <w:p w14:paraId="5ABFB73E" w14:textId="01756CEE" w:rsidR="004A4FB7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1" w:type="pct"/>
          </w:tcPr>
          <w:p w14:paraId="07E5BB51" w14:textId="1AFAB4E9" w:rsidR="004A4FB7" w:rsidRPr="00015B82" w:rsidRDefault="00FA678C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34FB439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73C19F1C" w14:textId="39173C38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01DC0C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063A155" w14:textId="4B61C529" w:rsidR="004A4FB7" w:rsidRPr="004D5E13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136" w:type="pct"/>
          </w:tcPr>
          <w:p w14:paraId="39312613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D8E8BD5" w14:textId="1E8D133A" w:rsidR="004A4FB7" w:rsidRPr="002B7BCF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4A4FB7" w:rsidRPr="00015B82" w14:paraId="0CDA6588" w14:textId="77777777">
        <w:tc>
          <w:tcPr>
            <w:tcW w:w="2278" w:type="pct"/>
          </w:tcPr>
          <w:p w14:paraId="5F9C29EB" w14:textId="77777777" w:rsidR="004A4FB7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500F397" w14:textId="77777777" w:rsidR="004A4FB7" w:rsidRPr="00186493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108DABD2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605411A" w14:textId="77777777" w:rsidR="004A4FB7" w:rsidRPr="00186493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9F438F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EF98DF" w14:textId="77777777" w:rsidR="004A4FB7" w:rsidRPr="00434EAF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5CC86745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F2EAE1E" w14:textId="77777777" w:rsidR="004A4FB7" w:rsidRPr="00434EAF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4A4FB7" w:rsidRPr="00015B82" w14:paraId="743BF17B" w14:textId="77777777">
        <w:tc>
          <w:tcPr>
            <w:tcW w:w="2278" w:type="pct"/>
            <w:shd w:val="clear" w:color="auto" w:fill="FFFFFF"/>
          </w:tcPr>
          <w:p w14:paraId="3175C176" w14:textId="77777777" w:rsidR="004A4FB7" w:rsidRPr="00015B82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0D8BA868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1C85DC5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EC22D0D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A472770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6C0B3C0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39BCB234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170D4C7C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4FB7" w:rsidRPr="00015B82" w14:paraId="294C7B7F" w14:textId="77777777">
        <w:tc>
          <w:tcPr>
            <w:tcW w:w="2278" w:type="pct"/>
            <w:shd w:val="clear" w:color="auto" w:fill="FFFFFF"/>
          </w:tcPr>
          <w:p w14:paraId="3AAC03FB" w14:textId="77777777" w:rsidR="004A4FB7" w:rsidRPr="00015B82" w:rsidRDefault="004A4FB7" w:rsidP="004A4FB7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15B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7421773E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2E8752B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AE3BEF9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2233D1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2ABF5A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1FFBC527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8C71A66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FB7" w:rsidRPr="00015B82" w14:paraId="599BBBA3" w14:textId="77777777" w:rsidTr="00A078FC">
        <w:trPr>
          <w:trHeight w:val="254"/>
        </w:trPr>
        <w:tc>
          <w:tcPr>
            <w:tcW w:w="2278" w:type="pct"/>
            <w:shd w:val="clear" w:color="auto" w:fill="FFFFFF"/>
          </w:tcPr>
          <w:p w14:paraId="762A72B4" w14:textId="77777777" w:rsidR="004A4FB7" w:rsidRPr="00015B82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557F4CBD" w14:textId="6ABA49A6" w:rsidR="004A4FB7" w:rsidRPr="00A078FC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A6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43" w:type="pct"/>
          </w:tcPr>
          <w:p w14:paraId="0FAFD77D" w14:textId="77777777" w:rsidR="004A4FB7" w:rsidRPr="007651FE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67EA8E4E" w14:textId="1D68BD56" w:rsidR="004A4FB7" w:rsidRPr="00227074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4A4FB7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43" w:type="pct"/>
          </w:tcPr>
          <w:p w14:paraId="2C623382" w14:textId="77777777" w:rsidR="004A4FB7" w:rsidRPr="009F1B34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E5ECEA7" w14:textId="1180B0DD" w:rsidR="004A4FB7" w:rsidRPr="009F1B34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A6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136" w:type="pct"/>
          </w:tcPr>
          <w:p w14:paraId="262AC100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3AD8CB" w14:textId="3B262690" w:rsidR="004A4FB7" w:rsidRPr="00015B82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A4FB7" w:rsidRPr="00DE3D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919</w:t>
            </w:r>
          </w:p>
        </w:tc>
      </w:tr>
      <w:tr w:rsidR="004A4FB7" w:rsidRPr="00015B82" w14:paraId="7F5FF25F" w14:textId="77777777" w:rsidTr="00A078FC">
        <w:trPr>
          <w:trHeight w:val="119"/>
        </w:trPr>
        <w:tc>
          <w:tcPr>
            <w:tcW w:w="2278" w:type="pct"/>
            <w:shd w:val="clear" w:color="auto" w:fill="FFFFFF"/>
          </w:tcPr>
          <w:p w14:paraId="467A3887" w14:textId="77777777" w:rsidR="004A4FB7" w:rsidRPr="00015B82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59D7647D" w14:textId="26E19887" w:rsidR="004A4FB7" w:rsidRPr="00A078FC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43" w:type="pct"/>
          </w:tcPr>
          <w:p w14:paraId="3736FA42" w14:textId="77777777" w:rsidR="004A4FB7" w:rsidRPr="007651FE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532B9090" w14:textId="2DC2446A" w:rsidR="004A4FB7" w:rsidRPr="000D36B9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43" w:type="pct"/>
          </w:tcPr>
          <w:p w14:paraId="4955D54E" w14:textId="77777777" w:rsidR="004A4FB7" w:rsidRPr="009F1B34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E4E7E0" w14:textId="51FB257B" w:rsidR="004A4FB7" w:rsidRPr="009F1B34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36" w:type="pct"/>
          </w:tcPr>
          <w:p w14:paraId="74A074B5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AAA392B" w14:textId="7D5E9EF8" w:rsidR="004A4FB7" w:rsidRPr="00015B82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4A4FB7" w:rsidRPr="00015B82" w14:paraId="32D238CE" w14:textId="77777777" w:rsidTr="00A078FC">
        <w:trPr>
          <w:trHeight w:val="70"/>
        </w:trPr>
        <w:tc>
          <w:tcPr>
            <w:tcW w:w="2278" w:type="pct"/>
            <w:shd w:val="clear" w:color="auto" w:fill="FFFFFF"/>
          </w:tcPr>
          <w:p w14:paraId="1EE218DB" w14:textId="77777777" w:rsidR="004A4FB7" w:rsidRPr="00015B82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2E0443A" w14:textId="1A77C59E" w:rsidR="004A4FB7" w:rsidRPr="00A078FC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FA67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3" w:type="pct"/>
          </w:tcPr>
          <w:p w14:paraId="50A64787" w14:textId="77777777" w:rsidR="004A4FB7" w:rsidRPr="007651FE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1612D372" w14:textId="0926A79E" w:rsidR="004A4FB7" w:rsidRPr="000D36B9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4A4FB7" w:rsidRPr="00DE3D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143" w:type="pct"/>
          </w:tcPr>
          <w:p w14:paraId="6B46883D" w14:textId="77777777" w:rsidR="004A4FB7" w:rsidRPr="009F1B34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BE58579" w14:textId="3D05D17D" w:rsidR="004A4FB7" w:rsidRPr="009F1B34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FA67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</w:p>
        </w:tc>
        <w:tc>
          <w:tcPr>
            <w:tcW w:w="136" w:type="pct"/>
          </w:tcPr>
          <w:p w14:paraId="7F3E296D" w14:textId="77777777" w:rsidR="004A4FB7" w:rsidRPr="00015B82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EC83CD4" w14:textId="304656AB" w:rsidR="004A4FB7" w:rsidRPr="00015B82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4A4FB7" w:rsidRPr="00DE3D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</w:t>
            </w:r>
          </w:p>
        </w:tc>
      </w:tr>
    </w:tbl>
    <w:p w14:paraId="6D9A891A" w14:textId="77777777" w:rsidR="005578F9" w:rsidRPr="007D0226" w:rsidRDefault="005578F9" w:rsidP="00AE261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67"/>
        <w:gridCol w:w="1001"/>
        <w:gridCol w:w="275"/>
        <w:gridCol w:w="1086"/>
        <w:gridCol w:w="264"/>
        <w:gridCol w:w="1083"/>
      </w:tblGrid>
      <w:tr w:rsidR="002D5A56" w:rsidRPr="007D0226" w14:paraId="2DD2BE21" w14:textId="77777777" w:rsidTr="008B35D1">
        <w:trPr>
          <w:tblHeader/>
        </w:trPr>
        <w:tc>
          <w:tcPr>
            <w:tcW w:w="2278" w:type="pct"/>
          </w:tcPr>
          <w:p w14:paraId="7202C5C2" w14:textId="60D772DB" w:rsidR="002D5A56" w:rsidRPr="007D0226" w:rsidRDefault="002D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4" w:type="pct"/>
            <w:gridSpan w:val="3"/>
            <w:vAlign w:val="center"/>
          </w:tcPr>
          <w:p w14:paraId="6F698ABA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EFBE719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0DD88B7" w14:textId="77777777" w:rsidR="002D5A56" w:rsidRPr="007D0226" w:rsidRDefault="002D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4FB7" w:rsidRPr="007D0226" w14:paraId="30ADAB07" w14:textId="77777777" w:rsidTr="00B740C1">
        <w:trPr>
          <w:tblHeader/>
        </w:trPr>
        <w:tc>
          <w:tcPr>
            <w:tcW w:w="2278" w:type="pct"/>
          </w:tcPr>
          <w:p w14:paraId="08D4D62D" w14:textId="445E311F" w:rsidR="004A4FB7" w:rsidRPr="007D0226" w:rsidRDefault="004A4FB7" w:rsidP="004A4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81" w:type="pct"/>
            <w:vAlign w:val="center"/>
          </w:tcPr>
          <w:p w14:paraId="68293C2F" w14:textId="28440FAA" w:rsidR="004A4FB7" w:rsidRPr="007D0226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A4FB7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4FB7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vAlign w:val="center"/>
          </w:tcPr>
          <w:p w14:paraId="10F6CDFD" w14:textId="77777777" w:rsidR="004A4FB7" w:rsidRPr="007D0226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67492080" w14:textId="32EAEF87" w:rsidR="004A4FB7" w:rsidRPr="007D0226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4FB7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4FB7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B70B42D" w14:textId="77777777" w:rsidR="004A4FB7" w:rsidRPr="007D0226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DBD0ED8" w14:textId="19F19EDC" w:rsidR="004A4FB7" w:rsidRPr="007D0226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A4FB7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4FB7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2" w:type="pct"/>
            <w:vAlign w:val="center"/>
          </w:tcPr>
          <w:p w14:paraId="48EF4EE8" w14:textId="77777777" w:rsidR="004A4FB7" w:rsidRPr="007D0226" w:rsidRDefault="004A4FB7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FB2FD57" w14:textId="6436CA50" w:rsidR="004A4FB7" w:rsidRPr="007D0226" w:rsidRDefault="009525DE" w:rsidP="004A4F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A4FB7"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4FB7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700F10" w:rsidRPr="007D0226" w14:paraId="1EB8E297" w14:textId="77777777" w:rsidTr="00B740C1">
        <w:trPr>
          <w:tblHeader/>
        </w:trPr>
        <w:tc>
          <w:tcPr>
            <w:tcW w:w="2278" w:type="pct"/>
          </w:tcPr>
          <w:p w14:paraId="1186FCC5" w14:textId="65571780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vAlign w:val="center"/>
          </w:tcPr>
          <w:p w14:paraId="029BC126" w14:textId="2A2D08D2" w:rsidR="00700F10" w:rsidRPr="007D0226" w:rsidRDefault="009525DE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" w:type="pct"/>
            <w:vAlign w:val="center"/>
          </w:tcPr>
          <w:p w14:paraId="2C4D8F65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3682DF33" w14:textId="5B2C581A" w:rsidR="00700F10" w:rsidRPr="007D0226" w:rsidRDefault="009525DE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55B97946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476E52CA" w14:textId="600B7325" w:rsidR="00700F10" w:rsidRPr="007D0226" w:rsidRDefault="009525DE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2" w:type="pct"/>
            <w:vAlign w:val="center"/>
          </w:tcPr>
          <w:p w14:paraId="6E6AD97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4265C8A" w14:textId="695B65A7" w:rsidR="00700F10" w:rsidRPr="007D0226" w:rsidRDefault="009525DE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00F10" w:rsidRPr="007D0226" w14:paraId="3376D86C" w14:textId="77777777" w:rsidTr="008B35D1">
        <w:trPr>
          <w:tblHeader/>
        </w:trPr>
        <w:tc>
          <w:tcPr>
            <w:tcW w:w="2278" w:type="pct"/>
          </w:tcPr>
          <w:p w14:paraId="35D98722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7521F9B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0F10" w:rsidRPr="007D0226" w14:paraId="71F408D4" w14:textId="77777777" w:rsidTr="00B740C1">
        <w:tc>
          <w:tcPr>
            <w:tcW w:w="2278" w:type="pct"/>
          </w:tcPr>
          <w:p w14:paraId="71597E60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14:paraId="11520C3C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AC07E1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9B7116A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23DEB6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239F5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A5BC47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C34D59E" w14:textId="77777777" w:rsidR="00700F10" w:rsidRPr="007D0226" w:rsidRDefault="00700F10" w:rsidP="00700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21A6E98F" w14:textId="77777777" w:rsidTr="00B740C1">
        <w:tc>
          <w:tcPr>
            <w:tcW w:w="2278" w:type="pct"/>
          </w:tcPr>
          <w:p w14:paraId="3A03A593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38F3DC48" w14:textId="65E31D05" w:rsidR="00841568" w:rsidRPr="007D0226" w:rsidRDefault="00FA678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5694DD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A99D2E7" w14:textId="6F81F9C9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3CC20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7ED80A1" w14:textId="586BB803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459</w:t>
            </w:r>
            <w:r w:rsidR="00FA6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2" w:type="pct"/>
          </w:tcPr>
          <w:p w14:paraId="1D6C8FC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8D3D533" w14:textId="26F46AE4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29"/>
                <w:szCs w:val="29"/>
              </w:rPr>
              <w:t>493</w:t>
            </w:r>
            <w:r w:rsidR="00841568" w:rsidRPr="0084316E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9525DE">
              <w:rPr>
                <w:rFonts w:asciiTheme="majorBidi" w:hAnsiTheme="majorBidi" w:cstheme="majorBidi"/>
                <w:sz w:val="29"/>
                <w:szCs w:val="29"/>
              </w:rPr>
              <w:t>662</w:t>
            </w:r>
          </w:p>
        </w:tc>
      </w:tr>
      <w:tr w:rsidR="00841568" w:rsidRPr="007D0226" w14:paraId="4B87D63B" w14:textId="77777777" w:rsidTr="00B740C1">
        <w:tc>
          <w:tcPr>
            <w:tcW w:w="2278" w:type="pct"/>
          </w:tcPr>
          <w:p w14:paraId="1B5AD93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74C94D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F5A404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DA1E6A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19524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1774D6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E25FA9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F7CA30B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03A5051B" w14:textId="77777777" w:rsidTr="00B740C1">
        <w:tc>
          <w:tcPr>
            <w:tcW w:w="2278" w:type="pct"/>
          </w:tcPr>
          <w:p w14:paraId="35326B3A" w14:textId="5CAB209F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1" w:type="pct"/>
          </w:tcPr>
          <w:p w14:paraId="6A48691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F442B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3B12D0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18E313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8CC039A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B3118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B40EB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67EEF345" w14:textId="77777777" w:rsidTr="00B740C1">
        <w:tc>
          <w:tcPr>
            <w:tcW w:w="2278" w:type="pct"/>
          </w:tcPr>
          <w:p w14:paraId="6CC19DF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AD71A86" w14:textId="54DD37A2" w:rsidR="00841568" w:rsidRPr="007D0226" w:rsidRDefault="00FA678C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216D43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2694A00" w14:textId="7604AC85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48D7B6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118848AC" w14:textId="26F9DCEE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A6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42" w:type="pct"/>
          </w:tcPr>
          <w:p w14:paraId="3458A329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77829F8" w14:textId="17FF3266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29"/>
                <w:szCs w:val="29"/>
              </w:rPr>
              <w:t>19</w:t>
            </w:r>
            <w:r w:rsidR="00841568">
              <w:rPr>
                <w:rFonts w:asciiTheme="majorBidi" w:hAnsiTheme="majorBidi"/>
                <w:sz w:val="29"/>
                <w:szCs w:val="29"/>
              </w:rPr>
              <w:t>,</w:t>
            </w:r>
            <w:r w:rsidRPr="009525DE">
              <w:rPr>
                <w:rFonts w:asciiTheme="majorBidi" w:hAnsiTheme="majorBidi"/>
                <w:sz w:val="29"/>
                <w:szCs w:val="29"/>
              </w:rPr>
              <w:t>095</w:t>
            </w:r>
          </w:p>
        </w:tc>
      </w:tr>
      <w:tr w:rsidR="00841568" w:rsidRPr="007D0226" w14:paraId="0FB60A5B" w14:textId="77777777" w:rsidTr="00B740C1">
        <w:tc>
          <w:tcPr>
            <w:tcW w:w="2278" w:type="pct"/>
          </w:tcPr>
          <w:p w14:paraId="54F798A6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9A7F87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F2BC3F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A2CBBB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12B2F6F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0C76CC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A4AB4A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14C1B09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08EE1586" w14:textId="77777777" w:rsidTr="00B740C1">
        <w:tc>
          <w:tcPr>
            <w:tcW w:w="2278" w:type="pct"/>
          </w:tcPr>
          <w:p w14:paraId="47A09DEA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77D6FF9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0E18E934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CB72829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8C968B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3751599D" w14:textId="77777777" w:rsidR="00841568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7830D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AF62927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095ABD7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578D0EA4" w14:textId="77777777" w:rsidTr="00B740C1">
        <w:tc>
          <w:tcPr>
            <w:tcW w:w="2278" w:type="pct"/>
          </w:tcPr>
          <w:p w14:paraId="55B7EFB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14:paraId="0C7340B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860658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CAE2659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02100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2CD0F4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458EB46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2468C9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6B2F85FE" w14:textId="77777777" w:rsidTr="00B740C1">
        <w:tc>
          <w:tcPr>
            <w:tcW w:w="2278" w:type="pct"/>
          </w:tcPr>
          <w:p w14:paraId="59779ED7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D158235" w14:textId="6F34C477" w:rsidR="00841568" w:rsidRPr="007D0226" w:rsidRDefault="00D8324B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311EDF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07A0EE8" w14:textId="1D4323A4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9A8F1B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570DAD2" w14:textId="62E4FC33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2" w:type="pct"/>
          </w:tcPr>
          <w:p w14:paraId="058791B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CED0041" w14:textId="17F98CCB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29"/>
                <w:szCs w:val="29"/>
              </w:rPr>
              <w:t>17</w:t>
            </w:r>
          </w:p>
        </w:tc>
      </w:tr>
      <w:tr w:rsidR="00841568" w:rsidRPr="007D0226" w14:paraId="561FED99" w14:textId="77777777" w:rsidTr="00B740C1">
        <w:tc>
          <w:tcPr>
            <w:tcW w:w="2278" w:type="pct"/>
          </w:tcPr>
          <w:p w14:paraId="02ED00B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940D03B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6815548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AB18093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9E63F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56CD48A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22909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812D91D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4C995B0D" w14:textId="77777777" w:rsidTr="00B740C1">
        <w:tc>
          <w:tcPr>
            <w:tcW w:w="2278" w:type="pct"/>
          </w:tcPr>
          <w:p w14:paraId="436C68C8" w14:textId="013EE33B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1" w:type="pct"/>
          </w:tcPr>
          <w:p w14:paraId="30FCA82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CAF44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009E5B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D7CF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70A6B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2B7914A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74DBEB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71245DE4" w14:textId="77777777" w:rsidTr="00B740C1">
        <w:tc>
          <w:tcPr>
            <w:tcW w:w="2278" w:type="pct"/>
          </w:tcPr>
          <w:p w14:paraId="3246D7E4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2D51B52" w14:textId="07B96A6E" w:rsidR="00841568" w:rsidRPr="007D0226" w:rsidRDefault="00D8324B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85FC4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32CAB7A" w14:textId="6F07A92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BB462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2802AE6" w14:textId="6482904C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A67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42" w:type="pct"/>
          </w:tcPr>
          <w:p w14:paraId="69FAB1BD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8186FC" w14:textId="01B466DF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29"/>
                <w:szCs w:val="29"/>
              </w:rPr>
              <w:t>3</w:t>
            </w:r>
            <w:r w:rsidR="00841568">
              <w:rPr>
                <w:rFonts w:asciiTheme="majorBidi" w:hAnsiTheme="majorBidi"/>
                <w:sz w:val="29"/>
                <w:szCs w:val="29"/>
              </w:rPr>
              <w:t>,</w:t>
            </w:r>
            <w:r w:rsidRPr="009525DE">
              <w:rPr>
                <w:rFonts w:asciiTheme="majorBidi" w:hAnsiTheme="majorBidi"/>
                <w:sz w:val="29"/>
                <w:szCs w:val="29"/>
              </w:rPr>
              <w:t>135</w:t>
            </w:r>
          </w:p>
        </w:tc>
      </w:tr>
      <w:tr w:rsidR="00841568" w:rsidRPr="007D0226" w14:paraId="31F61E84" w14:textId="77777777" w:rsidTr="00B740C1">
        <w:tc>
          <w:tcPr>
            <w:tcW w:w="2278" w:type="pct"/>
          </w:tcPr>
          <w:p w14:paraId="1B32E6B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AC8FFAD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054E7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2A0E58E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9351C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41270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340472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9B3967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737992AA" w14:textId="77777777" w:rsidTr="00B740C1">
        <w:tc>
          <w:tcPr>
            <w:tcW w:w="2278" w:type="pct"/>
          </w:tcPr>
          <w:p w14:paraId="49FD73F0" w14:textId="180B38BC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ตาม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581" w:type="pct"/>
          </w:tcPr>
          <w:p w14:paraId="1B558AB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B66D3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08974D5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53E7A6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EA7DBB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E65223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DE9F56F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1568" w:rsidRPr="007D0226" w14:paraId="4B894B8D" w14:textId="77777777" w:rsidTr="00B740C1">
        <w:tc>
          <w:tcPr>
            <w:tcW w:w="2278" w:type="pct"/>
          </w:tcPr>
          <w:p w14:paraId="19FC80D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1" w:type="pct"/>
          </w:tcPr>
          <w:p w14:paraId="06E68B8D" w14:textId="73FBA0EF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643B3" w:rsidRPr="00964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4" w:type="pct"/>
          </w:tcPr>
          <w:p w14:paraId="5584477C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EB740C7" w14:textId="6F77BDA4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1568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48" w:type="pct"/>
          </w:tcPr>
          <w:p w14:paraId="673CFF3D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18A50C" w14:textId="779D5417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D36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2" w:type="pct"/>
          </w:tcPr>
          <w:p w14:paraId="0E8087B1" w14:textId="77777777" w:rsidR="00841568" w:rsidRPr="007D0226" w:rsidRDefault="00841568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24BF7" w14:textId="1E4AC102" w:rsidR="00841568" w:rsidRPr="007D0226" w:rsidRDefault="009525DE" w:rsidP="008415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41568" w:rsidRPr="007D02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</w:tbl>
    <w:p w14:paraId="05084CE9" w14:textId="77777777" w:rsidR="00F12BE7" w:rsidRPr="00455DA0" w:rsidRDefault="00F12BE7" w:rsidP="00D8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3216F17" w14:textId="3C9A42FA" w:rsidR="002479BF" w:rsidRPr="007D0226" w:rsidRDefault="002479BF" w:rsidP="00D56E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สัญญาสำคัญกับบุคคล</w:t>
      </w:r>
      <w:r w:rsidR="00B53B96"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</w:t>
      </w:r>
      <w:r w:rsidR="00490AE3"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</w:t>
      </w:r>
      <w:r w:rsidRPr="00A4031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2D7450" w14:textId="5DD3ECAA" w:rsidR="002D4BC2" w:rsidRPr="00EE08C8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F13ABF4" w14:textId="77777777" w:rsidR="008B35D1" w:rsidRPr="007D0226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</w:p>
    <w:p w14:paraId="30B8AB46" w14:textId="77777777" w:rsidR="008B35D1" w:rsidRPr="007D0226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65FE801" w14:textId="2A6BF087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256</w:t>
      </w:r>
      <w:r w:rsidR="009525DE" w:rsidRPr="009525DE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บริษัทได้ทำสัญญาเช่าที่ดินกับผู้ถือหุ้นบุคคลหนึ่ง </w:t>
      </w:r>
      <w:r w:rsidRPr="002C3680">
        <w:rPr>
          <w:rFonts w:ascii="Angsana New" w:hAnsi="Angsana New" w:hint="cs"/>
          <w:sz w:val="30"/>
          <w:szCs w:val="30"/>
          <w:cs/>
        </w:rPr>
        <w:t xml:space="preserve">โดยมีอัตราค่าเช่าตามที่ระบุไว้ในสัญญา สัญญานี้มีกำหนดระยะเวลา </w:t>
      </w:r>
      <w:r w:rsidR="009525DE" w:rsidRPr="009525DE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="009525DE" w:rsidRPr="009525DE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9525DE" w:rsidRPr="009525DE">
        <w:rPr>
          <w:rFonts w:ascii="Angsana New" w:hAnsi="Angsana New" w:hint="cs"/>
          <w:sz w:val="30"/>
          <w:szCs w:val="30"/>
        </w:rPr>
        <w:t>256</w:t>
      </w:r>
      <w:r w:rsidR="009525DE" w:rsidRPr="009525DE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9525DE" w:rsidRPr="009525DE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525DE" w:rsidRPr="009525DE">
        <w:rPr>
          <w:rFonts w:ascii="Angsana New" w:hAnsi="Angsana New" w:hint="cs"/>
          <w:sz w:val="30"/>
          <w:szCs w:val="30"/>
        </w:rPr>
        <w:t>256</w:t>
      </w:r>
      <w:r w:rsidR="009525DE" w:rsidRPr="009525DE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และสามารถต่ออายุได้คราวละ </w:t>
      </w:r>
      <w:r w:rsidR="009525DE" w:rsidRPr="009525DE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โดยแจ้งเป็นลายลักษณ์อักษรล่วงหน้าไม่น้อยกว่า </w:t>
      </w:r>
      <w:r w:rsidR="009525DE" w:rsidRPr="009525DE">
        <w:rPr>
          <w:rFonts w:ascii="Angsana New" w:hAnsi="Angsana New"/>
          <w:sz w:val="30"/>
          <w:szCs w:val="30"/>
        </w:rPr>
        <w:t>1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58546A12" w14:textId="77777777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760A2F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2C3680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00717828" w14:textId="77777777" w:rsidR="00A40316" w:rsidRPr="002C3680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C1B4A29" w14:textId="15AEC4B9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9525DE" w:rsidRPr="009525DE">
        <w:rPr>
          <w:rFonts w:ascii="Angsana New" w:hAnsi="Angsana New"/>
          <w:spacing w:val="-2"/>
          <w:sz w:val="30"/>
          <w:szCs w:val="30"/>
        </w:rPr>
        <w:t>5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256</w:t>
      </w:r>
      <w:r w:rsidR="009525DE" w:rsidRPr="009525DE">
        <w:rPr>
          <w:rFonts w:ascii="Angsana New" w:hAnsi="Angsana New"/>
          <w:spacing w:val="-2"/>
          <w:sz w:val="30"/>
          <w:szCs w:val="30"/>
        </w:rPr>
        <w:t>9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9525DE" w:rsidRPr="009525DE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9525DE" w:rsidRPr="009525DE">
        <w:rPr>
          <w:rFonts w:ascii="Angsana New" w:hAnsi="Angsana New" w:hint="cs"/>
          <w:sz w:val="30"/>
          <w:szCs w:val="30"/>
        </w:rPr>
        <w:t>256</w:t>
      </w:r>
      <w:r w:rsidR="009525DE" w:rsidRPr="009525DE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9525DE" w:rsidRPr="009525DE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525DE" w:rsidRPr="009525DE">
        <w:rPr>
          <w:rFonts w:ascii="Angsana New" w:hAnsi="Angsana New" w:hint="cs"/>
          <w:sz w:val="30"/>
          <w:szCs w:val="30"/>
        </w:rPr>
        <w:t>256</w:t>
      </w:r>
      <w:r w:rsidR="009525DE" w:rsidRPr="009525DE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DF8C024" w14:textId="77777777" w:rsidR="00A40316" w:rsidRDefault="00A40316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70FBAA" w14:textId="77777777" w:rsidR="00EE596A" w:rsidRDefault="00EE596A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40866E" w14:textId="77777777" w:rsidR="00EE596A" w:rsidRPr="002C3680" w:rsidRDefault="00EE596A" w:rsidP="00A40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AF001BB" w14:textId="5437ACAF" w:rsidR="00A40316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="009525DE" w:rsidRPr="009525DE">
        <w:rPr>
          <w:rFonts w:ascii="Angsana New" w:hAnsi="Angsana New" w:hint="cs"/>
          <w:sz w:val="30"/>
          <w:szCs w:val="30"/>
        </w:rPr>
        <w:t>5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525DE" w:rsidRPr="009525DE">
        <w:rPr>
          <w:rFonts w:ascii="Angsana New" w:hAnsi="Angsana New" w:hint="cs"/>
          <w:sz w:val="30"/>
          <w:szCs w:val="30"/>
        </w:rPr>
        <w:t>256</w:t>
      </w:r>
      <w:r w:rsidR="009525DE" w:rsidRPr="009525DE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9525DE" w:rsidRPr="009525DE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525DE" w:rsidRPr="009525DE">
        <w:rPr>
          <w:rFonts w:ascii="Angsana New" w:hAnsi="Angsana New" w:hint="cs"/>
          <w:sz w:val="30"/>
          <w:szCs w:val="30"/>
        </w:rPr>
        <w:t>256</w:t>
      </w:r>
      <w:r w:rsidR="009525DE" w:rsidRPr="009525DE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9525DE" w:rsidRPr="009525DE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525DE" w:rsidRPr="009525DE">
        <w:rPr>
          <w:rFonts w:ascii="Angsana New" w:hAnsi="Angsana New" w:hint="cs"/>
          <w:sz w:val="30"/>
          <w:szCs w:val="30"/>
        </w:rPr>
        <w:t>256</w:t>
      </w:r>
      <w:r w:rsidR="009525DE" w:rsidRPr="009525DE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24F72CF6" w14:textId="77777777" w:rsidR="00842167" w:rsidRPr="00964ED2" w:rsidRDefault="00842167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E86C2BD" w14:textId="501431EB" w:rsidR="00A40316" w:rsidRPr="002C3680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="Angsana New" w:hAnsi="Angsana New"/>
          <w:sz w:val="30"/>
          <w:szCs w:val="30"/>
        </w:rPr>
      </w:pPr>
      <w:r w:rsidRPr="006C796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5</w:t>
      </w:r>
      <w:r w:rsidRPr="006C796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6C7961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256</w:t>
      </w:r>
      <w:r w:rsidR="009525DE" w:rsidRPr="009525DE">
        <w:rPr>
          <w:rFonts w:ascii="Angsana New" w:hAnsi="Angsana New"/>
          <w:spacing w:val="-2"/>
          <w:sz w:val="30"/>
          <w:szCs w:val="30"/>
        </w:rPr>
        <w:t>9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9525DE" w:rsidRPr="009525DE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9525DE" w:rsidRPr="009525DE">
        <w:rPr>
          <w:rFonts w:ascii="Angsana New" w:hAnsi="Angsana New" w:hint="cs"/>
          <w:sz w:val="30"/>
          <w:szCs w:val="30"/>
        </w:rPr>
        <w:t>256</w:t>
      </w:r>
      <w:r w:rsidR="009525DE" w:rsidRPr="009525DE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9525DE" w:rsidRPr="009525DE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525DE" w:rsidRPr="009525DE">
        <w:rPr>
          <w:rFonts w:ascii="Angsana New" w:hAnsi="Angsana New" w:hint="cs"/>
          <w:sz w:val="30"/>
          <w:szCs w:val="30"/>
        </w:rPr>
        <w:t>256</w:t>
      </w:r>
      <w:r w:rsidR="009525DE" w:rsidRPr="009525DE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2E9ADFE" w14:textId="77777777" w:rsidR="00A40316" w:rsidRPr="00964ED2" w:rsidRDefault="00A40316" w:rsidP="00A4031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9C4C13D" w14:textId="4050D451" w:rsidR="00A40316" w:rsidRPr="002C3680" w:rsidRDefault="00A40316" w:rsidP="00E34E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76"/>
        <w:jc w:val="thaiDistribute"/>
        <w:rPr>
          <w:rFonts w:ascii="Angsana New" w:hAnsi="Angsana New"/>
          <w:spacing w:val="-2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5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256</w:t>
      </w:r>
      <w:r w:rsidR="009525DE" w:rsidRPr="009525DE">
        <w:rPr>
          <w:rFonts w:ascii="Angsana New" w:hAnsi="Angsana New"/>
          <w:spacing w:val="-2"/>
          <w:sz w:val="30"/>
          <w:szCs w:val="30"/>
        </w:rPr>
        <w:t>9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โดยมีอัตราค่าบริการตามที่ระบุไว้ในสัญญา สัญญานี้มีผลบังคับใช้ตั้งแต่วันที่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256</w:t>
      </w:r>
      <w:r w:rsidR="009525DE" w:rsidRPr="009525DE">
        <w:rPr>
          <w:rFonts w:ascii="Angsana New" w:hAnsi="Angsana New"/>
          <w:spacing w:val="-2"/>
          <w:sz w:val="30"/>
          <w:szCs w:val="30"/>
        </w:rPr>
        <w:t>9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31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9525DE" w:rsidRPr="009525DE">
        <w:rPr>
          <w:rFonts w:ascii="Angsana New" w:hAnsi="Angsana New" w:hint="cs"/>
          <w:spacing w:val="-2"/>
          <w:sz w:val="30"/>
          <w:szCs w:val="30"/>
        </w:rPr>
        <w:t>256</w:t>
      </w:r>
      <w:r w:rsidR="009525DE" w:rsidRPr="009525DE">
        <w:rPr>
          <w:rFonts w:ascii="Angsana New" w:hAnsi="Angsana New"/>
          <w:spacing w:val="-2"/>
          <w:sz w:val="30"/>
          <w:szCs w:val="30"/>
        </w:rPr>
        <w:t>9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10983314" w14:textId="41E71EFC" w:rsidR="008B35D1" w:rsidRPr="00964ED2" w:rsidRDefault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cs/>
        </w:rPr>
      </w:pPr>
    </w:p>
    <w:p w14:paraId="0AC2C8D0" w14:textId="39EC3300" w:rsidR="00671474" w:rsidRPr="00467AC1" w:rsidRDefault="00671474" w:rsidP="005F59E9">
      <w:pPr>
        <w:pStyle w:val="Heading2"/>
        <w:tabs>
          <w:tab w:val="clear" w:pos="340"/>
        </w:tabs>
        <w:ind w:left="540" w:hanging="540"/>
      </w:pPr>
      <w:r w:rsidRPr="00467AC1">
        <w:rPr>
          <w:cs/>
        </w:rPr>
        <w:t>ลูกหนี้การค้า</w:t>
      </w:r>
    </w:p>
    <w:p w14:paraId="3EF2D7C9" w14:textId="77777777" w:rsidR="00521FD2" w:rsidRPr="00964ED2" w:rsidRDefault="00521FD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4D3687" w:rsidRPr="005D0530" w14:paraId="52E1EAA9" w14:textId="77777777" w:rsidTr="002A7D54">
        <w:trPr>
          <w:cantSplit/>
          <w:tblHeader/>
        </w:trPr>
        <w:tc>
          <w:tcPr>
            <w:tcW w:w="3510" w:type="dxa"/>
            <w:vAlign w:val="bottom"/>
          </w:tcPr>
          <w:p w14:paraId="3CD93BB2" w14:textId="77777777" w:rsidR="004D3687" w:rsidRPr="007D0226" w:rsidRDefault="004D368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4D3F3DA" w14:textId="77777777" w:rsidR="004D3687" w:rsidRPr="005D0530" w:rsidRDefault="004D368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D05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23EEA62" w14:textId="77777777" w:rsidR="004D3687" w:rsidRPr="005D0530" w:rsidRDefault="004D36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2B27291" w14:textId="77777777" w:rsidR="004D3687" w:rsidRPr="005D0530" w:rsidRDefault="004D368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67A" w:rsidRPr="005D0530" w14:paraId="2522E515" w14:textId="77777777" w:rsidTr="0048223D">
        <w:trPr>
          <w:cantSplit/>
          <w:tblHeader/>
        </w:trPr>
        <w:tc>
          <w:tcPr>
            <w:tcW w:w="3510" w:type="dxa"/>
            <w:vAlign w:val="bottom"/>
          </w:tcPr>
          <w:p w14:paraId="3FF438E6" w14:textId="77777777" w:rsidR="00CE567A" w:rsidRPr="005D0530" w:rsidRDefault="00CE567A" w:rsidP="00CE567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37B1CA" w14:textId="1A2B7BC1" w:rsidR="00CE567A" w:rsidRPr="005D0530" w:rsidRDefault="009525DE" w:rsidP="00CE567A">
            <w:pPr>
              <w:pStyle w:val="acctmergecolhdg"/>
              <w:spacing w:line="240" w:lineRule="auto"/>
              <w:ind w:left="-98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 w:rsidR="00CE567A" w:rsidRPr="005D053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E567A" w:rsidRPr="005D053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EAC4AE1" w14:textId="77777777" w:rsidR="00CE567A" w:rsidRPr="005D0530" w:rsidRDefault="00CE567A" w:rsidP="00CE567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171EE" w14:textId="10F1727D" w:rsidR="00CE567A" w:rsidRPr="005D0530" w:rsidRDefault="009525DE" w:rsidP="00CE567A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CE567A" w:rsidRPr="005D053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E567A" w:rsidRPr="005D053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23C8949" w14:textId="77777777" w:rsidR="00CE567A" w:rsidRPr="005D0530" w:rsidRDefault="00CE567A" w:rsidP="00CE567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76B767C" w14:textId="3E289CF0" w:rsidR="00CE567A" w:rsidRPr="00700F10" w:rsidRDefault="009525DE" w:rsidP="00CE567A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CE567A"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E567A"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0AD3908" w14:textId="77777777" w:rsidR="00CE567A" w:rsidRPr="005D0530" w:rsidRDefault="00CE567A" w:rsidP="00CE56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071B46A" w14:textId="66267B00" w:rsidR="00CE567A" w:rsidRPr="005D0530" w:rsidRDefault="009525DE" w:rsidP="00CE567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="00CE567A" w:rsidRPr="005D053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E567A" w:rsidRPr="005D053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00F10" w:rsidRPr="005D0530" w14:paraId="498D4577" w14:textId="77777777" w:rsidTr="002A7D54">
        <w:trPr>
          <w:cantSplit/>
          <w:tblHeader/>
        </w:trPr>
        <w:tc>
          <w:tcPr>
            <w:tcW w:w="3510" w:type="dxa"/>
            <w:vAlign w:val="bottom"/>
          </w:tcPr>
          <w:p w14:paraId="46BB0E4D" w14:textId="77777777" w:rsidR="00700F10" w:rsidRPr="005D0530" w:rsidRDefault="00700F10" w:rsidP="00700F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083BE" w14:textId="00C1BEBC" w:rsidR="00700F10" w:rsidRPr="005D0530" w:rsidRDefault="009525DE" w:rsidP="00700F10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9525D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276AD110" w14:textId="77777777" w:rsidR="00700F10" w:rsidRPr="005D0530" w:rsidRDefault="00700F10" w:rsidP="00700F1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E31FC4" w14:textId="4FB84DCE" w:rsidR="00700F10" w:rsidRPr="005D0530" w:rsidRDefault="009525DE" w:rsidP="00700F1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525D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6F466A95" w14:textId="77777777" w:rsidR="00700F10" w:rsidRPr="005D0530" w:rsidRDefault="00700F10" w:rsidP="00700F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73C1CC" w14:textId="6A5CD2D0" w:rsidR="00700F10" w:rsidRPr="005D0530" w:rsidRDefault="009525DE" w:rsidP="00700F10">
            <w:pPr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9525DE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22DEB010" w14:textId="77777777" w:rsidR="00700F10" w:rsidRPr="005D0530" w:rsidRDefault="00700F10" w:rsidP="00700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4152084" w14:textId="128A0FA9" w:rsidR="00700F10" w:rsidRPr="005D0530" w:rsidRDefault="009525DE" w:rsidP="00700F1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525D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2568</w:t>
            </w:r>
          </w:p>
        </w:tc>
      </w:tr>
      <w:tr w:rsidR="00700F10" w:rsidRPr="005D0530" w14:paraId="01427681" w14:textId="77777777" w:rsidTr="002A7D54">
        <w:trPr>
          <w:gridAfter w:val="1"/>
          <w:wAfter w:w="6" w:type="dxa"/>
          <w:cantSplit/>
          <w:tblHeader/>
        </w:trPr>
        <w:tc>
          <w:tcPr>
            <w:tcW w:w="3510" w:type="dxa"/>
            <w:vAlign w:val="bottom"/>
            <w:hideMark/>
          </w:tcPr>
          <w:p w14:paraId="4BAEB415" w14:textId="77777777" w:rsidR="00700F10" w:rsidRPr="005D0530" w:rsidRDefault="00700F10" w:rsidP="00700F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83F58E8" w14:textId="77777777" w:rsidR="00700F10" w:rsidRPr="005D0530" w:rsidRDefault="00700F10" w:rsidP="00700F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0585" w:rsidRPr="005D0530" w14:paraId="2F965122" w14:textId="77777777" w:rsidTr="009316D3">
        <w:trPr>
          <w:cantSplit/>
        </w:trPr>
        <w:tc>
          <w:tcPr>
            <w:tcW w:w="3510" w:type="dxa"/>
            <w:hideMark/>
          </w:tcPr>
          <w:p w14:paraId="6DC8EB82" w14:textId="77777777" w:rsidR="00370585" w:rsidRPr="005D0530" w:rsidRDefault="00370585" w:rsidP="003705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FFFC05B" w14:textId="08538E8F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AC32E2" w:rsidRPr="007941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80" w:type="dxa"/>
          </w:tcPr>
          <w:p w14:paraId="21833841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1DD3F" w14:textId="3125FB72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341</w:t>
            </w:r>
            <w:r w:rsidR="00370585" w:rsidRPr="00794163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78" w:type="dxa"/>
          </w:tcPr>
          <w:p w14:paraId="4261863D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267AF86" w14:textId="3CDDEBE1" w:rsidR="00370585" w:rsidRPr="00794163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  <w:r w:rsidR="00F750C2" w:rsidRPr="0079416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882</w:t>
            </w:r>
          </w:p>
        </w:tc>
        <w:tc>
          <w:tcPr>
            <w:tcW w:w="180" w:type="dxa"/>
          </w:tcPr>
          <w:p w14:paraId="4EC56798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62409BD" w14:textId="48A3628D" w:rsidR="00370585" w:rsidRPr="005D0530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5DE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  <w:r w:rsidR="003705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</w:tr>
      <w:tr w:rsidR="00370585" w:rsidRPr="005D0530" w14:paraId="3B8EB2CD" w14:textId="77777777" w:rsidTr="009316D3">
        <w:trPr>
          <w:cantSplit/>
        </w:trPr>
        <w:tc>
          <w:tcPr>
            <w:tcW w:w="3510" w:type="dxa"/>
            <w:hideMark/>
          </w:tcPr>
          <w:p w14:paraId="34B3450B" w14:textId="77777777" w:rsidR="00370585" w:rsidRPr="005D0530" w:rsidRDefault="00370585" w:rsidP="003705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C6C799B" w14:textId="77777777" w:rsidR="00370585" w:rsidRPr="00794163" w:rsidRDefault="00370585" w:rsidP="0037058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821B81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6608CB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6C20EC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37DB05" w14:textId="77777777" w:rsidR="00370585" w:rsidRPr="00794163" w:rsidRDefault="00370585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DA2E20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4285D44" w14:textId="77777777" w:rsidR="00370585" w:rsidRPr="005D0530" w:rsidRDefault="00370585" w:rsidP="0037058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85" w:rsidRPr="005D0530" w14:paraId="0C7B1BCC" w14:textId="77777777" w:rsidTr="009316D3">
        <w:trPr>
          <w:cantSplit/>
        </w:trPr>
        <w:tc>
          <w:tcPr>
            <w:tcW w:w="3510" w:type="dxa"/>
            <w:hideMark/>
          </w:tcPr>
          <w:p w14:paraId="6C6E25AE" w14:textId="4D26D942" w:rsidR="00370585" w:rsidRPr="005D0530" w:rsidRDefault="00370585" w:rsidP="0037058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8A881CA" w14:textId="44E9F3E7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AC32E2" w:rsidRPr="007941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711</w:t>
            </w:r>
          </w:p>
        </w:tc>
        <w:tc>
          <w:tcPr>
            <w:tcW w:w="180" w:type="dxa"/>
          </w:tcPr>
          <w:p w14:paraId="53880CB5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C4BEE" w14:textId="21A192AC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21</w:t>
            </w:r>
            <w:r w:rsidR="00370585" w:rsidRPr="00794163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78" w:type="dxa"/>
          </w:tcPr>
          <w:p w14:paraId="60D9AA92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9719D53" w14:textId="35BB0BDF" w:rsidR="00370585" w:rsidRPr="00794163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F750C2" w:rsidRPr="0079416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441</w:t>
            </w:r>
          </w:p>
        </w:tc>
        <w:tc>
          <w:tcPr>
            <w:tcW w:w="180" w:type="dxa"/>
          </w:tcPr>
          <w:p w14:paraId="36AD3D6A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F19D131" w14:textId="1DFD8801" w:rsidR="00370585" w:rsidRPr="005D0530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3705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  <w:lang w:val="en-US" w:bidi="th-TH"/>
              </w:rPr>
              <w:t>599</w:t>
            </w:r>
          </w:p>
        </w:tc>
      </w:tr>
      <w:tr w:rsidR="00370585" w:rsidRPr="005D0530" w14:paraId="5DD950B0" w14:textId="77777777" w:rsidTr="009316D3">
        <w:trPr>
          <w:cantSplit/>
        </w:trPr>
        <w:tc>
          <w:tcPr>
            <w:tcW w:w="3510" w:type="dxa"/>
            <w:hideMark/>
          </w:tcPr>
          <w:p w14:paraId="69E6102A" w14:textId="4D4E5FF6" w:rsidR="00370585" w:rsidRPr="005D0530" w:rsidRDefault="00370585" w:rsidP="0037058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A06F7CC" w14:textId="7D59F726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32E2" w:rsidRPr="007941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80" w:type="dxa"/>
          </w:tcPr>
          <w:p w14:paraId="385D0D19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C5691" w14:textId="4CA0B8EF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2</w:t>
            </w:r>
            <w:r w:rsidR="00370585" w:rsidRPr="00794163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78" w:type="dxa"/>
          </w:tcPr>
          <w:p w14:paraId="0E21D464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DDC064" w14:textId="57F3EF74" w:rsidR="00370585" w:rsidRPr="00794163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  <w:r w:rsidR="00F750C2" w:rsidRPr="007941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684</w:t>
            </w:r>
          </w:p>
        </w:tc>
        <w:tc>
          <w:tcPr>
            <w:tcW w:w="180" w:type="dxa"/>
          </w:tcPr>
          <w:p w14:paraId="502AA1C8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8D4D40" w14:textId="26CA39EE" w:rsidR="00370585" w:rsidRPr="005D0530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370585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</w:tr>
      <w:tr w:rsidR="00370585" w:rsidRPr="005D0530" w14:paraId="519E64EC" w14:textId="77777777" w:rsidTr="009316D3">
        <w:trPr>
          <w:cantSplit/>
        </w:trPr>
        <w:tc>
          <w:tcPr>
            <w:tcW w:w="3510" w:type="dxa"/>
            <w:hideMark/>
          </w:tcPr>
          <w:p w14:paraId="74F951DE" w14:textId="0BCD0105" w:rsidR="00370585" w:rsidRPr="005D0530" w:rsidRDefault="00370585" w:rsidP="00370585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BC69B00" w14:textId="238FF23D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80" w:type="dxa"/>
          </w:tcPr>
          <w:p w14:paraId="2D351176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BBA20" w14:textId="4891F802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178" w:type="dxa"/>
          </w:tcPr>
          <w:p w14:paraId="59504ACB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8524088" w14:textId="1D3BBA64" w:rsidR="00370585" w:rsidRPr="00794163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682AC1A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E111D50" w14:textId="22760A96" w:rsidR="00370585" w:rsidRPr="00370585" w:rsidRDefault="00370585" w:rsidP="00463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3705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0585" w:rsidRPr="005D0530" w14:paraId="6F1AB431" w14:textId="77777777" w:rsidTr="009316D3">
        <w:trPr>
          <w:cantSplit/>
        </w:trPr>
        <w:tc>
          <w:tcPr>
            <w:tcW w:w="3510" w:type="dxa"/>
            <w:hideMark/>
          </w:tcPr>
          <w:p w14:paraId="449289ED" w14:textId="28441DBB" w:rsidR="00370585" w:rsidRPr="005D0530" w:rsidRDefault="00370585" w:rsidP="0037058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21AEB" w14:textId="10CB2A98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C32E2" w:rsidRPr="007941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80" w:type="dxa"/>
          </w:tcPr>
          <w:p w14:paraId="658F90B2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EE902" w14:textId="63EAB3B3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1</w:t>
            </w:r>
            <w:r w:rsidR="00370585" w:rsidRPr="00794163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78" w:type="dxa"/>
          </w:tcPr>
          <w:p w14:paraId="042DE498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76026" w14:textId="3D035D7A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0C2" w:rsidRPr="00794163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80" w:type="dxa"/>
          </w:tcPr>
          <w:p w14:paraId="03209635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F213C" w14:textId="71F64CA6" w:rsidR="00370585" w:rsidRPr="005D0530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70585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</w:tr>
      <w:tr w:rsidR="00370585" w:rsidRPr="005D0530" w14:paraId="50716A80" w14:textId="77777777" w:rsidTr="009316D3">
        <w:trPr>
          <w:cantSplit/>
        </w:trPr>
        <w:tc>
          <w:tcPr>
            <w:tcW w:w="3510" w:type="dxa"/>
            <w:hideMark/>
          </w:tcPr>
          <w:p w14:paraId="6E7FB1E3" w14:textId="77777777" w:rsidR="00370585" w:rsidRPr="005D0530" w:rsidRDefault="00370585" w:rsidP="003705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8357F" w14:textId="18E3F3E1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  <w:r w:rsidR="006B1ABD" w:rsidRPr="007941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  <w:tc>
          <w:tcPr>
            <w:tcW w:w="180" w:type="dxa"/>
          </w:tcPr>
          <w:p w14:paraId="08890F80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4441F" w14:textId="26F10AC1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368</w:t>
            </w:r>
            <w:r w:rsidR="00370585" w:rsidRPr="007941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78" w:type="dxa"/>
          </w:tcPr>
          <w:p w14:paraId="43560997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AC5C3" w14:textId="5A149D11" w:rsidR="00370585" w:rsidRPr="00794163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  <w:r w:rsidR="006B1ABD" w:rsidRPr="007941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641B6DC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0FAC7" w14:textId="11DB9D64" w:rsidR="00370585" w:rsidRPr="005D0530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  <w:r w:rsidR="003705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</w:tr>
      <w:tr w:rsidR="00370585" w:rsidRPr="005D0530" w14:paraId="2AB6409D" w14:textId="77777777" w:rsidTr="009316D3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2A0F91E9" w14:textId="77777777" w:rsidR="00370585" w:rsidRPr="005D0530" w:rsidRDefault="00370585" w:rsidP="00370585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Theme="majorBidi" w:hAnsiTheme="majorBidi" w:cstheme="majorBidi"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D053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D0530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D5037" w14:textId="6FE1880C" w:rsidR="00370585" w:rsidRPr="00794163" w:rsidRDefault="006B1ABD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16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41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211</w:t>
            </w:r>
            <w:r w:rsidRPr="007941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0DB2D24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F8BC8" w14:textId="59BC0EC5" w:rsidR="00370585" w:rsidRPr="00794163" w:rsidRDefault="00370585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 w:rsidRPr="00794163">
              <w:rPr>
                <w:rFonts w:ascii="Angsana New" w:hAnsi="Angsana New"/>
                <w:sz w:val="30"/>
                <w:szCs w:val="30"/>
              </w:rPr>
              <w:t>(</w:t>
            </w:r>
            <w:r w:rsidR="009525DE" w:rsidRPr="009525DE">
              <w:rPr>
                <w:rFonts w:ascii="Angsana New" w:hAnsi="Angsana New"/>
                <w:sz w:val="30"/>
                <w:szCs w:val="30"/>
              </w:rPr>
              <w:t>1</w:t>
            </w:r>
            <w:r w:rsidRPr="00794163">
              <w:rPr>
                <w:rFonts w:ascii="Angsana New" w:hAnsi="Angsana New"/>
                <w:sz w:val="30"/>
                <w:szCs w:val="30"/>
              </w:rPr>
              <w:t>,</w:t>
            </w:r>
            <w:r w:rsidR="009525DE" w:rsidRPr="009525DE">
              <w:rPr>
                <w:rFonts w:ascii="Angsana New" w:hAnsi="Angsana New"/>
                <w:sz w:val="30"/>
                <w:szCs w:val="30"/>
              </w:rPr>
              <w:t>174</w:t>
            </w:r>
            <w:r w:rsidRPr="0079416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38238FE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15119" w14:textId="36ACD8F0" w:rsidR="00370585" w:rsidRPr="00794163" w:rsidRDefault="006B1ABD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1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210A6B" w14:textId="77777777" w:rsidR="00370585" w:rsidRPr="005D0530" w:rsidRDefault="00370585" w:rsidP="0037058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9978A5" w14:textId="2CC16256" w:rsidR="00370585" w:rsidRPr="005D0530" w:rsidRDefault="00370585" w:rsidP="004633B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70585" w:rsidRPr="007D0226" w14:paraId="6358817F" w14:textId="77777777" w:rsidTr="009316D3">
        <w:trPr>
          <w:cantSplit/>
        </w:trPr>
        <w:tc>
          <w:tcPr>
            <w:tcW w:w="3510" w:type="dxa"/>
            <w:hideMark/>
          </w:tcPr>
          <w:p w14:paraId="2CD98561" w14:textId="77777777" w:rsidR="00370585" w:rsidRPr="005D0530" w:rsidRDefault="00370585" w:rsidP="0037058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5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9283" w14:textId="5A338710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  <w:r w:rsidR="006B1ABD" w:rsidRPr="007941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</w:t>
            </w:r>
          </w:p>
        </w:tc>
        <w:tc>
          <w:tcPr>
            <w:tcW w:w="180" w:type="dxa"/>
          </w:tcPr>
          <w:p w14:paraId="08A76EE1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6590" w14:textId="5D90F13A" w:rsidR="00370585" w:rsidRPr="00794163" w:rsidRDefault="009525DE" w:rsidP="00370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366</w:t>
            </w:r>
            <w:r w:rsidR="00370585" w:rsidRPr="007941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</w:p>
        </w:tc>
        <w:tc>
          <w:tcPr>
            <w:tcW w:w="178" w:type="dxa"/>
          </w:tcPr>
          <w:p w14:paraId="59260526" w14:textId="77777777" w:rsidR="00370585" w:rsidRPr="00794163" w:rsidRDefault="00370585" w:rsidP="0037058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079B8" w14:textId="6FF92C1E" w:rsidR="00370585" w:rsidRPr="00794163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  <w:r w:rsidR="006B1ABD" w:rsidRPr="007941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756</w:t>
            </w:r>
          </w:p>
        </w:tc>
        <w:tc>
          <w:tcPr>
            <w:tcW w:w="180" w:type="dxa"/>
          </w:tcPr>
          <w:p w14:paraId="016A4570" w14:textId="77777777" w:rsidR="00370585" w:rsidRPr="005D0530" w:rsidRDefault="00370585" w:rsidP="003705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69900" w14:textId="5557E85A" w:rsidR="00370585" w:rsidRPr="00BF1373" w:rsidRDefault="009525DE" w:rsidP="0037058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</w:t>
            </w:r>
            <w:r w:rsidR="003705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697</w:t>
            </w:r>
          </w:p>
        </w:tc>
      </w:tr>
    </w:tbl>
    <w:p w14:paraId="50DC6212" w14:textId="77777777" w:rsidR="003C15ED" w:rsidRPr="00964ED2" w:rsidRDefault="003C15E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1EA67FB5" w14:textId="1F7B073A" w:rsidR="00F7236A" w:rsidRDefault="00A63E5D" w:rsidP="00964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9525DE" w:rsidRPr="009525DE">
        <w:rPr>
          <w:rFonts w:asciiTheme="majorBidi" w:hAnsiTheme="majorBidi" w:cstheme="majorBidi"/>
          <w:sz w:val="30"/>
          <w:szCs w:val="30"/>
        </w:rPr>
        <w:t>30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9525DE" w:rsidRPr="009525DE">
        <w:rPr>
          <w:rFonts w:asciiTheme="majorBidi" w:hAnsiTheme="majorBidi" w:cstheme="majorBidi"/>
          <w:sz w:val="30"/>
          <w:szCs w:val="30"/>
        </w:rPr>
        <w:t>150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วัน</w:t>
      </w:r>
      <w:r w:rsidR="00F7236A"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178"/>
        <w:gridCol w:w="1262"/>
        <w:gridCol w:w="178"/>
        <w:gridCol w:w="1262"/>
        <w:gridCol w:w="178"/>
        <w:gridCol w:w="1352"/>
      </w:tblGrid>
      <w:tr w:rsidR="00225FD3" w:rsidRPr="00CF23C5" w14:paraId="4CFE4260" w14:textId="77777777" w:rsidTr="002A7D54">
        <w:trPr>
          <w:cantSplit/>
          <w:trHeight w:val="20"/>
        </w:trPr>
        <w:tc>
          <w:tcPr>
            <w:tcW w:w="3510" w:type="dxa"/>
          </w:tcPr>
          <w:p w14:paraId="6B6C7BB5" w14:textId="3DE1CFAC" w:rsidR="00225FD3" w:rsidRPr="00CF23C5" w:rsidRDefault="00251EC0" w:rsidP="006B1AB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ค่</w:t>
            </w:r>
            <w:r w:rsidR="00225FD3" w:rsidRPr="00CF23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าเผื่อผลขาดทุนด้านเครดิต</w:t>
            </w:r>
            <w:r w:rsidR="00225FD3" w:rsidRPr="00CF23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3BD2C6DD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F23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023ECB8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D3D1FEB" w14:textId="77777777" w:rsidR="00225FD3" w:rsidRPr="00CF23C5" w:rsidRDefault="00225FD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F23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D58E6" w:rsidRPr="00CF23C5" w14:paraId="3EC769E5" w14:textId="77777777" w:rsidTr="002A7D54">
        <w:trPr>
          <w:cantSplit/>
          <w:trHeight w:val="20"/>
        </w:trPr>
        <w:tc>
          <w:tcPr>
            <w:tcW w:w="3510" w:type="dxa"/>
          </w:tcPr>
          <w:p w14:paraId="51454C11" w14:textId="77777777" w:rsidR="00FD58E6" w:rsidRPr="00CF23C5" w:rsidRDefault="00FD58E6" w:rsidP="00FD58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4174B" w14:textId="5FA67E34" w:rsidR="00FD58E6" w:rsidRPr="00CF23C5" w:rsidRDefault="009525DE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687E8065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8108EF6" w14:textId="0779B1F3" w:rsidR="00FD58E6" w:rsidRPr="00CF23C5" w:rsidRDefault="009525DE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8" w:type="dxa"/>
          </w:tcPr>
          <w:p w14:paraId="0E495F44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FD87CC2" w14:textId="0AEFE064" w:rsidR="00FD58E6" w:rsidRPr="00CF23C5" w:rsidRDefault="009525DE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78" w:type="dxa"/>
            <w:vAlign w:val="bottom"/>
          </w:tcPr>
          <w:p w14:paraId="1F36FC24" w14:textId="77777777" w:rsidR="00FD58E6" w:rsidRPr="00CF23C5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B73A681" w14:textId="0D1D8D8E" w:rsidR="00FD58E6" w:rsidRPr="00CF23C5" w:rsidRDefault="009525DE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2568</w:t>
            </w:r>
          </w:p>
        </w:tc>
      </w:tr>
      <w:tr w:rsidR="00225FD3" w:rsidRPr="00CF23C5" w14:paraId="6608A839" w14:textId="77777777" w:rsidTr="002A7D54">
        <w:trPr>
          <w:cantSplit/>
          <w:trHeight w:val="20"/>
        </w:trPr>
        <w:tc>
          <w:tcPr>
            <w:tcW w:w="3510" w:type="dxa"/>
          </w:tcPr>
          <w:p w14:paraId="03365787" w14:textId="77777777" w:rsidR="00225FD3" w:rsidRPr="00CF23C5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6C887A5" w14:textId="77777777" w:rsidR="00225FD3" w:rsidRPr="00CF23C5" w:rsidRDefault="00225FD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F23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567A" w:rsidRPr="00CF23C5" w14:paraId="2B589762" w14:textId="77777777" w:rsidTr="002A7D54">
        <w:trPr>
          <w:cantSplit/>
          <w:trHeight w:val="20"/>
        </w:trPr>
        <w:tc>
          <w:tcPr>
            <w:tcW w:w="3510" w:type="dxa"/>
          </w:tcPr>
          <w:p w14:paraId="752A7708" w14:textId="73D733A6" w:rsidR="00CE567A" w:rsidRPr="00CF23C5" w:rsidRDefault="00CE567A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F23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F23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925766C" w14:textId="7DFFFC2E" w:rsidR="00CE567A" w:rsidRPr="00794163" w:rsidRDefault="009525DE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1ABD" w:rsidRPr="0079416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178" w:type="dxa"/>
            <w:vAlign w:val="bottom"/>
          </w:tcPr>
          <w:p w14:paraId="2D3D0BA4" w14:textId="77777777" w:rsidR="00CE567A" w:rsidRPr="00CF23C5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9F4568A" w14:textId="53DA77B9" w:rsidR="00CE567A" w:rsidRPr="00CF23C5" w:rsidRDefault="009525DE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567A" w:rsidRPr="00CF23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78" w:type="dxa"/>
            <w:vAlign w:val="bottom"/>
          </w:tcPr>
          <w:p w14:paraId="4DA8BC4E" w14:textId="77777777" w:rsidR="00CE567A" w:rsidRPr="00CF23C5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4CE3CF" w14:textId="589FE6D3" w:rsidR="00CE567A" w:rsidRPr="002A7D54" w:rsidRDefault="006B1ABD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9CC767B" w14:textId="77777777" w:rsidR="00CE567A" w:rsidRPr="002A7D54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3EA374E" w14:textId="77777777" w:rsidR="00CE567A" w:rsidRPr="002A7D54" w:rsidRDefault="00CE567A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567A" w:rsidRPr="00CF23C5" w14:paraId="76BCDDA0" w14:textId="77777777" w:rsidTr="00773F9F">
        <w:trPr>
          <w:cantSplit/>
          <w:trHeight w:val="20"/>
        </w:trPr>
        <w:tc>
          <w:tcPr>
            <w:tcW w:w="3510" w:type="dxa"/>
          </w:tcPr>
          <w:p w14:paraId="00B46199" w14:textId="77777777" w:rsidR="00CE567A" w:rsidRPr="00CF23C5" w:rsidRDefault="00CE567A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3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310D9A4" w14:textId="69060843" w:rsidR="00CE567A" w:rsidRPr="00794163" w:rsidRDefault="009525DE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78" w:type="dxa"/>
          </w:tcPr>
          <w:p w14:paraId="587A1EC0" w14:textId="77777777" w:rsidR="00CE567A" w:rsidRPr="00CF23C5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FFA9D9A" w14:textId="68BA4A58" w:rsidR="00CE567A" w:rsidRPr="00CF23C5" w:rsidRDefault="009525DE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</w:p>
        </w:tc>
        <w:tc>
          <w:tcPr>
            <w:tcW w:w="178" w:type="dxa"/>
          </w:tcPr>
          <w:p w14:paraId="2C7D0A0B" w14:textId="77777777" w:rsidR="00CE567A" w:rsidRPr="00CF23C5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F70D74" w14:textId="09671854" w:rsidR="00CE567A" w:rsidRPr="002A7D54" w:rsidRDefault="006B1ABD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CC0397" w14:textId="77777777" w:rsidR="00CE567A" w:rsidRPr="002A7D54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8B299A2" w14:textId="77777777" w:rsidR="00CE567A" w:rsidRPr="002A7D54" w:rsidRDefault="00CE567A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7D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567A" w:rsidRPr="00CF23C5" w14:paraId="5086AB83" w14:textId="77777777" w:rsidTr="00773F9F">
        <w:trPr>
          <w:cantSplit/>
          <w:trHeight w:val="20"/>
        </w:trPr>
        <w:tc>
          <w:tcPr>
            <w:tcW w:w="3510" w:type="dxa"/>
          </w:tcPr>
          <w:p w14:paraId="1A0142C3" w14:textId="30FBED19" w:rsidR="00CE567A" w:rsidRPr="00CF23C5" w:rsidRDefault="00CE567A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3D6AE2F2" w14:textId="510D45F6" w:rsidR="00CE567A" w:rsidRPr="00794163" w:rsidRDefault="006B1ABD" w:rsidP="006B1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9416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79416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89128EB" w14:textId="77777777" w:rsidR="00CE567A" w:rsidRPr="006B1ABD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03DB9265" w14:textId="3B1D0428" w:rsidR="00CE567A" w:rsidRPr="00304433" w:rsidRDefault="00CE567A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9525DE" w:rsidRPr="009525DE">
              <w:rPr>
                <w:rFonts w:asciiTheme="majorBidi" w:hAnsiTheme="majorBidi"/>
                <w:sz w:val="30"/>
                <w:szCs w:val="30"/>
              </w:rPr>
              <w:t>174</w:t>
            </w:r>
            <w:r w:rsidRPr="00CF23C5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198BEA0F" w14:textId="77777777" w:rsidR="00CE567A" w:rsidRPr="00CF23C5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79F1239" w14:textId="531D02AA" w:rsidR="00CE567A" w:rsidRPr="002A7D54" w:rsidRDefault="006B1ABD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C8AE735" w14:textId="77777777" w:rsidR="00CE567A" w:rsidRPr="002A7D54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7D48F35" w14:textId="243FE6F7" w:rsidR="00CE567A" w:rsidRPr="002A7D54" w:rsidRDefault="00CE567A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567A" w:rsidRPr="00CF23C5" w14:paraId="2D97FF42" w14:textId="77777777" w:rsidTr="00773F9F">
        <w:trPr>
          <w:cantSplit/>
          <w:trHeight w:val="20"/>
        </w:trPr>
        <w:tc>
          <w:tcPr>
            <w:tcW w:w="3510" w:type="dxa"/>
          </w:tcPr>
          <w:p w14:paraId="468F340B" w14:textId="4E6C585E" w:rsidR="00CE567A" w:rsidRPr="00CF23C5" w:rsidRDefault="00CE567A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3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525DE" w:rsidRPr="009525DE">
              <w:rPr>
                <w:rFonts w:asciiTheme="majorBidi" w:hAnsiTheme="majorBidi" w:cstheme="majorBidi"/>
                <w:b/>
                <w:sz w:val="30"/>
                <w:szCs w:val="30"/>
              </w:rPr>
              <w:t>30</w:t>
            </w:r>
            <w:r w:rsidRPr="00CF23C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C59A4" w14:textId="0E76A11D" w:rsidR="00CE567A" w:rsidRPr="00794163" w:rsidRDefault="009525DE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B1ABD" w:rsidRPr="0079416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178" w:type="dxa"/>
            <w:vAlign w:val="bottom"/>
          </w:tcPr>
          <w:p w14:paraId="0097EC02" w14:textId="77777777" w:rsidR="00CE567A" w:rsidRPr="00CF23C5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5ACEA" w14:textId="5F2780CA" w:rsidR="00CE567A" w:rsidRPr="007A0FCB" w:rsidRDefault="009525DE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178" w:type="dxa"/>
            <w:vAlign w:val="bottom"/>
          </w:tcPr>
          <w:p w14:paraId="0F0782F3" w14:textId="77777777" w:rsidR="00CE567A" w:rsidRPr="00CF23C5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75F79" w14:textId="1AFC1DC9" w:rsidR="00CE567A" w:rsidRPr="002A7D54" w:rsidRDefault="006B1ABD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D566B78" w14:textId="77777777" w:rsidR="00CE567A" w:rsidRPr="002A7D54" w:rsidRDefault="00CE567A" w:rsidP="00CE567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58B26" w14:textId="0F311C15" w:rsidR="00CE567A" w:rsidRPr="002A7D54" w:rsidRDefault="00CE567A" w:rsidP="00C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F23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EA1F28" w14:textId="77777777" w:rsidR="00A20436" w:rsidRPr="007D0226" w:rsidRDefault="00A20436" w:rsidP="00A20436">
      <w:pPr>
        <w:rPr>
          <w:rFonts w:asciiTheme="majorBidi" w:hAnsiTheme="majorBidi" w:cstheme="majorBidi"/>
          <w:sz w:val="30"/>
          <w:szCs w:val="30"/>
        </w:rPr>
      </w:pPr>
    </w:p>
    <w:p w14:paraId="4280EE00" w14:textId="4987F5AB" w:rsidR="00604214" w:rsidRPr="007D0226" w:rsidRDefault="00604214" w:rsidP="002A7D54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ที่ดิน อาคารและอุปกรณ์และสินทรัพย์สิทธิการใช้</w:t>
      </w:r>
    </w:p>
    <w:p w14:paraId="07AE75BC" w14:textId="4AE7729B" w:rsidR="00193763" w:rsidRPr="007D0226" w:rsidRDefault="00193763" w:rsidP="0019376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529"/>
        <w:gridCol w:w="181"/>
        <w:gridCol w:w="1531"/>
      </w:tblGrid>
      <w:tr w:rsidR="00603016" w:rsidRPr="007D0226" w14:paraId="086C34C8" w14:textId="77777777" w:rsidTr="002A7D54">
        <w:trPr>
          <w:cantSplit/>
          <w:tblHeader/>
        </w:trPr>
        <w:tc>
          <w:tcPr>
            <w:tcW w:w="4770" w:type="dxa"/>
            <w:vAlign w:val="bottom"/>
          </w:tcPr>
          <w:p w14:paraId="0F222851" w14:textId="44130EE2" w:rsidR="00603016" w:rsidRPr="007D0226" w:rsidRDefault="00CE567A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9525DE" w:rsidRPr="00952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มิถุนายน </w:t>
            </w:r>
            <w:r w:rsidR="009525DE" w:rsidRPr="00952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170" w:type="dxa"/>
            <w:vAlign w:val="bottom"/>
          </w:tcPr>
          <w:p w14:paraId="2C715FBA" w14:textId="77777777" w:rsidR="00603016" w:rsidRPr="007D0226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603016" w:rsidRPr="007D0226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C48280A" w14:textId="77777777" w:rsidR="00603016" w:rsidRPr="007D0226" w:rsidRDefault="00603016" w:rsidP="0060301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603016" w:rsidRPr="007D0226" w:rsidRDefault="00603016" w:rsidP="0060301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603016" w:rsidRPr="007D0226" w:rsidRDefault="00603016" w:rsidP="0060301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D022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7D0226" w14:paraId="3B78B6F9" w14:textId="77777777" w:rsidTr="002A7D54">
        <w:trPr>
          <w:cantSplit/>
        </w:trPr>
        <w:tc>
          <w:tcPr>
            <w:tcW w:w="4770" w:type="dxa"/>
          </w:tcPr>
          <w:p w14:paraId="3A318844" w14:textId="77777777" w:rsidR="00193763" w:rsidRPr="007D0226" w:rsidRDefault="00193763" w:rsidP="00B12FA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7D0226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7D0226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D02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6217" w:rsidRPr="007D0226" w14:paraId="2DB5075C" w14:textId="77777777" w:rsidTr="00086CE4">
        <w:trPr>
          <w:cantSplit/>
          <w:trHeight w:val="202"/>
        </w:trPr>
        <w:tc>
          <w:tcPr>
            <w:tcW w:w="4770" w:type="dxa"/>
          </w:tcPr>
          <w:p w14:paraId="211052B7" w14:textId="1BC4720C" w:rsidR="00006217" w:rsidRPr="007D0226" w:rsidRDefault="00006217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0A41EB4F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519B3AB0" w:rsidR="00006217" w:rsidRPr="00086CE4" w:rsidRDefault="009525DE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  <w:r w:rsidR="00004F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181" w:type="dxa"/>
          </w:tcPr>
          <w:p w14:paraId="250D9145" w14:textId="77777777" w:rsidR="00006217" w:rsidRPr="00307330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45E15F7D" w:rsidR="00006217" w:rsidRPr="00307330" w:rsidRDefault="009525DE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</w:p>
        </w:tc>
      </w:tr>
      <w:tr w:rsidR="00006217" w:rsidRPr="007D0226" w14:paraId="70D4116F" w14:textId="77777777" w:rsidTr="00086CE4">
        <w:trPr>
          <w:cantSplit/>
        </w:trPr>
        <w:tc>
          <w:tcPr>
            <w:tcW w:w="4770" w:type="dxa"/>
          </w:tcPr>
          <w:p w14:paraId="14E82D24" w14:textId="25B5F8CB" w:rsidR="00006217" w:rsidRPr="007D0226" w:rsidRDefault="00006217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  <w:r w:rsidR="001E1969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2A1873F4" w14:textId="77777777" w:rsidR="00006217" w:rsidRPr="007D0226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15B4939C" w:rsidR="00006217" w:rsidRPr="00086CE4" w:rsidRDefault="009525DE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004F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181" w:type="dxa"/>
          </w:tcPr>
          <w:p w14:paraId="369AC7DE" w14:textId="77777777" w:rsidR="00006217" w:rsidRPr="00307330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71D85F7D" w:rsidR="00006217" w:rsidRPr="00307330" w:rsidRDefault="009525DE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04F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</w:p>
        </w:tc>
      </w:tr>
      <w:tr w:rsidR="00AE1EA9" w:rsidRPr="007D0226" w14:paraId="174269C7" w14:textId="77777777" w:rsidTr="00086CE4">
        <w:trPr>
          <w:cantSplit/>
        </w:trPr>
        <w:tc>
          <w:tcPr>
            <w:tcW w:w="4770" w:type="dxa"/>
          </w:tcPr>
          <w:p w14:paraId="020BE8C4" w14:textId="2CEE07EB" w:rsidR="00AE1EA9" w:rsidRPr="007D0226" w:rsidRDefault="00AE1EA9" w:rsidP="0000621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จำหน่ายสินทรัพย์</w:t>
            </w:r>
            <w:r w:rsidR="00FD60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D609F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FD609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</w:t>
            </w:r>
            <w:r w:rsidR="00A078C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170" w:type="dxa"/>
          </w:tcPr>
          <w:p w14:paraId="1DED5D01" w14:textId="77777777" w:rsidR="00AE1EA9" w:rsidRPr="007D0226" w:rsidRDefault="00AE1EA9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3615B2E0" w14:textId="7592E4F0" w:rsidR="00AE1EA9" w:rsidRDefault="009525DE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1" w:type="dxa"/>
          </w:tcPr>
          <w:p w14:paraId="797C1F1A" w14:textId="77777777" w:rsidR="00AE1EA9" w:rsidRPr="00307330" w:rsidRDefault="00AE1EA9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9C21F95" w14:textId="285DBD93" w:rsidR="00AE1EA9" w:rsidRPr="00A078C0" w:rsidRDefault="00A078C0" w:rsidP="00DD5E2E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15E261E" w14:textId="5A8C5EFD" w:rsidR="000C6EAF" w:rsidRPr="00C1514A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84630C3" w14:textId="406A223F" w:rsidR="007610D8" w:rsidRPr="007D0226" w:rsidRDefault="007610D8" w:rsidP="002440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1514A">
        <w:rPr>
          <w:rFonts w:asciiTheme="majorBidi" w:hAnsiTheme="majorBidi" w:cstheme="majorBidi"/>
          <w:b/>
          <w:sz w:val="30"/>
          <w:szCs w:val="30"/>
          <w:cs/>
        </w:rPr>
        <w:t xml:space="preserve">ในปี </w:t>
      </w:r>
      <w:r w:rsidR="009525DE" w:rsidRPr="009525DE">
        <w:rPr>
          <w:rFonts w:asciiTheme="majorBidi" w:hAnsiTheme="majorBidi" w:cstheme="majorBidi"/>
          <w:bCs/>
          <w:sz w:val="30"/>
          <w:szCs w:val="30"/>
        </w:rPr>
        <w:t>2569</w:t>
      </w:r>
      <w:r w:rsidRPr="00C1514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73088C">
        <w:rPr>
          <w:rFonts w:asciiTheme="majorBidi" w:hAnsiTheme="majorBidi" w:cstheme="majorBidi" w:hint="cs"/>
          <w:b/>
          <w:sz w:val="30"/>
          <w:szCs w:val="30"/>
          <w:cs/>
        </w:rPr>
        <w:t>กลุ่ม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บริษัทได้เข้าทำสัญญาเช่า</w:t>
      </w:r>
      <w:r w:rsidR="00C35711">
        <w:rPr>
          <w:rFonts w:asciiTheme="majorBidi" w:hAnsiTheme="majorBidi" w:cstheme="majorBidi" w:hint="cs"/>
          <w:b/>
          <w:sz w:val="30"/>
          <w:szCs w:val="30"/>
          <w:cs/>
        </w:rPr>
        <w:t xml:space="preserve">อาคาร 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เครื่องจักร</w:t>
      </w:r>
      <w:r w:rsidR="00D96714" w:rsidRPr="00887273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อุปกรณ์</w:t>
      </w:r>
      <w:r w:rsidR="00CE714B" w:rsidRPr="0088727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เป็น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ระยะเวลา</w:t>
      </w:r>
      <w:r w:rsidR="00CE714B" w:rsidRPr="0015431F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525DE" w:rsidRPr="009525DE">
        <w:rPr>
          <w:rFonts w:asciiTheme="majorBidi" w:hAnsiTheme="majorBidi" w:cstheme="majorBidi"/>
          <w:bCs/>
          <w:sz w:val="30"/>
          <w:szCs w:val="30"/>
        </w:rPr>
        <w:t>3</w:t>
      </w:r>
      <w:r w:rsidR="004462C0">
        <w:rPr>
          <w:rFonts w:asciiTheme="majorBidi" w:hAnsiTheme="majorBidi" w:cstheme="majorBidi"/>
          <w:bCs/>
          <w:sz w:val="30"/>
          <w:szCs w:val="30"/>
        </w:rPr>
        <w:t>-</w:t>
      </w:r>
      <w:r w:rsidR="009525DE" w:rsidRPr="009525DE">
        <w:rPr>
          <w:rFonts w:asciiTheme="majorBidi" w:hAnsiTheme="majorBidi" w:cstheme="majorBidi"/>
          <w:bCs/>
          <w:sz w:val="30"/>
          <w:szCs w:val="30"/>
        </w:rPr>
        <w:t>5</w:t>
      </w:r>
      <w:r w:rsidR="00487C1B" w:rsidRPr="0015431F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ปี กลุ่มบริ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ษัทและบริษัทมีค่าเช่าจ่ายชำระหนี้สินตามสัญญาเช่าเป็น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จำนวน</w:t>
      </w:r>
      <w:r w:rsidR="0034023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bCs/>
          <w:sz w:val="30"/>
          <w:szCs w:val="30"/>
        </w:rPr>
        <w:t>12</w:t>
      </w:r>
      <w:r w:rsidR="00887273" w:rsidRPr="0015431F">
        <w:rPr>
          <w:rFonts w:asciiTheme="majorBidi" w:hAnsiTheme="majorBidi" w:cstheme="majorBidi"/>
          <w:b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bCs/>
          <w:sz w:val="30"/>
          <w:szCs w:val="30"/>
        </w:rPr>
        <w:t>2</w:t>
      </w:r>
      <w:r w:rsidRPr="0015431F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ล้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านบาท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7E2B93" w:rsidRPr="0015431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bCs/>
          <w:sz w:val="30"/>
          <w:szCs w:val="30"/>
        </w:rPr>
        <w:t>8</w:t>
      </w:r>
      <w:r w:rsidR="0072316C" w:rsidRPr="0015431F">
        <w:rPr>
          <w:rFonts w:asciiTheme="majorBidi" w:hAnsiTheme="majorBidi" w:cstheme="majorBidi"/>
          <w:b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bCs/>
          <w:sz w:val="30"/>
          <w:szCs w:val="30"/>
        </w:rPr>
        <w:t>4</w:t>
      </w:r>
      <w:r w:rsidRPr="0015431F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15431F">
        <w:rPr>
          <w:rFonts w:asciiTheme="majorBidi" w:hAnsiTheme="majorBidi" w:cstheme="majorBidi"/>
          <w:b/>
          <w:sz w:val="30"/>
          <w:szCs w:val="30"/>
          <w:cs/>
        </w:rPr>
        <w:t>ล้</w:t>
      </w:r>
      <w:r w:rsidRPr="00887273">
        <w:rPr>
          <w:rFonts w:asciiTheme="majorBidi" w:hAnsiTheme="majorBidi" w:cstheme="majorBidi"/>
          <w:b/>
          <w:sz w:val="30"/>
          <w:szCs w:val="30"/>
          <w:cs/>
        </w:rPr>
        <w:t>านบาท ตามลำดับ</w:t>
      </w:r>
    </w:p>
    <w:p w14:paraId="7CA6A602" w14:textId="77777777" w:rsidR="00E81176" w:rsidRPr="00C474D8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p w14:paraId="4735EB6F" w14:textId="77777777" w:rsidR="00F7236A" w:rsidRDefault="00F72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cs/>
        </w:rPr>
        <w:br w:type="page"/>
      </w:r>
    </w:p>
    <w:p w14:paraId="0B65C54C" w14:textId="245E0D6E" w:rsidR="005B0456" w:rsidRPr="007D0226" w:rsidRDefault="005B0456" w:rsidP="005B0456">
      <w:pPr>
        <w:pStyle w:val="Heading2"/>
        <w:tabs>
          <w:tab w:val="clear" w:pos="340"/>
          <w:tab w:val="num" w:pos="540"/>
        </w:tabs>
        <w:ind w:left="540" w:hanging="540"/>
      </w:pPr>
      <w:r w:rsidRPr="007D0226">
        <w:rPr>
          <w:cs/>
        </w:rPr>
        <w:lastRenderedPageBreak/>
        <w:t>หนี้สินที่มีภาระดอกเบี้ย</w:t>
      </w:r>
    </w:p>
    <w:p w14:paraId="7A558D49" w14:textId="77777777" w:rsidR="00521FD2" w:rsidRPr="00C474D8" w:rsidRDefault="00521FD2" w:rsidP="00521FD2">
      <w:pPr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979"/>
        <w:gridCol w:w="236"/>
        <w:gridCol w:w="967"/>
        <w:gridCol w:w="237"/>
        <w:gridCol w:w="1035"/>
        <w:gridCol w:w="238"/>
        <w:gridCol w:w="1008"/>
        <w:gridCol w:w="236"/>
        <w:gridCol w:w="1006"/>
      </w:tblGrid>
      <w:tr w:rsidR="004026BB" w:rsidRPr="00575A34" w14:paraId="654AC634" w14:textId="77777777" w:rsidTr="00B0010B">
        <w:trPr>
          <w:tblHeader/>
        </w:trPr>
        <w:tc>
          <w:tcPr>
            <w:tcW w:w="1890" w:type="dxa"/>
          </w:tcPr>
          <w:p w14:paraId="2EDE64B1" w14:textId="77777777" w:rsidR="004026BB" w:rsidRPr="007D0226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8" w:type="dxa"/>
            <w:gridSpan w:val="11"/>
          </w:tcPr>
          <w:p w14:paraId="24C99AF7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26BB" w:rsidRPr="00575A34" w14:paraId="631837D1" w14:textId="77777777" w:rsidTr="00B0010B">
        <w:trPr>
          <w:tblHeader/>
        </w:trPr>
        <w:tc>
          <w:tcPr>
            <w:tcW w:w="1890" w:type="dxa"/>
          </w:tcPr>
          <w:p w14:paraId="00A295E1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8" w:type="dxa"/>
            <w:gridSpan w:val="5"/>
          </w:tcPr>
          <w:p w14:paraId="785C9C2C" w14:textId="0C9571CA" w:rsidR="004026BB" w:rsidRPr="00575A34" w:rsidRDefault="0095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B767A" w:rsidRPr="00AB76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767A" w:rsidRPr="00AB767A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7" w:type="dxa"/>
          </w:tcPr>
          <w:p w14:paraId="13E0301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3" w:type="dxa"/>
            <w:gridSpan w:val="5"/>
          </w:tcPr>
          <w:p w14:paraId="1AA26563" w14:textId="1BCE8BD2" w:rsidR="004026BB" w:rsidRPr="00575A34" w:rsidRDefault="0095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26BB" w:rsidRPr="00575A3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26BB"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026BB" w:rsidRPr="00575A34" w14:paraId="73E058EB" w14:textId="77777777" w:rsidTr="00B0010B">
        <w:trPr>
          <w:tblHeader/>
        </w:trPr>
        <w:tc>
          <w:tcPr>
            <w:tcW w:w="1890" w:type="dxa"/>
          </w:tcPr>
          <w:p w14:paraId="33223740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AE626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702B0B6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420A09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87E5E4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D8B47F4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0354133E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B72DC75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1080516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5C04958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CCA75C8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E155810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26BB" w:rsidRPr="00575A34" w14:paraId="300EA3A2" w14:textId="77777777" w:rsidTr="00B0010B">
        <w:trPr>
          <w:tblHeader/>
        </w:trPr>
        <w:tc>
          <w:tcPr>
            <w:tcW w:w="1890" w:type="dxa"/>
          </w:tcPr>
          <w:p w14:paraId="00C019EC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8" w:type="dxa"/>
            <w:gridSpan w:val="11"/>
            <w:vAlign w:val="bottom"/>
          </w:tcPr>
          <w:p w14:paraId="64AF3199" w14:textId="77777777" w:rsidR="004026BB" w:rsidRPr="00575A34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75A3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64A38" w:rsidRPr="00575A34" w14:paraId="7616270E" w14:textId="77777777" w:rsidTr="006B7039">
        <w:tc>
          <w:tcPr>
            <w:tcW w:w="1890" w:type="dxa"/>
          </w:tcPr>
          <w:p w14:paraId="60293BC5" w14:textId="6DCF2FAF" w:rsidR="00464A38" w:rsidRPr="00575A34" w:rsidRDefault="000B6147" w:rsidP="00464A38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28E6DC45" w14:textId="61B55F90" w:rsidR="00464A38" w:rsidRPr="00575A34" w:rsidRDefault="009525DE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36" w:type="dxa"/>
            <w:vAlign w:val="bottom"/>
          </w:tcPr>
          <w:p w14:paraId="3B9D0587" w14:textId="77777777" w:rsidR="00464A38" w:rsidRPr="00575A34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1E9EA4E" w14:textId="06A37244" w:rsidR="00464A38" w:rsidRPr="00575A34" w:rsidRDefault="000B6147" w:rsidP="0073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CE7924" w14:textId="77777777" w:rsidR="00464A38" w:rsidRPr="00575A34" w:rsidRDefault="00464A38" w:rsidP="0073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6D0A4CDE" w14:textId="1589B347" w:rsidR="00464A38" w:rsidRPr="00575A34" w:rsidRDefault="009525DE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237" w:type="dxa"/>
            <w:vAlign w:val="bottom"/>
          </w:tcPr>
          <w:p w14:paraId="3F33C4FA" w14:textId="77777777" w:rsidR="00464A38" w:rsidRPr="00575A34" w:rsidRDefault="00464A38" w:rsidP="00464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0188D0D" w14:textId="19D4B0F7" w:rsidR="00464A38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08E80A96" w14:textId="77777777" w:rsidR="00464A38" w:rsidRPr="00135791" w:rsidRDefault="00464A38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8EACE52" w14:textId="7B33CE4F" w:rsidR="00464A38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2F9F19C" w14:textId="77777777" w:rsidR="00464A38" w:rsidRPr="00135791" w:rsidRDefault="00464A38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B6D4FF" w14:textId="5184F72D" w:rsidR="00464A38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6147" w:rsidRPr="00575A34" w14:paraId="39A88A52" w14:textId="77777777" w:rsidTr="006B7039">
        <w:tc>
          <w:tcPr>
            <w:tcW w:w="1890" w:type="dxa"/>
          </w:tcPr>
          <w:p w14:paraId="2EB32C08" w14:textId="3011CF12" w:rsidR="000B6147" w:rsidRPr="00575A34" w:rsidRDefault="000B6147" w:rsidP="000B6147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AACEB13" w14:textId="112DDE30" w:rsidR="000B6147" w:rsidRPr="00575A34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36" w:type="dxa"/>
            <w:vAlign w:val="bottom"/>
          </w:tcPr>
          <w:p w14:paraId="46C30C46" w14:textId="77777777" w:rsidR="000B6147" w:rsidRPr="00575A34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3BAA123" w14:textId="07929420" w:rsidR="000B6147" w:rsidRPr="00575A34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C48F08" w14:textId="77777777" w:rsidR="000B6147" w:rsidRPr="00575A34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34B02583" w14:textId="6005D1DF" w:rsidR="000B6147" w:rsidRPr="00575A34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37" w:type="dxa"/>
            <w:vAlign w:val="bottom"/>
          </w:tcPr>
          <w:p w14:paraId="649BD2E0" w14:textId="77777777" w:rsidR="000B6147" w:rsidRPr="00575A34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8F5D5BC" w14:textId="44826CCC" w:rsidR="000B6147" w:rsidRPr="000748AC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154</w:t>
            </w:r>
            <w:r w:rsidR="000B6147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38" w:type="dxa"/>
            <w:vAlign w:val="bottom"/>
          </w:tcPr>
          <w:p w14:paraId="1A155887" w14:textId="77777777" w:rsidR="000B6147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FF1F49B" w14:textId="34549EAB" w:rsidR="000B6147" w:rsidRPr="000748AC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B6147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236" w:type="dxa"/>
            <w:vAlign w:val="bottom"/>
          </w:tcPr>
          <w:p w14:paraId="4041B5AD" w14:textId="77777777" w:rsidR="000B6147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33E37FBF" w14:textId="1362B962" w:rsidR="000B6147" w:rsidRPr="000748AC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0B6147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  <w:tr w:rsidR="000B6147" w:rsidRPr="00575A34" w14:paraId="3D081425" w14:textId="77777777" w:rsidTr="006B7039">
        <w:tc>
          <w:tcPr>
            <w:tcW w:w="1890" w:type="dxa"/>
          </w:tcPr>
          <w:p w14:paraId="4AE53DFE" w14:textId="77777777" w:rsidR="000B6147" w:rsidRPr="00575A34" w:rsidRDefault="000B6147" w:rsidP="000B614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788277E" w14:textId="77A1CD7C" w:rsidR="000B6147" w:rsidRPr="00575A34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36" w:type="dxa"/>
            <w:vAlign w:val="bottom"/>
          </w:tcPr>
          <w:p w14:paraId="1D5FEE08" w14:textId="77777777" w:rsidR="000B6147" w:rsidRPr="00575A34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43B79E8" w14:textId="1D4941FB" w:rsidR="000B6147" w:rsidRPr="00575A34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C07A51" w14:textId="77777777" w:rsidR="000B6147" w:rsidRPr="00575A34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0B2168BE" w14:textId="7B0ABF41" w:rsidR="000B6147" w:rsidRPr="00575A34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  <w:tc>
          <w:tcPr>
            <w:tcW w:w="237" w:type="dxa"/>
            <w:vAlign w:val="bottom"/>
          </w:tcPr>
          <w:p w14:paraId="1BBC097B" w14:textId="77777777" w:rsidR="000B6147" w:rsidRPr="00575A34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7C47FF7" w14:textId="2967CE06" w:rsidR="000B6147" w:rsidRPr="00135791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B6147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38" w:type="dxa"/>
            <w:vAlign w:val="bottom"/>
          </w:tcPr>
          <w:p w14:paraId="686DD6C2" w14:textId="77777777" w:rsidR="000B6147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8D4BAE0" w14:textId="31546F06" w:rsidR="000B6147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11FA84" w14:textId="77777777" w:rsidR="000B6147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0C47D4E" w14:textId="4E1DD247" w:rsidR="000B6147" w:rsidRPr="00135791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B6147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0B6147" w:rsidRPr="00575A34" w14:paraId="770757FE" w14:textId="77777777" w:rsidTr="006B7039">
        <w:tc>
          <w:tcPr>
            <w:tcW w:w="1890" w:type="dxa"/>
          </w:tcPr>
          <w:p w14:paraId="79F99E30" w14:textId="77777777" w:rsidR="000B6147" w:rsidRPr="00575A34" w:rsidRDefault="000B6147" w:rsidP="000B6147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5A3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83693F7" w14:textId="7605CB27" w:rsidR="000B6147" w:rsidRPr="00AC37E9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6" w:type="dxa"/>
            <w:vAlign w:val="bottom"/>
          </w:tcPr>
          <w:p w14:paraId="60D766BC" w14:textId="77777777" w:rsidR="000B6147" w:rsidRPr="00AC37E9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28D2BD0" w14:textId="78E577CF" w:rsidR="000B6147" w:rsidRPr="00AC37E9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36" w:type="dxa"/>
            <w:vAlign w:val="bottom"/>
          </w:tcPr>
          <w:p w14:paraId="3CD6AB85" w14:textId="77777777" w:rsidR="000B6147" w:rsidRPr="00AC37E9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27EE8CF" w14:textId="2A53A055" w:rsidR="000B6147" w:rsidRPr="00AC37E9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910</w:t>
            </w:r>
          </w:p>
        </w:tc>
        <w:tc>
          <w:tcPr>
            <w:tcW w:w="237" w:type="dxa"/>
            <w:vAlign w:val="bottom"/>
          </w:tcPr>
          <w:p w14:paraId="29B5F85C" w14:textId="77777777" w:rsidR="000B6147" w:rsidRPr="00575A34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505ACE0" w14:textId="6318A055" w:rsidR="000B6147" w:rsidRPr="00135791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B6147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38" w:type="dxa"/>
            <w:vAlign w:val="bottom"/>
          </w:tcPr>
          <w:p w14:paraId="05C5E3D9" w14:textId="77777777" w:rsidR="000B6147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3C2A07A" w14:textId="5AFF2648" w:rsidR="000B6147" w:rsidRPr="00135791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B6147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621</w:t>
            </w:r>
          </w:p>
        </w:tc>
        <w:tc>
          <w:tcPr>
            <w:tcW w:w="236" w:type="dxa"/>
            <w:vAlign w:val="bottom"/>
          </w:tcPr>
          <w:p w14:paraId="2C9314FB" w14:textId="77777777" w:rsidR="000B6147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1989E8D" w14:textId="143C33AA" w:rsidR="000B6147" w:rsidRPr="00135791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0B6147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0B6147" w:rsidRPr="007D0226" w14:paraId="7D310CCF" w14:textId="77777777" w:rsidTr="006B7039">
        <w:tc>
          <w:tcPr>
            <w:tcW w:w="1890" w:type="dxa"/>
          </w:tcPr>
          <w:p w14:paraId="6FC7A421" w14:textId="77777777" w:rsidR="000B6147" w:rsidRPr="00575A34" w:rsidRDefault="000B6147" w:rsidP="000B6147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75A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85BD" w14:textId="19C6F110" w:rsidR="000B6147" w:rsidRPr="00AC37E9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</w:t>
            </w:r>
            <w:r w:rsidR="000B6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236" w:type="dxa"/>
            <w:vAlign w:val="bottom"/>
          </w:tcPr>
          <w:p w14:paraId="1E479853" w14:textId="77777777" w:rsidR="000B6147" w:rsidRPr="00AC37E9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B7AE0" w14:textId="768196C5" w:rsidR="000B6147" w:rsidRPr="00AC37E9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0B6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236" w:type="dxa"/>
            <w:vAlign w:val="bottom"/>
          </w:tcPr>
          <w:p w14:paraId="3C95AB3B" w14:textId="77777777" w:rsidR="000B6147" w:rsidRPr="00AC37E9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6D7B1" w14:textId="69EBB8EA" w:rsidR="000B6147" w:rsidRPr="00AC37E9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  <w:r w:rsidR="000B6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37" w:type="dxa"/>
            <w:vAlign w:val="bottom"/>
          </w:tcPr>
          <w:p w14:paraId="511D724C" w14:textId="77777777" w:rsidR="000B6147" w:rsidRPr="00575A34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6B502" w14:textId="16DCEFB7" w:rsidR="000B6147" w:rsidRPr="00135791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 w:rsidR="000B6147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38" w:type="dxa"/>
            <w:vAlign w:val="bottom"/>
          </w:tcPr>
          <w:p w14:paraId="094B010B" w14:textId="77777777" w:rsidR="000B6147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CB74" w14:textId="3DD6BAE9" w:rsidR="000B6147" w:rsidRPr="00135791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0B6147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36" w:type="dxa"/>
            <w:vAlign w:val="bottom"/>
          </w:tcPr>
          <w:p w14:paraId="7E50ED6A" w14:textId="77777777" w:rsidR="000B6147" w:rsidRPr="00135791" w:rsidRDefault="000B6147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F844" w14:textId="4361DFED" w:rsidR="000B6147" w:rsidRPr="00135791" w:rsidRDefault="009525DE" w:rsidP="000B6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  <w:r w:rsidR="000B6147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</w:tr>
    </w:tbl>
    <w:p w14:paraId="5DC565AC" w14:textId="77777777" w:rsidR="004026BB" w:rsidRPr="007D0226" w:rsidRDefault="004026BB" w:rsidP="004026B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41" w:type="dxa"/>
        <w:tblInd w:w="450" w:type="dxa"/>
        <w:tblLook w:val="04A0" w:firstRow="1" w:lastRow="0" w:firstColumn="1" w:lastColumn="0" w:noHBand="0" w:noVBand="1"/>
      </w:tblPr>
      <w:tblGrid>
        <w:gridCol w:w="1890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4026BB" w:rsidRPr="00D81D1B" w14:paraId="63BADCA4" w14:textId="77777777" w:rsidTr="002A7D54">
        <w:trPr>
          <w:tblHeader/>
        </w:trPr>
        <w:tc>
          <w:tcPr>
            <w:tcW w:w="1890" w:type="dxa"/>
          </w:tcPr>
          <w:p w14:paraId="78DA6DCB" w14:textId="77777777" w:rsidR="004026BB" w:rsidRPr="007D0226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</w:tcPr>
          <w:p w14:paraId="6EB2FDAE" w14:textId="77777777" w:rsidR="004026BB" w:rsidRPr="00D81D1B" w:rsidRDefault="00402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96" w:rsidRPr="00D81D1B" w14:paraId="1A26620D" w14:textId="77777777" w:rsidTr="002A7D54">
        <w:trPr>
          <w:tblHeader/>
        </w:trPr>
        <w:tc>
          <w:tcPr>
            <w:tcW w:w="1890" w:type="dxa"/>
          </w:tcPr>
          <w:p w14:paraId="12AF7718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7" w:type="dxa"/>
            <w:gridSpan w:val="5"/>
          </w:tcPr>
          <w:p w14:paraId="70787C54" w14:textId="03738026" w:rsidR="00302E96" w:rsidRPr="00D81D1B" w:rsidRDefault="009525DE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AB767A" w:rsidRPr="00AB767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767A" w:rsidRPr="00AB767A">
              <w:rPr>
                <w:rFonts w:asciiTheme="majorBidi" w:hAnsiTheme="majorBidi"/>
                <w:sz w:val="30"/>
                <w:szCs w:val="30"/>
                <w:cs/>
              </w:rPr>
              <w:t xml:space="preserve">มิถุนายน 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33" w:type="dxa"/>
          </w:tcPr>
          <w:p w14:paraId="59468D96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02B2A311" w14:textId="4F43876C" w:rsidR="00302E96" w:rsidRPr="00D81D1B" w:rsidRDefault="009525DE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2E96"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02E96" w:rsidRPr="00D81D1B" w14:paraId="229ED37A" w14:textId="77777777" w:rsidTr="002A7D54">
        <w:trPr>
          <w:tblHeader/>
        </w:trPr>
        <w:tc>
          <w:tcPr>
            <w:tcW w:w="1890" w:type="dxa"/>
          </w:tcPr>
          <w:p w14:paraId="4D8C39E8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7965811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DBD5565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381FFFF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D46C0AB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E5A0A3A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3" w:type="dxa"/>
            <w:vAlign w:val="center"/>
          </w:tcPr>
          <w:p w14:paraId="0F47566C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ECB30BF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1419DC1E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F1E1E60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01801A8D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874640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2E96" w:rsidRPr="00D81D1B" w14:paraId="358A7DCD" w14:textId="77777777" w:rsidTr="002A7D54">
        <w:trPr>
          <w:tblHeader/>
        </w:trPr>
        <w:tc>
          <w:tcPr>
            <w:tcW w:w="1890" w:type="dxa"/>
          </w:tcPr>
          <w:p w14:paraId="4223C693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  <w:vAlign w:val="bottom"/>
          </w:tcPr>
          <w:p w14:paraId="7185D007" w14:textId="77777777" w:rsidR="00302E96" w:rsidRPr="00D81D1B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81D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3509A" w:rsidRPr="00D81D1B" w14:paraId="6946948F" w14:textId="77777777" w:rsidTr="002A7D54">
        <w:tc>
          <w:tcPr>
            <w:tcW w:w="1890" w:type="dxa"/>
          </w:tcPr>
          <w:p w14:paraId="1D08F29F" w14:textId="77777777" w:rsidR="0073509A" w:rsidRPr="00D81D1B" w:rsidRDefault="0073509A" w:rsidP="0073509A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7B508CBC" w14:textId="242AECE7" w:rsidR="0072316C" w:rsidRPr="00D81D1B" w:rsidRDefault="009525DE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28" w:type="dxa"/>
            <w:vAlign w:val="bottom"/>
          </w:tcPr>
          <w:p w14:paraId="5C33F35E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00C4CB7" w14:textId="10C93EC6" w:rsidR="0073509A" w:rsidRPr="00D81D1B" w:rsidRDefault="000B6147" w:rsidP="00AE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02E7F415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78B76D0" w14:textId="2EDF4F39" w:rsidR="0072316C" w:rsidRPr="00D81D1B" w:rsidRDefault="009525DE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33" w:type="dxa"/>
            <w:vAlign w:val="bottom"/>
          </w:tcPr>
          <w:p w14:paraId="5C59D158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CC10E42" w14:textId="5BF5DACC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34" w:type="dxa"/>
            <w:vAlign w:val="bottom"/>
          </w:tcPr>
          <w:p w14:paraId="154CEC65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315A041" w14:textId="39DB55B1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233" w:type="dxa"/>
            <w:vAlign w:val="bottom"/>
          </w:tcPr>
          <w:p w14:paraId="2FB1B4FB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78D314" w14:textId="3923C615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73509A" w:rsidRPr="00D81D1B" w14:paraId="0B1AA868" w14:textId="77777777" w:rsidTr="002A7D54">
        <w:tc>
          <w:tcPr>
            <w:tcW w:w="1890" w:type="dxa"/>
          </w:tcPr>
          <w:p w14:paraId="53BE1A2C" w14:textId="77777777" w:rsidR="0073509A" w:rsidRPr="00D81D1B" w:rsidRDefault="0073509A" w:rsidP="0073509A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3EFEFD39" w14:textId="3BF8662E" w:rsidR="0073509A" w:rsidRPr="00D81D1B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28" w:type="dxa"/>
            <w:vAlign w:val="bottom"/>
          </w:tcPr>
          <w:p w14:paraId="57455B7B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AD36D7B" w14:textId="1E8F4353" w:rsidR="0073509A" w:rsidRPr="00D81D1B" w:rsidRDefault="000B6147" w:rsidP="00AE7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3C1BBB76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EF3650D" w14:textId="3EF66417" w:rsidR="0073509A" w:rsidRPr="00D81D1B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33" w:type="dxa"/>
            <w:vAlign w:val="bottom"/>
          </w:tcPr>
          <w:p w14:paraId="2A786CA1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8EC2C36" w14:textId="13C27458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  <w:tc>
          <w:tcPr>
            <w:tcW w:w="234" w:type="dxa"/>
            <w:vAlign w:val="bottom"/>
          </w:tcPr>
          <w:p w14:paraId="4768F7A5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0F16197" w14:textId="555C70D5" w:rsidR="0073509A" w:rsidRPr="00135791" w:rsidRDefault="0073509A" w:rsidP="004633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57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67399FDD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8B6E277" w14:textId="6ADEAE34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73509A" w:rsidRPr="00D81D1B" w14:paraId="06566A35" w14:textId="77777777" w:rsidTr="002A7D54">
        <w:tc>
          <w:tcPr>
            <w:tcW w:w="1890" w:type="dxa"/>
          </w:tcPr>
          <w:p w14:paraId="18BB419A" w14:textId="77777777" w:rsidR="0073509A" w:rsidRPr="00D81D1B" w:rsidRDefault="0073509A" w:rsidP="0073509A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D1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62D05DAD" w14:textId="27B3D6FD" w:rsidR="0073509A" w:rsidRPr="000B6147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B6147" w:rsidRP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28" w:type="dxa"/>
            <w:vAlign w:val="bottom"/>
          </w:tcPr>
          <w:p w14:paraId="6EA6A08B" w14:textId="77777777" w:rsidR="0073509A" w:rsidRPr="000B6147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969E784" w14:textId="4D976296" w:rsidR="0073509A" w:rsidRPr="000B6147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B6147" w:rsidRP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28" w:type="dxa"/>
            <w:vAlign w:val="bottom"/>
          </w:tcPr>
          <w:p w14:paraId="3EE35F89" w14:textId="77777777" w:rsidR="0073509A" w:rsidRPr="000B6147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16" w:type="dxa"/>
            <w:vAlign w:val="bottom"/>
          </w:tcPr>
          <w:p w14:paraId="33D4E788" w14:textId="0591028B" w:rsidR="0073509A" w:rsidRPr="0066715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0B6147" w:rsidRPr="006671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  <w:tc>
          <w:tcPr>
            <w:tcW w:w="233" w:type="dxa"/>
            <w:vAlign w:val="bottom"/>
          </w:tcPr>
          <w:p w14:paraId="09C3214E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E15919" w14:textId="3261FEFA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34" w:type="dxa"/>
            <w:vAlign w:val="bottom"/>
          </w:tcPr>
          <w:p w14:paraId="6923CA8D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1E8573" w14:textId="7D354F11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233" w:type="dxa"/>
            <w:vAlign w:val="bottom"/>
          </w:tcPr>
          <w:p w14:paraId="36F25AC7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A916182" w14:textId="5A3AB096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509A" w:rsidRPr="0013579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</w:tr>
      <w:tr w:rsidR="0073509A" w:rsidRPr="007D0226" w14:paraId="0D43B804" w14:textId="77777777" w:rsidTr="002A7D54">
        <w:tc>
          <w:tcPr>
            <w:tcW w:w="1890" w:type="dxa"/>
          </w:tcPr>
          <w:p w14:paraId="3C352CA6" w14:textId="77777777" w:rsidR="0073509A" w:rsidRPr="00D81D1B" w:rsidRDefault="0073509A" w:rsidP="0073509A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D81D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EBB63" w14:textId="1E046AE7" w:rsidR="0073509A" w:rsidRPr="000B6147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  <w:r w:rsidR="000B6147" w:rsidRPr="000B6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28" w:type="dxa"/>
            <w:vAlign w:val="bottom"/>
          </w:tcPr>
          <w:p w14:paraId="6D67B20F" w14:textId="77777777" w:rsidR="0073509A" w:rsidRPr="000B6147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6D545" w14:textId="343CC217" w:rsidR="0073509A" w:rsidRPr="000B6147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0B6147" w:rsidRPr="000B6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9525DE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28" w:type="dxa"/>
            <w:vAlign w:val="bottom"/>
          </w:tcPr>
          <w:p w14:paraId="72D0A097" w14:textId="77777777" w:rsidR="0073509A" w:rsidRPr="000B6147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DA99B" w14:textId="0C4EA0AB" w:rsidR="0073509A" w:rsidRPr="0066715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  <w:r w:rsidR="000B6147" w:rsidRPr="006671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233" w:type="dxa"/>
            <w:vAlign w:val="bottom"/>
          </w:tcPr>
          <w:p w14:paraId="495076C0" w14:textId="77777777" w:rsidR="0073509A" w:rsidRPr="00D81D1B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7C9E" w14:textId="40C43D5D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73509A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34" w:type="dxa"/>
            <w:vAlign w:val="bottom"/>
          </w:tcPr>
          <w:p w14:paraId="28017D36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42DA" w14:textId="588BEF6C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73509A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</w:p>
        </w:tc>
        <w:tc>
          <w:tcPr>
            <w:tcW w:w="233" w:type="dxa"/>
            <w:vAlign w:val="bottom"/>
          </w:tcPr>
          <w:p w14:paraId="4F6A94EA" w14:textId="77777777" w:rsidR="0073509A" w:rsidRPr="00135791" w:rsidRDefault="0073509A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FA82E" w14:textId="4E5415B7" w:rsidR="0073509A" w:rsidRPr="00135791" w:rsidRDefault="009525DE" w:rsidP="0073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  <w:r w:rsidR="0073509A" w:rsidRPr="001357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</w:t>
            </w:r>
          </w:p>
        </w:tc>
      </w:tr>
    </w:tbl>
    <w:p w14:paraId="091C63CE" w14:textId="389EDAF4" w:rsidR="00302E96" w:rsidRDefault="00302E96" w:rsidP="00521FD2">
      <w:pPr>
        <w:rPr>
          <w:rFonts w:asciiTheme="majorBidi" w:hAnsiTheme="majorBidi" w:cstheme="majorBidi"/>
          <w:sz w:val="30"/>
          <w:szCs w:val="30"/>
          <w:cs/>
        </w:rPr>
      </w:pPr>
    </w:p>
    <w:p w14:paraId="4142901E" w14:textId="77777777" w:rsidR="00302E96" w:rsidRDefault="00302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3330"/>
        <w:gridCol w:w="1260"/>
        <w:gridCol w:w="269"/>
        <w:gridCol w:w="1261"/>
        <w:gridCol w:w="270"/>
        <w:gridCol w:w="1345"/>
        <w:gridCol w:w="270"/>
        <w:gridCol w:w="1184"/>
      </w:tblGrid>
      <w:tr w:rsidR="00225FD3" w:rsidRPr="007D0226" w14:paraId="2CDB923D" w14:textId="77777777" w:rsidTr="002A7D54">
        <w:trPr>
          <w:tblHeader/>
        </w:trPr>
        <w:tc>
          <w:tcPr>
            <w:tcW w:w="3330" w:type="dxa"/>
          </w:tcPr>
          <w:p w14:paraId="2FE48110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_Hlk80228446"/>
            <w:r w:rsidRPr="007D02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  <w:bookmarkEnd w:id="1"/>
          </w:p>
        </w:tc>
        <w:tc>
          <w:tcPr>
            <w:tcW w:w="2790" w:type="dxa"/>
            <w:gridSpan w:val="3"/>
          </w:tcPr>
          <w:p w14:paraId="6C381681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C44EF2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0C156BF7" w14:textId="77777777" w:rsidR="00225FD3" w:rsidRPr="007D0226" w:rsidRDefault="00225F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E96" w:rsidRPr="007D0226" w14:paraId="3B721244" w14:textId="77777777" w:rsidTr="002A7D54">
        <w:trPr>
          <w:tblHeader/>
        </w:trPr>
        <w:tc>
          <w:tcPr>
            <w:tcW w:w="3330" w:type="dxa"/>
          </w:tcPr>
          <w:p w14:paraId="7E85E7C7" w14:textId="5501FF05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525DE" w:rsidRPr="009525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B767A" w:rsidRPr="00AB76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767A" w:rsidRPr="00AB76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และ </w:t>
            </w:r>
            <w:r w:rsidR="009525DE" w:rsidRPr="009525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7219B147" w14:textId="2AB342BB" w:rsidR="00302E96" w:rsidRPr="007D0226" w:rsidRDefault="009525DE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69" w:type="dxa"/>
            <w:vAlign w:val="center"/>
          </w:tcPr>
          <w:p w14:paraId="5EB2F7E3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12DCAC7D" w14:textId="35195EA1" w:rsidR="00302E96" w:rsidRPr="007D0226" w:rsidRDefault="009525DE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6D1F5E7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2FD36521" w14:textId="2509A473" w:rsidR="00302E96" w:rsidRPr="007D0226" w:rsidRDefault="009525DE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5BDB5E08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09B337D8" w14:textId="01654EA8" w:rsidR="00302E96" w:rsidRPr="007D0226" w:rsidRDefault="009525DE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302E96" w:rsidRPr="007D0226" w14:paraId="0724CABA" w14:textId="77777777" w:rsidTr="002A7D54">
        <w:trPr>
          <w:tblHeader/>
        </w:trPr>
        <w:tc>
          <w:tcPr>
            <w:tcW w:w="3330" w:type="dxa"/>
          </w:tcPr>
          <w:p w14:paraId="22338868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5859" w:type="dxa"/>
            <w:gridSpan w:val="7"/>
          </w:tcPr>
          <w:p w14:paraId="2E04BF1F" w14:textId="77777777" w:rsidR="00302E96" w:rsidRPr="007D0226" w:rsidRDefault="00302E96" w:rsidP="00302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316C" w:rsidRPr="007D0226" w14:paraId="6D1E77B1" w14:textId="77777777" w:rsidTr="009502C1">
        <w:tc>
          <w:tcPr>
            <w:tcW w:w="3330" w:type="dxa"/>
          </w:tcPr>
          <w:p w14:paraId="2981F978" w14:textId="5D35ED74" w:rsidR="0072316C" w:rsidRPr="007D0226" w:rsidRDefault="0072316C" w:rsidP="0072316C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  <w:r w:rsidR="006F0C60"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ที่มีข้อจำกัด</w:t>
            </w:r>
            <w:r w:rsidRPr="007D022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ในการใช้</w:t>
            </w:r>
          </w:p>
        </w:tc>
        <w:tc>
          <w:tcPr>
            <w:tcW w:w="1260" w:type="dxa"/>
            <w:vAlign w:val="center"/>
          </w:tcPr>
          <w:p w14:paraId="35CAC248" w14:textId="77777777" w:rsidR="000B6147" w:rsidRDefault="000B6147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F636D8" w14:textId="1A55A4DC" w:rsidR="0072316C" w:rsidRPr="009502C1" w:rsidRDefault="009525DE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0B61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043</w:t>
            </w:r>
          </w:p>
        </w:tc>
        <w:tc>
          <w:tcPr>
            <w:tcW w:w="269" w:type="dxa"/>
            <w:vAlign w:val="center"/>
          </w:tcPr>
          <w:p w14:paraId="78A2E0CB" w14:textId="77777777" w:rsidR="0072316C" w:rsidRPr="007D0226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bottom"/>
          </w:tcPr>
          <w:p w14:paraId="045A0CBF" w14:textId="7923A809" w:rsidR="0072316C" w:rsidRPr="00124459" w:rsidRDefault="009525DE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72316C" w:rsidRPr="008A0B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70" w:type="dxa"/>
            <w:vAlign w:val="center"/>
          </w:tcPr>
          <w:p w14:paraId="0DA7BF46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78B59772" w14:textId="1F1FBD99" w:rsidR="0072316C" w:rsidRPr="00124459" w:rsidRDefault="009525DE" w:rsidP="007231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0B61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70" w:type="dxa"/>
            <w:vAlign w:val="center"/>
          </w:tcPr>
          <w:p w14:paraId="697FEA52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0CB73FFD" w14:textId="26ADA155" w:rsidR="0072316C" w:rsidRPr="00124459" w:rsidRDefault="009525DE" w:rsidP="007231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72316C" w:rsidRPr="008A0B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</w:tr>
      <w:tr w:rsidR="0072316C" w:rsidRPr="007D0226" w14:paraId="424B3F75" w14:textId="77777777" w:rsidTr="009502C1">
        <w:tc>
          <w:tcPr>
            <w:tcW w:w="3330" w:type="dxa"/>
          </w:tcPr>
          <w:p w14:paraId="44E2B6A3" w14:textId="77777777" w:rsidR="0072316C" w:rsidRPr="007D0226" w:rsidRDefault="0072316C" w:rsidP="0072316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center"/>
          </w:tcPr>
          <w:p w14:paraId="48857670" w14:textId="5530F7B4" w:rsidR="0072316C" w:rsidRPr="009502C1" w:rsidRDefault="009525DE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69" w:type="dxa"/>
            <w:vAlign w:val="center"/>
          </w:tcPr>
          <w:p w14:paraId="431D7DC1" w14:textId="77777777" w:rsidR="0072316C" w:rsidRPr="007D0226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5D6E3180" w14:textId="389D31B6" w:rsidR="0072316C" w:rsidRPr="00124459" w:rsidRDefault="009525DE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72316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676DD3EA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7B679EBB" w14:textId="7E9811EC" w:rsidR="0072316C" w:rsidRPr="00124459" w:rsidRDefault="009525DE" w:rsidP="007231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="000B61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659</w:t>
            </w:r>
          </w:p>
        </w:tc>
        <w:tc>
          <w:tcPr>
            <w:tcW w:w="270" w:type="dxa"/>
            <w:vAlign w:val="center"/>
          </w:tcPr>
          <w:p w14:paraId="51416D42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56096A98" w14:textId="7F21BD52" w:rsidR="0072316C" w:rsidRPr="00124459" w:rsidRDefault="009525DE" w:rsidP="007231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64</w:t>
            </w:r>
            <w:r w:rsidR="0072316C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659</w:t>
            </w:r>
          </w:p>
        </w:tc>
      </w:tr>
      <w:tr w:rsidR="0072316C" w:rsidRPr="007D0226" w14:paraId="63EC132E" w14:textId="77777777" w:rsidTr="009502C1">
        <w:tc>
          <w:tcPr>
            <w:tcW w:w="3330" w:type="dxa"/>
          </w:tcPr>
          <w:p w14:paraId="5BCE371B" w14:textId="77777777" w:rsidR="0072316C" w:rsidRPr="007D0226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02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4EB37" w14:textId="6AC903F5" w:rsidR="0072316C" w:rsidRPr="009502C1" w:rsidRDefault="009525DE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</w:t>
            </w:r>
            <w:r w:rsidR="000B61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702</w:t>
            </w:r>
          </w:p>
        </w:tc>
        <w:tc>
          <w:tcPr>
            <w:tcW w:w="269" w:type="dxa"/>
            <w:vAlign w:val="center"/>
          </w:tcPr>
          <w:p w14:paraId="50605FBE" w14:textId="77777777" w:rsidR="0072316C" w:rsidRPr="007D0226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45CFCC" w14:textId="554807D1" w:rsidR="0072316C" w:rsidRPr="00124459" w:rsidRDefault="009525DE" w:rsidP="0072316C">
            <w:pPr>
              <w:pStyle w:val="acctfourfigures"/>
              <w:tabs>
                <w:tab w:val="clear" w:pos="765"/>
                <w:tab w:val="decimal" w:pos="9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723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657</w:t>
            </w:r>
          </w:p>
        </w:tc>
        <w:tc>
          <w:tcPr>
            <w:tcW w:w="270" w:type="dxa"/>
            <w:vAlign w:val="center"/>
          </w:tcPr>
          <w:p w14:paraId="3D417B6F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91F41" w14:textId="28ED8CB1" w:rsidR="0072316C" w:rsidRPr="00124459" w:rsidRDefault="009525DE" w:rsidP="0072316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0B61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</w:p>
        </w:tc>
        <w:tc>
          <w:tcPr>
            <w:tcW w:w="270" w:type="dxa"/>
            <w:vAlign w:val="center"/>
          </w:tcPr>
          <w:p w14:paraId="08A0B07F" w14:textId="77777777" w:rsidR="0072316C" w:rsidRPr="00124459" w:rsidRDefault="0072316C" w:rsidP="007231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AE3D" w14:textId="65353670" w:rsidR="0072316C" w:rsidRPr="00124459" w:rsidRDefault="009525DE" w:rsidP="0072316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 w:rsidR="007231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</w:t>
            </w:r>
          </w:p>
        </w:tc>
      </w:tr>
    </w:tbl>
    <w:p w14:paraId="74A87E10" w14:textId="7EF9202C" w:rsidR="00225FD3" w:rsidRPr="00541DED" w:rsidRDefault="00225FD3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1"/>
          <w:szCs w:val="21"/>
        </w:rPr>
      </w:pPr>
    </w:p>
    <w:p w14:paraId="5CBDC547" w14:textId="77777777" w:rsidR="00D75F9F" w:rsidRPr="007D0226" w:rsidRDefault="00D75F9F" w:rsidP="00D75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เบิกเกินบัญชีธนาคาร</w:t>
      </w:r>
    </w:p>
    <w:p w14:paraId="4D78E904" w14:textId="77777777" w:rsidR="00DA5263" w:rsidRPr="00541DED" w:rsidRDefault="00DA5263" w:rsidP="00D75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21"/>
          <w:szCs w:val="21"/>
        </w:rPr>
      </w:pPr>
    </w:p>
    <w:p w14:paraId="77461021" w14:textId="72F0D890" w:rsidR="00D75F9F" w:rsidRDefault="00D75F9F" w:rsidP="00D75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525DE" w:rsidRPr="009525DE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525DE" w:rsidRPr="009525DE">
        <w:rPr>
          <w:rFonts w:asciiTheme="majorBidi" w:hAnsiTheme="majorBidi" w:cstheme="majorBidi"/>
          <w:sz w:val="30"/>
          <w:szCs w:val="30"/>
        </w:rPr>
        <w:t>2569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กลุ่มบริษัทมีเงินเบิกเกินบัญชีธนาคาร จำนวนเงินรวม </w:t>
      </w:r>
      <w:r w:rsidR="009525DE" w:rsidRPr="009525DE">
        <w:rPr>
          <w:rFonts w:asciiTheme="majorBidi" w:hAnsiTheme="majorBidi" w:cstheme="majorBidi" w:hint="cs"/>
          <w:sz w:val="30"/>
          <w:szCs w:val="30"/>
        </w:rPr>
        <w:t>2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ซึ่งเงินเบิกเกินบัญชีธนาคารบางแห่งค้ำประกันโดยที่ดินของบริษัท</w:t>
      </w:r>
      <w:r w:rsidR="00BA24E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บัญชีเงินฝากประจำที่มีระยะเวลาครบกำหนดตั้งแต่ </w:t>
      </w:r>
      <w:r w:rsidR="009525DE" w:rsidRPr="009525DE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เดือนขึ้นไป </w:t>
      </w:r>
      <w:r w:rsidRPr="0050308A">
        <w:rPr>
          <w:rFonts w:asciiTheme="majorBidi" w:hAnsiTheme="majorBidi" w:cstheme="majorBidi" w:hint="cs"/>
          <w:sz w:val="30"/>
          <w:szCs w:val="30"/>
          <w:cs/>
        </w:rPr>
        <w:t>และบริษั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 บางกอก ดรัก จำกัด</w:t>
      </w:r>
      <w:r w:rsidR="00C678CD">
        <w:rPr>
          <w:rFonts w:asciiTheme="majorBidi" w:hAnsiTheme="majorBidi" w:cstheme="majorBidi"/>
          <w:sz w:val="30"/>
          <w:szCs w:val="30"/>
        </w:rPr>
        <w:t xml:space="preserve"> </w:t>
      </w:r>
      <w:r w:rsidRPr="00847336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เงินเบิกเกินบัญชีธนาคารมีอัตราดอกเบี้ย</w:t>
      </w:r>
      <w:r w:rsidR="001C0CEE" w:rsidRPr="00847336">
        <w:rPr>
          <w:rFonts w:asciiTheme="majorBidi" w:hAnsiTheme="majorBidi" w:cstheme="majorBidi"/>
          <w:sz w:val="30"/>
          <w:szCs w:val="30"/>
        </w:rPr>
        <w:t xml:space="preserve"> MOR </w:t>
      </w:r>
      <w:r w:rsidR="001C0CEE" w:rsidRPr="00847336">
        <w:rPr>
          <w:rFonts w:asciiTheme="majorBidi" w:hAnsiTheme="majorBidi" w:cstheme="majorBidi" w:hint="cs"/>
          <w:sz w:val="30"/>
          <w:szCs w:val="30"/>
          <w:cs/>
        </w:rPr>
        <w:t>บวกลบตามที่ระบุไว้</w:t>
      </w:r>
      <w:r w:rsidR="000E6921" w:rsidRPr="00847336">
        <w:rPr>
          <w:rFonts w:asciiTheme="majorBidi" w:hAnsiTheme="majorBidi" w:cstheme="majorBidi" w:hint="cs"/>
          <w:sz w:val="30"/>
          <w:szCs w:val="30"/>
          <w:cs/>
        </w:rPr>
        <w:t xml:space="preserve">ในสัญญา </w:t>
      </w:r>
      <w:r w:rsidR="0020768B" w:rsidRPr="00847336">
        <w:rPr>
          <w:rFonts w:asciiTheme="majorBidi" w:hAnsiTheme="majorBidi" w:cstheme="majorBidi"/>
          <w:sz w:val="30"/>
          <w:szCs w:val="30"/>
          <w:cs/>
        </w:rPr>
        <w:br/>
      </w:r>
      <w:r w:rsidRPr="00847336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9525DE" w:rsidRPr="009525DE">
        <w:rPr>
          <w:rFonts w:asciiTheme="majorBidi" w:hAnsiTheme="majorBidi" w:cstheme="majorBidi"/>
          <w:sz w:val="30"/>
          <w:szCs w:val="30"/>
        </w:rPr>
        <w:t>2</w:t>
      </w:r>
      <w:r w:rsidRPr="00847336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7</w:t>
      </w:r>
      <w:r w:rsidRPr="00847336">
        <w:rPr>
          <w:rFonts w:asciiTheme="majorBidi" w:hAnsiTheme="majorBidi" w:cstheme="majorBidi"/>
          <w:sz w:val="30"/>
          <w:szCs w:val="30"/>
        </w:rPr>
        <w:t xml:space="preserve"> </w:t>
      </w:r>
      <w:r w:rsidRPr="00847336">
        <w:rPr>
          <w:rFonts w:asciiTheme="majorBidi" w:hAnsiTheme="majorBidi" w:cstheme="majorBidi" w:hint="cs"/>
          <w:sz w:val="30"/>
          <w:szCs w:val="30"/>
          <w:cs/>
        </w:rPr>
        <w:t>ต่อปี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854CA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ณ วันที่ </w:t>
      </w:r>
      <w:r w:rsidR="009525DE" w:rsidRPr="009525DE">
        <w:rPr>
          <w:rFonts w:asciiTheme="majorBidi" w:hAnsiTheme="majorBidi" w:cstheme="majorBidi" w:hint="cs"/>
          <w:i/>
          <w:iCs/>
          <w:sz w:val="30"/>
          <w:szCs w:val="30"/>
        </w:rPr>
        <w:t>31</w:t>
      </w:r>
      <w:r w:rsidRPr="00854CA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ธันวาคม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854CA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854CAD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600D92A6" w14:textId="77777777" w:rsidR="00D75F9F" w:rsidRPr="00541DED" w:rsidRDefault="00D75F9F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21"/>
          <w:szCs w:val="21"/>
        </w:rPr>
      </w:pPr>
    </w:p>
    <w:p w14:paraId="180889A5" w14:textId="1C075326" w:rsidR="00B85E18" w:rsidRPr="007D0226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541DED" w:rsidRDefault="00746775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1"/>
          <w:szCs w:val="21"/>
          <w:cs/>
        </w:rPr>
      </w:pPr>
    </w:p>
    <w:p w14:paraId="0173E744" w14:textId="1078F45D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525DE" w:rsidRPr="009525DE">
        <w:rPr>
          <w:rFonts w:asciiTheme="majorBidi" w:hAnsiTheme="majorBidi" w:cstheme="majorBidi"/>
          <w:sz w:val="30"/>
          <w:szCs w:val="30"/>
        </w:rPr>
        <w:t>30</w:t>
      </w:r>
      <w:r w:rsidR="00A13FEB">
        <w:rPr>
          <w:rFonts w:asciiTheme="majorBidi" w:hAnsiTheme="majorBidi" w:cstheme="majorBidi"/>
          <w:sz w:val="30"/>
          <w:szCs w:val="30"/>
        </w:rPr>
        <w:t xml:space="preserve"> </w:t>
      </w:r>
      <w:r w:rsidR="00A13FE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E656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2569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97038" w:rsidRPr="007D02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กลุ่มบริษัทและบริษัทมีตั๋วสัญญาใช้เงินและสินเชื่อเพื่อการนำเข้าจากสถาบันการเงิน</w:t>
      </w:r>
      <w:r w:rsidR="007739DA" w:rsidRPr="007D0226">
        <w:rPr>
          <w:rFonts w:asciiTheme="majorBidi" w:hAnsiTheme="majorBidi" w:cstheme="majorBidi"/>
          <w:sz w:val="30"/>
          <w:szCs w:val="30"/>
        </w:rPr>
        <w:br/>
      </w:r>
      <w:r w:rsidR="00097038" w:rsidRPr="007D0226">
        <w:rPr>
          <w:rFonts w:asciiTheme="majorBidi" w:hAnsiTheme="majorBidi" w:cstheme="majorBidi"/>
          <w:sz w:val="30"/>
          <w:szCs w:val="30"/>
          <w:cs/>
        </w:rPr>
        <w:t xml:space="preserve">หลายแห่ง </w:t>
      </w:r>
      <w:r w:rsidRPr="007D0226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318</w:t>
      </w:r>
      <w:r w:rsidR="00D75F9F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2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ล้านบาทและ</w:t>
      </w:r>
      <w:r w:rsidR="00CC3FFA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195</w:t>
      </w:r>
      <w:r w:rsidR="00D75F9F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3</w:t>
      </w:r>
      <w:r w:rsidR="00D75F9F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159</w:t>
      </w:r>
      <w:r w:rsidR="00CE65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ล้านบาทและ</w:t>
      </w:r>
      <w:r w:rsidR="00BA27F7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90</w:t>
      </w:r>
      <w:r w:rsidR="00CE65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br/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070175" w:rsidRPr="007D0226">
        <w:rPr>
          <w:rFonts w:asciiTheme="majorBidi" w:hAnsiTheme="majorBidi" w:cstheme="majorBidi"/>
          <w:sz w:val="30"/>
          <w:szCs w:val="30"/>
          <w:cs/>
        </w:rPr>
        <w:t>ซึ่งเงินกู้ยืมระยะสั้นจากสถาบันการเงินบางส่วนค้ำประกันโดยที่ดินของบริษัท</w:t>
      </w:r>
      <w:r w:rsidR="00070175" w:rsidRPr="007D0226">
        <w:rPr>
          <w:rFonts w:asciiTheme="majorBidi" w:hAnsiTheme="majorBidi" w:cstheme="majorBidi"/>
          <w:sz w:val="30"/>
          <w:szCs w:val="30"/>
        </w:rPr>
        <w:t xml:space="preserve">, </w:t>
      </w:r>
      <w:r w:rsidR="00070175" w:rsidRPr="007D0226">
        <w:rPr>
          <w:rFonts w:asciiTheme="majorBidi" w:hAnsiTheme="majorBidi" w:cstheme="majorBidi"/>
          <w:sz w:val="30"/>
          <w:szCs w:val="30"/>
          <w:cs/>
        </w:rPr>
        <w:t>บริษัท บางกอก ดรัก จำกัด และบริษัท ฟาร์ม่า อัลลิอันซ์ จำกัด เงินกู้ยืมระยะสั้นจากสถาบันการเงินมีอัตราดอกเบี้ยร้อยละ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2</w:t>
      </w:r>
      <w:r w:rsidR="00D75F9F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2</w:t>
      </w:r>
      <w:r w:rsidR="001F5D32" w:rsidRPr="00C1514A">
        <w:rPr>
          <w:rFonts w:asciiTheme="majorBidi" w:hAnsiTheme="majorBidi" w:cstheme="majorBidi"/>
          <w:sz w:val="30"/>
          <w:szCs w:val="30"/>
        </w:rPr>
        <w:t xml:space="preserve"> </w:t>
      </w:r>
      <w:r w:rsidRPr="00C1514A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Pr="00C1514A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2</w:t>
      </w:r>
      <w:r w:rsidR="00D75F9F" w:rsidRPr="00A0586F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5</w:t>
      </w:r>
      <w:r w:rsidR="001F5D32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CE65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E656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ถึงร้อยละ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E656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67BBA59" w14:textId="77777777" w:rsidR="00A275A7" w:rsidRPr="00541DED" w:rsidRDefault="00A275A7" w:rsidP="00A2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1"/>
          <w:szCs w:val="21"/>
        </w:rPr>
      </w:pPr>
    </w:p>
    <w:p w14:paraId="518B8681" w14:textId="3A3C02A4" w:rsidR="00D61E25" w:rsidRDefault="00F50E5A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</w:t>
      </w:r>
      <w:r w:rsidR="00E10C4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83398">
        <w:rPr>
          <w:rFonts w:asciiTheme="majorBidi" w:hAnsiTheme="majorBidi" w:cstheme="majorBidi" w:hint="cs"/>
          <w:sz w:val="30"/>
          <w:szCs w:val="30"/>
          <w:cs/>
        </w:rPr>
        <w:t>และข้อกำหนดในการจ่ายเงินปันผล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เป็นต้น</w:t>
      </w:r>
    </w:p>
    <w:p w14:paraId="1D16BAAF" w14:textId="77777777" w:rsidR="00541DED" w:rsidRPr="00541DED" w:rsidRDefault="00541DED" w:rsidP="0054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1"/>
          <w:szCs w:val="21"/>
        </w:rPr>
      </w:pPr>
    </w:p>
    <w:p w14:paraId="2FCAF1C9" w14:textId="4F3AC7FB" w:rsidR="008431C3" w:rsidRPr="007D0226" w:rsidRDefault="008431C3" w:rsidP="00A92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40CA1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6BEFAAEB" w14:textId="77777777" w:rsidR="008431C3" w:rsidRPr="00541DED" w:rsidRDefault="008431C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1"/>
          <w:szCs w:val="21"/>
        </w:rPr>
      </w:pPr>
    </w:p>
    <w:p w14:paraId="78F52C81" w14:textId="5B872E28" w:rsidR="00A275A7" w:rsidRPr="00561DCD" w:rsidRDefault="00A275A7" w:rsidP="007538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61DC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525DE" w:rsidRPr="009525DE">
        <w:rPr>
          <w:rFonts w:ascii="Angsana New" w:hAnsi="Angsana New"/>
          <w:sz w:val="30"/>
          <w:szCs w:val="30"/>
        </w:rPr>
        <w:t>30</w:t>
      </w:r>
      <w:r w:rsidR="001B5A54" w:rsidRPr="00561DCD">
        <w:rPr>
          <w:rFonts w:ascii="Angsana New" w:hAnsi="Angsana New"/>
          <w:sz w:val="30"/>
          <w:szCs w:val="30"/>
        </w:rPr>
        <w:t xml:space="preserve"> </w:t>
      </w:r>
      <w:r w:rsidR="001B5A54" w:rsidRPr="00561DCD">
        <w:rPr>
          <w:rFonts w:ascii="Angsana New" w:hAnsi="Angsana New" w:hint="cs"/>
          <w:sz w:val="30"/>
          <w:szCs w:val="30"/>
          <w:cs/>
        </w:rPr>
        <w:t>ม</w:t>
      </w:r>
      <w:r w:rsidR="000246C5">
        <w:rPr>
          <w:rFonts w:ascii="Angsana New" w:hAnsi="Angsana New" w:hint="cs"/>
          <w:sz w:val="30"/>
          <w:szCs w:val="30"/>
          <w:cs/>
        </w:rPr>
        <w:t>ิถุนายน</w:t>
      </w:r>
      <w:r w:rsidR="001B5A54" w:rsidRPr="00561DCD">
        <w:rPr>
          <w:rFonts w:ascii="Angsana New" w:hAnsi="Angsana New" w:hint="cs"/>
          <w:sz w:val="30"/>
          <w:szCs w:val="30"/>
          <w:cs/>
        </w:rPr>
        <w:t xml:space="preserve"> </w:t>
      </w:r>
      <w:r w:rsidR="009525DE" w:rsidRPr="009525DE">
        <w:rPr>
          <w:rFonts w:ascii="Angsana New" w:hAnsi="Angsana New"/>
          <w:sz w:val="30"/>
          <w:szCs w:val="30"/>
        </w:rPr>
        <w:t>2569</w:t>
      </w:r>
      <w:r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กลุ่มบริษัทและบริษัทมีสัญญาเงินกู้ยืมระยะยาวจากสถาบันการเงินหลายฉบับ</w:t>
      </w:r>
      <w:r w:rsidRPr="00561DCD">
        <w:rPr>
          <w:rFonts w:asciiTheme="majorBidi" w:hAnsiTheme="majorBidi" w:cstheme="majorBidi"/>
          <w:sz w:val="30"/>
          <w:szCs w:val="30"/>
          <w:cs/>
        </w:rPr>
        <w:br/>
        <w:t>รวมมูลค่าทั้งสิ้น</w:t>
      </w:r>
      <w:r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18</w:t>
      </w:r>
      <w:r w:rsidR="00D75F9F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6</w:t>
      </w:r>
      <w:r w:rsidR="00277CB0"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>ล้านบาทแล</w:t>
      </w:r>
      <w:r w:rsidR="0072316C" w:rsidRPr="00561DCD">
        <w:rPr>
          <w:rFonts w:asciiTheme="majorBidi" w:hAnsiTheme="majorBidi" w:cstheme="majorBidi" w:hint="cs"/>
          <w:sz w:val="30"/>
          <w:szCs w:val="30"/>
          <w:cs/>
        </w:rPr>
        <w:t>ะ</w:t>
      </w:r>
      <w:r w:rsidR="00C802AF"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2</w:t>
      </w:r>
      <w:r w:rsidR="00D75F9F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3</w:t>
      </w:r>
      <w:r w:rsidR="0072316C" w:rsidRPr="00561D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1B5A54" w:rsidRPr="00561DC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>ล้านบาทและ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B5A54" w:rsidRPr="00561DC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Pr="00561DCD">
        <w:rPr>
          <w:rFonts w:asciiTheme="majorBidi" w:hAnsiTheme="majorBidi" w:cstheme="majorBidi"/>
          <w:sz w:val="30"/>
          <w:szCs w:val="30"/>
          <w:cs/>
        </w:rPr>
        <w:t xml:space="preserve"> ซึ่งเงินกู้ยืมระยะยาวจากสถาบันการเงินดังกล่าวค้ำประกันโดยที่ดิ</w:t>
      </w:r>
      <w:r w:rsidR="007C74CD" w:rsidRPr="00561DCD">
        <w:rPr>
          <w:rFonts w:asciiTheme="majorBidi" w:hAnsiTheme="majorBidi" w:cstheme="majorBidi"/>
          <w:sz w:val="30"/>
          <w:szCs w:val="30"/>
          <w:cs/>
        </w:rPr>
        <w:t>น</w:t>
      </w:r>
      <w:r w:rsidR="007B2550" w:rsidRPr="00561DCD">
        <w:rPr>
          <w:rFonts w:asciiTheme="majorBidi" w:hAnsiTheme="majorBidi" w:cstheme="majorBidi"/>
          <w:sz w:val="30"/>
          <w:szCs w:val="30"/>
          <w:cs/>
        </w:rPr>
        <w:t>ของ</w:t>
      </w:r>
      <w:r w:rsidR="007538DF" w:rsidRPr="00561DCD">
        <w:rPr>
          <w:rFonts w:asciiTheme="majorBidi" w:hAnsiTheme="majorBidi"/>
          <w:sz w:val="30"/>
          <w:szCs w:val="30"/>
          <w:cs/>
        </w:rPr>
        <w:t>บริษัท</w:t>
      </w:r>
      <w:r w:rsidR="00561DCD" w:rsidRPr="00561DCD">
        <w:rPr>
          <w:rFonts w:asciiTheme="majorBidi" w:hAnsiTheme="majorBidi"/>
          <w:sz w:val="30"/>
          <w:szCs w:val="30"/>
        </w:rPr>
        <w:t xml:space="preserve">, </w:t>
      </w:r>
      <w:r w:rsidR="00561DCD" w:rsidRPr="00561DCD">
        <w:rPr>
          <w:rFonts w:asciiTheme="majorBidi" w:hAnsiTheme="majorBidi" w:hint="cs"/>
          <w:sz w:val="30"/>
          <w:szCs w:val="30"/>
          <w:cs/>
        </w:rPr>
        <w:t>บริษัท</w:t>
      </w:r>
      <w:r w:rsidR="007538DF" w:rsidRPr="00561DCD">
        <w:rPr>
          <w:rFonts w:asciiTheme="majorBidi" w:hAnsiTheme="majorBidi"/>
          <w:sz w:val="30"/>
          <w:szCs w:val="30"/>
          <w:cs/>
        </w:rPr>
        <w:t>บางกอก ดรัก จำกัด</w:t>
      </w:r>
      <w:r w:rsidR="007538DF" w:rsidRPr="00561DCD">
        <w:rPr>
          <w:rFonts w:asciiTheme="majorBidi" w:hAnsiTheme="majorBidi" w:cstheme="majorBidi"/>
          <w:sz w:val="30"/>
          <w:szCs w:val="30"/>
        </w:rPr>
        <w:t xml:space="preserve">, </w:t>
      </w:r>
      <w:r w:rsidR="007538DF" w:rsidRPr="00561DCD">
        <w:rPr>
          <w:rFonts w:asciiTheme="majorBidi" w:hAnsiTheme="majorBidi"/>
          <w:sz w:val="30"/>
          <w:szCs w:val="30"/>
          <w:cs/>
        </w:rPr>
        <w:t xml:space="preserve">บริษัท บางกอก เมดิก้า จำกัด และบริษัท ฟาร์ม่า อัลลิอันซ์ จำกัด </w:t>
      </w:r>
      <w:r w:rsidR="00FA7B9E" w:rsidRPr="00561DCD">
        <w:rPr>
          <w:rFonts w:asciiTheme="majorBidi" w:hAnsiTheme="majorBidi" w:cstheme="majorBidi"/>
          <w:sz w:val="30"/>
          <w:szCs w:val="30"/>
          <w:cs/>
        </w:rPr>
        <w:t>และ</w:t>
      </w:r>
      <w:r w:rsidRPr="00561DCD">
        <w:rPr>
          <w:rFonts w:asciiTheme="majorBidi" w:hAnsiTheme="majorBidi" w:cstheme="majorBidi"/>
          <w:sz w:val="30"/>
          <w:szCs w:val="30"/>
          <w:cs/>
        </w:rPr>
        <w:t xml:space="preserve">บัญชีเงินฝากประจำที่มีระยะเวลาครบกำหนดตั้งแต่ </w:t>
      </w:r>
      <w:r w:rsidR="009525DE" w:rsidRPr="009525DE">
        <w:rPr>
          <w:rFonts w:asciiTheme="majorBidi" w:hAnsiTheme="majorBidi" w:cstheme="majorBidi"/>
          <w:sz w:val="30"/>
          <w:szCs w:val="30"/>
        </w:rPr>
        <w:t>3</w:t>
      </w:r>
      <w:r w:rsidRPr="00561DCD">
        <w:rPr>
          <w:rFonts w:asciiTheme="majorBidi" w:hAnsiTheme="majorBidi" w:cstheme="majorBidi"/>
          <w:sz w:val="30"/>
          <w:szCs w:val="30"/>
          <w:cs/>
        </w:rPr>
        <w:t xml:space="preserve"> เดือนขึ้นไป</w:t>
      </w:r>
      <w:r w:rsidR="00DB2281">
        <w:rPr>
          <w:rFonts w:asciiTheme="majorBidi" w:hAnsiTheme="majorBidi" w:cstheme="majorBidi"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9525DE" w:rsidRPr="009525DE">
        <w:rPr>
          <w:rFonts w:asciiTheme="majorBidi" w:hAnsiTheme="majorBidi" w:cstheme="majorBidi"/>
          <w:sz w:val="30"/>
          <w:szCs w:val="30"/>
        </w:rPr>
        <w:t>3</w:t>
      </w:r>
      <w:r w:rsidR="00D75F9F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8</w:t>
      </w:r>
      <w:r w:rsidR="00277CB0"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="00874796"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5</w:t>
      </w:r>
      <w:r w:rsidR="00D75F9F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5</w:t>
      </w:r>
      <w:r w:rsidR="00277CB0"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561DCD">
        <w:rPr>
          <w:rFonts w:asciiTheme="majorBidi" w:hAnsiTheme="majorBidi" w:cstheme="majorBidi"/>
          <w:sz w:val="30"/>
          <w:szCs w:val="30"/>
        </w:rPr>
        <w:t xml:space="preserve"> </w:t>
      </w:r>
      <w:r w:rsidR="008A4AAD" w:rsidRPr="00561DCD">
        <w:rPr>
          <w:rFonts w:asciiTheme="majorBidi" w:hAnsiTheme="majorBidi" w:cstheme="majorBidi"/>
          <w:sz w:val="30"/>
          <w:szCs w:val="30"/>
        </w:rPr>
        <w:br/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B5A54" w:rsidRPr="00561DC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B5A54" w:rsidRPr="00561DC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61DC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61DCD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</w:p>
    <w:p w14:paraId="323881F2" w14:textId="22B4DAB7" w:rsidR="00A275A7" w:rsidRPr="007D0226" w:rsidRDefault="009472CB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lastRenderedPageBreak/>
        <w:t>ภายใต้ข้อกำหนดของสัญญาดังกล่าวข้างต้น บริษัทต้องปฏิบัติตามเงื่อนไขในสัญญาดังกล่าว เช่น ข้อกำหนดเกี่ยวกับการผิดนัดชำระ การให้ข้อมูลทางการเงินและการดำรงอัตราส่วนทางการเงิน เป็นต้น</w:t>
      </w:r>
    </w:p>
    <w:p w14:paraId="5BAE4EE0" w14:textId="77777777" w:rsidR="009472CB" w:rsidRPr="007D0226" w:rsidRDefault="009472CB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DE925" w14:textId="292EC98A" w:rsidR="00A275A7" w:rsidRPr="007D0226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17B12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30</w:t>
      </w:r>
      <w:r w:rsidR="001B5A54">
        <w:rPr>
          <w:rFonts w:ascii="Angsana New" w:hAnsi="Angsana New" w:cstheme="majorBidi"/>
          <w:sz w:val="30"/>
          <w:szCs w:val="30"/>
          <w:cs/>
        </w:rPr>
        <w:t xml:space="preserve"> </w:t>
      </w:r>
      <w:r w:rsidR="001B5A54">
        <w:rPr>
          <w:rFonts w:ascii="Angsana New" w:hAnsi="Angsana New" w:cstheme="majorBidi" w:hint="cs"/>
          <w:sz w:val="30"/>
          <w:szCs w:val="30"/>
          <w:cs/>
        </w:rPr>
        <w:t>ม</w:t>
      </w:r>
      <w:r w:rsidR="004270F7">
        <w:rPr>
          <w:rFonts w:ascii="Angsana New" w:hAnsi="Angsana New" w:cstheme="majorBidi" w:hint="cs"/>
          <w:sz w:val="30"/>
          <w:szCs w:val="30"/>
          <w:cs/>
        </w:rPr>
        <w:t>ิถุนายน</w:t>
      </w:r>
      <w:r w:rsidR="001B5A54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9525DE" w:rsidRPr="009525DE">
        <w:rPr>
          <w:rFonts w:ascii="Angsana New" w:hAnsi="Angsana New" w:cstheme="majorBidi"/>
          <w:sz w:val="30"/>
          <w:szCs w:val="30"/>
        </w:rPr>
        <w:t>2569</w:t>
      </w:r>
      <w:r w:rsidRPr="007D02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2FB6" w:rsidRPr="007D02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กลุ่มบริษัทและบริษัทมีวงเงินสินเชื่อที่ยังมิได้เบิกใช้เป็นจำนวนเงิน</w:t>
      </w:r>
      <w:r w:rsidR="00C52FB6" w:rsidRPr="0002586E">
        <w:rPr>
          <w:rFonts w:asciiTheme="majorBidi" w:hAnsiTheme="majorBidi" w:cstheme="majorBidi"/>
          <w:sz w:val="30"/>
          <w:szCs w:val="30"/>
          <w:cs/>
        </w:rPr>
        <w:t>รวม</w:t>
      </w:r>
      <w:r w:rsidR="00CC3FFA" w:rsidRPr="000258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448</w:t>
      </w:r>
      <w:r w:rsidR="00415ED8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6</w:t>
      </w:r>
      <w:r w:rsidR="00B7266C" w:rsidRPr="000258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2586E">
        <w:rPr>
          <w:rFonts w:asciiTheme="majorBidi" w:hAnsiTheme="majorBidi" w:cstheme="majorBidi"/>
          <w:sz w:val="30"/>
          <w:szCs w:val="30"/>
          <w:cs/>
        </w:rPr>
        <w:t>ล้าน</w:t>
      </w:r>
      <w:r w:rsidRPr="007D0226">
        <w:rPr>
          <w:rFonts w:asciiTheme="majorBidi" w:hAnsiTheme="majorBidi" w:cstheme="majorBidi"/>
          <w:sz w:val="30"/>
          <w:szCs w:val="30"/>
          <w:cs/>
        </w:rPr>
        <w:t>บาทและ</w:t>
      </w:r>
      <w:r w:rsidR="009E1937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298</w:t>
      </w:r>
      <w:r w:rsidR="00E96947" w:rsidRPr="00B90B53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5</w:t>
      </w:r>
      <w:r w:rsidR="00261C8C" w:rsidRPr="00B90B53">
        <w:rPr>
          <w:rFonts w:asciiTheme="majorBidi" w:hAnsiTheme="majorBidi" w:cstheme="majorBidi"/>
          <w:sz w:val="30"/>
          <w:szCs w:val="30"/>
        </w:rPr>
        <w:t xml:space="preserve"> </w:t>
      </w:r>
      <w:r w:rsidRPr="00313CD8">
        <w:rPr>
          <w:rFonts w:ascii="Angsana New" w:hAnsi="Angsana New"/>
          <w:sz w:val="30"/>
          <w:szCs w:val="30"/>
          <w:cs/>
        </w:rPr>
        <w:t>ล้าน</w:t>
      </w:r>
      <w:r w:rsidRPr="007D0226">
        <w:rPr>
          <w:rFonts w:asciiTheme="majorBidi" w:hAnsiTheme="majorBidi" w:cstheme="majorBidi"/>
          <w:sz w:val="30"/>
          <w:szCs w:val="30"/>
          <w:cs/>
        </w:rPr>
        <w:t>บาท ตามลำดับ</w:t>
      </w:r>
      <w:r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A54BE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A54BE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554</w:t>
      </w:r>
      <w:r w:rsidR="001B5A5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421</w:t>
      </w:r>
      <w:r w:rsidR="001B5A5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0</w:t>
      </w:r>
      <w:r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6C905A1E" w14:textId="78DE112E" w:rsidR="00664A71" w:rsidRPr="007D0226" w:rsidRDefault="00664A71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D6A855" w14:textId="7B2E223C" w:rsidR="006244D7" w:rsidRPr="00467AC1" w:rsidRDefault="006244D7" w:rsidP="006244D7">
      <w:pPr>
        <w:pStyle w:val="Heading2"/>
        <w:tabs>
          <w:tab w:val="clear" w:pos="340"/>
        </w:tabs>
        <w:ind w:left="540" w:hanging="540"/>
      </w:pPr>
      <w:r w:rsidRPr="00467AC1">
        <w:rPr>
          <w:cs/>
        </w:rPr>
        <w:t>ส่วนงานดำเนินงานและการจำแนกรายได้</w:t>
      </w:r>
    </w:p>
    <w:p w14:paraId="29048E9C" w14:textId="0C3A0E3B" w:rsidR="00C2559D" w:rsidRPr="007D0226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B9ACF" w14:textId="4986B14E" w:rsidR="00D445F1" w:rsidRPr="007D0226" w:rsidRDefault="00A119A4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365F9D1" w14:textId="77777777" w:rsidR="00A119A4" w:rsidRPr="007D0226" w:rsidRDefault="00A119A4" w:rsidP="00D7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B1807F1" w14:textId="12C329BD" w:rsidR="00193116" w:rsidRPr="007D0226" w:rsidRDefault="003B6D62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</w:t>
      </w:r>
    </w:p>
    <w:p w14:paraId="77BF2AFD" w14:textId="77777777" w:rsidR="003B6D62" w:rsidRPr="007D0226" w:rsidRDefault="003B6D62" w:rsidP="00D7656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A6D62B" w14:textId="77777777" w:rsidR="00D61E25" w:rsidRDefault="00CC757D" w:rsidP="00D76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การดำเนินงานและรายได้หลักของกลุ่มบริษัทคือรายได้จากการขายสินค้าและการให้บริการ</w:t>
      </w:r>
    </w:p>
    <w:p w14:paraId="5107FC7C" w14:textId="1F64ACE0" w:rsidR="00D61E25" w:rsidRDefault="00D61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6B2C45" w:rsidRPr="001D4CCD" w14:paraId="4EA24EC7" w14:textId="77777777">
        <w:trPr>
          <w:cantSplit/>
        </w:trPr>
        <w:tc>
          <w:tcPr>
            <w:tcW w:w="5760" w:type="dxa"/>
          </w:tcPr>
          <w:p w14:paraId="606926BF" w14:textId="4294A6C7" w:rsidR="006B2C45" w:rsidRPr="001D4CCD" w:rsidRDefault="007D3E61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D02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3330" w:type="dxa"/>
            <w:gridSpan w:val="3"/>
          </w:tcPr>
          <w:p w14:paraId="3D0046A0" w14:textId="77777777" w:rsidR="006B2C45" w:rsidRPr="00F124A3" w:rsidRDefault="006B2C4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C45" w:rsidRPr="001D4CCD" w14:paraId="3B351BAD" w14:textId="77777777">
        <w:trPr>
          <w:cantSplit/>
        </w:trPr>
        <w:tc>
          <w:tcPr>
            <w:tcW w:w="5760" w:type="dxa"/>
          </w:tcPr>
          <w:p w14:paraId="43B4FC4A" w14:textId="0DC32627" w:rsidR="006B2C45" w:rsidRPr="001D4CCD" w:rsidRDefault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9525DE" w:rsidRPr="00952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</w:tcPr>
          <w:p w14:paraId="113F6E1D" w14:textId="46AAC837" w:rsidR="006B2C45" w:rsidRPr="001D4CCD" w:rsidRDefault="009525D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9701019" w14:textId="77777777" w:rsidR="006B2C45" w:rsidRPr="001D4CCD" w:rsidRDefault="006B2C4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B266672" w14:textId="312D0C07" w:rsidR="006B2C45" w:rsidRPr="001D4CCD" w:rsidRDefault="009525DE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6B2C45" w:rsidRPr="001D4CCD" w14:paraId="55F19215" w14:textId="77777777">
        <w:trPr>
          <w:cantSplit/>
          <w:trHeight w:val="245"/>
        </w:trPr>
        <w:tc>
          <w:tcPr>
            <w:tcW w:w="5760" w:type="dxa"/>
            <w:vAlign w:val="bottom"/>
          </w:tcPr>
          <w:p w14:paraId="7F7383DA" w14:textId="77777777" w:rsidR="006B2C45" w:rsidRPr="001D4CCD" w:rsidRDefault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0D963164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C45" w:rsidRPr="001D4CCD" w14:paraId="390A0125" w14:textId="77777777">
        <w:trPr>
          <w:cantSplit/>
          <w:trHeight w:val="245"/>
        </w:trPr>
        <w:tc>
          <w:tcPr>
            <w:tcW w:w="5760" w:type="dxa"/>
            <w:vAlign w:val="bottom"/>
          </w:tcPr>
          <w:p w14:paraId="2F7E17C8" w14:textId="77777777" w:rsidR="006B2C45" w:rsidRPr="001D4CCD" w:rsidRDefault="006B2C45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vAlign w:val="bottom"/>
          </w:tcPr>
          <w:p w14:paraId="13631991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BD89535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EE101AD" w14:textId="77777777" w:rsidR="006B2C45" w:rsidRPr="001D4CCD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A732DB" w:rsidRPr="001D4CCD" w14:paraId="2F6DC313" w14:textId="77777777" w:rsidTr="00C802AF">
        <w:trPr>
          <w:cantSplit/>
        </w:trPr>
        <w:tc>
          <w:tcPr>
            <w:tcW w:w="5760" w:type="dxa"/>
            <w:vAlign w:val="bottom"/>
          </w:tcPr>
          <w:p w14:paraId="4FDAC43A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16A6D278" w14:textId="50DCF9E8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 w:rsidR="006B1ABD"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270" w:type="dxa"/>
            <w:vAlign w:val="bottom"/>
          </w:tcPr>
          <w:p w14:paraId="18E50091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4536C48" w14:textId="75AA97FB" w:rsidR="00A732DB" w:rsidRPr="009949D8" w:rsidRDefault="009525DE" w:rsidP="00A732D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853</w:t>
            </w:r>
            <w:r w:rsidR="00A732DB" w:rsidRPr="00D32105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212</w:t>
            </w:r>
          </w:p>
        </w:tc>
      </w:tr>
      <w:tr w:rsidR="00A732DB" w:rsidRPr="001D4CCD" w14:paraId="4AB4B631" w14:textId="77777777" w:rsidTr="00C802AF">
        <w:trPr>
          <w:cantSplit/>
        </w:trPr>
        <w:tc>
          <w:tcPr>
            <w:tcW w:w="5760" w:type="dxa"/>
            <w:vAlign w:val="bottom"/>
          </w:tcPr>
          <w:p w14:paraId="20E17D3B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8E054C" w14:textId="5F1B2BA6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  <w:r w:rsidR="006B1ABD"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270" w:type="dxa"/>
            <w:vAlign w:val="bottom"/>
          </w:tcPr>
          <w:p w14:paraId="346DE550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030A72" w14:textId="7D7D3C9B" w:rsidR="00A732DB" w:rsidRPr="001D19DA" w:rsidRDefault="009525DE" w:rsidP="00A732D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507</w:t>
            </w:r>
            <w:r w:rsidR="00A732DB"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508</w:t>
            </w:r>
          </w:p>
        </w:tc>
      </w:tr>
      <w:tr w:rsidR="00A732DB" w:rsidRPr="001D4CCD" w14:paraId="494F030E" w14:textId="77777777" w:rsidTr="00C802AF">
        <w:trPr>
          <w:cantSplit/>
        </w:trPr>
        <w:tc>
          <w:tcPr>
            <w:tcW w:w="5760" w:type="dxa"/>
            <w:vAlign w:val="bottom"/>
          </w:tcPr>
          <w:p w14:paraId="11BE5C88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4EF08201" w14:textId="64A9ED41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B1ABD" w:rsidRPr="000E46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340</w:t>
            </w:r>
            <w:r w:rsidR="006B1ABD" w:rsidRPr="000E46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697</w:t>
            </w:r>
          </w:p>
        </w:tc>
        <w:tc>
          <w:tcPr>
            <w:tcW w:w="270" w:type="dxa"/>
            <w:vAlign w:val="bottom"/>
          </w:tcPr>
          <w:p w14:paraId="7BB84DD5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88ECCAD" w14:textId="742D1E98" w:rsidR="00A732DB" w:rsidRPr="001D19DA" w:rsidRDefault="009525DE" w:rsidP="00A732D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A732DB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360</w:t>
            </w:r>
            <w:r w:rsidR="00A732DB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720</w:t>
            </w:r>
          </w:p>
        </w:tc>
      </w:tr>
      <w:tr w:rsidR="00A732DB" w:rsidRPr="001D4CCD" w14:paraId="0854636B" w14:textId="77777777" w:rsidTr="00C802AF">
        <w:trPr>
          <w:cantSplit/>
        </w:trPr>
        <w:tc>
          <w:tcPr>
            <w:tcW w:w="5760" w:type="dxa"/>
            <w:vAlign w:val="bottom"/>
          </w:tcPr>
          <w:p w14:paraId="773513BD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D4CCD">
              <w:rPr>
                <w:rFonts w:asciiTheme="majorBidi" w:hAnsi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4329D4" w14:textId="1F462B1D" w:rsidR="00A732DB" w:rsidRPr="000E462F" w:rsidRDefault="006B1ABD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523</w:t>
            </w:r>
            <w:r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  <w:r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DA880B6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5E7FAA" w14:textId="162CDC72" w:rsidR="00A732DB" w:rsidRPr="001D19DA" w:rsidRDefault="00A732DB" w:rsidP="00A732D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210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9525DE" w:rsidRPr="009525DE">
              <w:rPr>
                <w:rFonts w:asciiTheme="majorBidi" w:hAnsiTheme="majorBidi"/>
                <w:sz w:val="30"/>
                <w:szCs w:val="30"/>
                <w:lang w:val="en-US"/>
              </w:rPr>
              <w:t>507</w:t>
            </w:r>
            <w:r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525DE" w:rsidRPr="009525DE">
              <w:rPr>
                <w:rFonts w:asciiTheme="majorBidi" w:hAnsiTheme="majorBidi"/>
                <w:sz w:val="30"/>
                <w:szCs w:val="30"/>
                <w:lang w:val="en-US"/>
              </w:rPr>
              <w:t>508</w:t>
            </w:r>
            <w:r w:rsidRPr="00D3210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732DB" w:rsidRPr="001D4CCD" w14:paraId="2961349A" w14:textId="77777777" w:rsidTr="00C802AF">
        <w:trPr>
          <w:cantSplit/>
        </w:trPr>
        <w:tc>
          <w:tcPr>
            <w:tcW w:w="5760" w:type="dxa"/>
            <w:vAlign w:val="bottom"/>
          </w:tcPr>
          <w:p w14:paraId="2876BE5D" w14:textId="2D7E1C05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  <w:lang w:val="en-US"/>
              </w:rPr>
              <w:t>การ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71BBFE" w14:textId="0B330D91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  <w:r w:rsidR="006B1ABD" w:rsidRPr="000E46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70" w:type="dxa"/>
            <w:vAlign w:val="bottom"/>
          </w:tcPr>
          <w:p w14:paraId="1C45E0AF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FC95225" w14:textId="40A83F93" w:rsidR="00A732DB" w:rsidRPr="001D19DA" w:rsidRDefault="009525DE" w:rsidP="00A732D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853</w:t>
            </w:r>
            <w:r w:rsidR="00A732DB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212</w:t>
            </w:r>
          </w:p>
        </w:tc>
      </w:tr>
      <w:tr w:rsidR="00A732DB" w:rsidRPr="001D4CCD" w14:paraId="0A5A2906" w14:textId="77777777" w:rsidTr="00C802AF">
        <w:trPr>
          <w:cantSplit/>
        </w:trPr>
        <w:tc>
          <w:tcPr>
            <w:tcW w:w="5760" w:type="dxa"/>
            <w:vAlign w:val="bottom"/>
          </w:tcPr>
          <w:p w14:paraId="112BC5A6" w14:textId="5646EFC4" w:rsidR="00A732DB" w:rsidRPr="00D25358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4A32A4" w14:textId="6B922498" w:rsidR="00A732DB" w:rsidRPr="000E462F" w:rsidRDefault="006B1ABD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  <w:r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5485A667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64D9BAE" w14:textId="6CE04B62" w:rsidR="00A732DB" w:rsidRPr="001D19DA" w:rsidRDefault="00A732DB" w:rsidP="00A732D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210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(</w:t>
            </w:r>
            <w:r w:rsidR="009525DE" w:rsidRPr="009525DE">
              <w:rPr>
                <w:rFonts w:asciiTheme="majorBidi" w:hAnsiTheme="majorBidi"/>
                <w:sz w:val="30"/>
                <w:szCs w:val="30"/>
                <w:lang w:val="en-US"/>
              </w:rPr>
              <w:t>354</w:t>
            </w:r>
            <w:r w:rsidRPr="00D3210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525DE" w:rsidRPr="009525DE">
              <w:rPr>
                <w:rFonts w:asciiTheme="majorBidi" w:hAnsiTheme="majorBidi"/>
                <w:sz w:val="30"/>
                <w:szCs w:val="30"/>
                <w:lang w:val="en-US"/>
              </w:rPr>
              <w:t>440</w:t>
            </w:r>
            <w:r w:rsidRPr="00D3210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732DB" w:rsidRPr="001D4CCD" w14:paraId="7F5EB6CD" w14:textId="77777777" w:rsidTr="00C802AF">
        <w:trPr>
          <w:cantSplit/>
        </w:trPr>
        <w:tc>
          <w:tcPr>
            <w:tcW w:w="5760" w:type="dxa"/>
            <w:vAlign w:val="bottom"/>
          </w:tcPr>
          <w:p w14:paraId="3FE4713E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ำ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ไรขั้นต้นรวม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9D93BDA" w14:textId="1F377689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  <w:r w:rsidR="006B1ABD" w:rsidRPr="000E46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583</w:t>
            </w:r>
          </w:p>
        </w:tc>
        <w:tc>
          <w:tcPr>
            <w:tcW w:w="270" w:type="dxa"/>
            <w:vAlign w:val="bottom"/>
          </w:tcPr>
          <w:p w14:paraId="5DD9FC5A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B2E097" w14:textId="77CB6BAC" w:rsidR="00A732DB" w:rsidRPr="001D19DA" w:rsidRDefault="009525DE" w:rsidP="00A732DB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498</w:t>
            </w:r>
            <w:r w:rsidR="00A732DB" w:rsidRPr="00D3210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772</w:t>
            </w:r>
          </w:p>
        </w:tc>
      </w:tr>
    </w:tbl>
    <w:p w14:paraId="6F97CE48" w14:textId="7A0E04E0" w:rsidR="00110DF8" w:rsidRDefault="00110DF8" w:rsidP="006B2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DFE50" w14:textId="77777777" w:rsidR="00110DF8" w:rsidRDefault="00110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6B2C45" w:rsidRPr="001D4CCD" w14:paraId="2D58C808" w14:textId="77777777">
        <w:trPr>
          <w:cantSplit/>
        </w:trPr>
        <w:tc>
          <w:tcPr>
            <w:tcW w:w="5760" w:type="dxa"/>
          </w:tcPr>
          <w:p w14:paraId="2DD18B15" w14:textId="2741DB72" w:rsidR="006B2C45" w:rsidRPr="001D4CCD" w:rsidRDefault="000C6CE4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330" w:type="dxa"/>
            <w:gridSpan w:val="3"/>
          </w:tcPr>
          <w:p w14:paraId="5AD15FE5" w14:textId="77777777" w:rsidR="006B2C45" w:rsidRPr="001D4CCD" w:rsidRDefault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C45" w:rsidRPr="001D4CCD" w14:paraId="6C4FA2F2" w14:textId="77777777">
        <w:trPr>
          <w:cantSplit/>
        </w:trPr>
        <w:tc>
          <w:tcPr>
            <w:tcW w:w="5760" w:type="dxa"/>
          </w:tcPr>
          <w:p w14:paraId="41FEADB4" w14:textId="7F808EDA" w:rsidR="006B2C45" w:rsidRPr="001D4CCD" w:rsidRDefault="00A732DB" w:rsidP="006B2C4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9525DE" w:rsidRPr="00952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321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0" w:type="dxa"/>
          </w:tcPr>
          <w:p w14:paraId="625AA137" w14:textId="4A9C4B2A" w:rsidR="006B2C45" w:rsidRPr="001D4CCD" w:rsidRDefault="009525DE" w:rsidP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9E7981E" w14:textId="77777777" w:rsidR="006B2C45" w:rsidRPr="001D4CCD" w:rsidRDefault="006B2C45" w:rsidP="006B2C45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C38845" w14:textId="533F5BFD" w:rsidR="006B2C45" w:rsidRPr="001D4CCD" w:rsidRDefault="009525DE" w:rsidP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6B2C45" w:rsidRPr="001D4CCD" w14:paraId="445A734D" w14:textId="77777777">
        <w:trPr>
          <w:cantSplit/>
        </w:trPr>
        <w:tc>
          <w:tcPr>
            <w:tcW w:w="5760" w:type="dxa"/>
          </w:tcPr>
          <w:p w14:paraId="462AFCA0" w14:textId="77777777" w:rsidR="006B2C45" w:rsidRPr="001D4CCD" w:rsidRDefault="006B2C45" w:rsidP="006B2C4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7A2A5060" w14:textId="77777777" w:rsidR="006B2C45" w:rsidRPr="009931AA" w:rsidRDefault="006B2C45" w:rsidP="006B2C4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2C45" w:rsidRPr="001D4CCD" w14:paraId="43A7A5FA" w14:textId="77777777">
        <w:trPr>
          <w:cantSplit/>
        </w:trPr>
        <w:tc>
          <w:tcPr>
            <w:tcW w:w="5760" w:type="dxa"/>
          </w:tcPr>
          <w:p w14:paraId="5D0637B3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5293A8FD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C6DF62" w14:textId="77777777" w:rsidR="006B2C45" w:rsidRPr="001D4CCD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974748A" w14:textId="77777777" w:rsidR="006B2C45" w:rsidRPr="00A732DB" w:rsidRDefault="006B2C45" w:rsidP="006B2C4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A732DB" w:rsidRPr="001D4CCD" w14:paraId="1E2A1E03" w14:textId="77777777" w:rsidTr="00B95829">
        <w:trPr>
          <w:cantSplit/>
        </w:trPr>
        <w:tc>
          <w:tcPr>
            <w:tcW w:w="5760" w:type="dxa"/>
          </w:tcPr>
          <w:p w14:paraId="11974B7A" w14:textId="77777777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530" w:type="dxa"/>
          </w:tcPr>
          <w:p w14:paraId="7437511F" w14:textId="26D68D19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  <w:r w:rsidR="006B1ABD"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169</w:t>
            </w:r>
          </w:p>
        </w:tc>
        <w:tc>
          <w:tcPr>
            <w:tcW w:w="270" w:type="dxa"/>
          </w:tcPr>
          <w:p w14:paraId="09300F3F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3C59677" w14:textId="4A680F95" w:rsidR="00A732DB" w:rsidRPr="00A732DB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623</w:t>
            </w:r>
            <w:r w:rsidR="00A732DB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043</w:t>
            </w:r>
          </w:p>
        </w:tc>
      </w:tr>
      <w:tr w:rsidR="00A732DB" w:rsidRPr="001D4CCD" w14:paraId="1F725E7A" w14:textId="77777777" w:rsidTr="00B95829">
        <w:trPr>
          <w:cantSplit/>
        </w:trPr>
        <w:tc>
          <w:tcPr>
            <w:tcW w:w="5760" w:type="dxa"/>
          </w:tcPr>
          <w:p w14:paraId="50CE1734" w14:textId="77777777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</w:tcPr>
          <w:p w14:paraId="0D5D15FD" w14:textId="60512369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6B1ABD"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70" w:type="dxa"/>
          </w:tcPr>
          <w:p w14:paraId="47213432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FDC3F39" w14:textId="0C464F43" w:rsidR="00A732DB" w:rsidRPr="00A732DB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114</w:t>
            </w:r>
            <w:r w:rsidR="00A732DB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583</w:t>
            </w:r>
          </w:p>
        </w:tc>
      </w:tr>
      <w:tr w:rsidR="00A732DB" w:rsidRPr="001D4CCD" w14:paraId="1FCEC733" w14:textId="77777777" w:rsidTr="00B95829">
        <w:trPr>
          <w:cantSplit/>
        </w:trPr>
        <w:tc>
          <w:tcPr>
            <w:tcW w:w="5760" w:type="dxa"/>
          </w:tcPr>
          <w:p w14:paraId="019F2FF6" w14:textId="77777777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530" w:type="dxa"/>
          </w:tcPr>
          <w:p w14:paraId="52FFA856" w14:textId="51C9D3A7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6B1ABD"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270" w:type="dxa"/>
          </w:tcPr>
          <w:p w14:paraId="34E9DF62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B2B8660" w14:textId="7C135666" w:rsidR="00A732DB" w:rsidRPr="00A732DB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63</w:t>
            </w:r>
            <w:r w:rsidR="00A732DB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892</w:t>
            </w:r>
          </w:p>
        </w:tc>
      </w:tr>
      <w:tr w:rsidR="00A732DB" w:rsidRPr="001D4CCD" w14:paraId="3653C2C5" w14:textId="77777777" w:rsidTr="00B95829">
        <w:trPr>
          <w:cantSplit/>
        </w:trPr>
        <w:tc>
          <w:tcPr>
            <w:tcW w:w="5760" w:type="dxa"/>
          </w:tcPr>
          <w:p w14:paraId="5ABCBD74" w14:textId="77777777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</w:tcPr>
          <w:p w14:paraId="15BCE163" w14:textId="2C5601DA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6B1ABD"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</w:tcPr>
          <w:p w14:paraId="0A1F4911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D42CA32" w14:textId="2764DB65" w:rsidR="00A732DB" w:rsidRPr="00A732DB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30</w:t>
            </w:r>
            <w:r w:rsidR="00A732DB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786</w:t>
            </w:r>
          </w:p>
        </w:tc>
      </w:tr>
      <w:tr w:rsidR="00A732DB" w:rsidRPr="001D4CCD" w14:paraId="69E557DA" w14:textId="77777777" w:rsidTr="00B95829">
        <w:trPr>
          <w:cantSplit/>
        </w:trPr>
        <w:tc>
          <w:tcPr>
            <w:tcW w:w="5760" w:type="dxa"/>
          </w:tcPr>
          <w:p w14:paraId="4663DAE7" w14:textId="77777777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เวชภัณฑ์ยาสำหรับสัตว์</w:t>
            </w:r>
          </w:p>
        </w:tc>
        <w:tc>
          <w:tcPr>
            <w:tcW w:w="1530" w:type="dxa"/>
          </w:tcPr>
          <w:p w14:paraId="7FD1B9DD" w14:textId="5F824C67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6B1ABD"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</w:p>
        </w:tc>
        <w:tc>
          <w:tcPr>
            <w:tcW w:w="270" w:type="dxa"/>
          </w:tcPr>
          <w:p w14:paraId="2BD44D58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AA7FEC4" w14:textId="5B2A70BC" w:rsidR="00A732DB" w:rsidRPr="00A732DB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3</w:t>
            </w:r>
            <w:r w:rsidR="00A732DB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141</w:t>
            </w:r>
          </w:p>
        </w:tc>
      </w:tr>
      <w:tr w:rsidR="00A732DB" w:rsidRPr="001D4CCD" w14:paraId="2BADF61F" w14:textId="77777777" w:rsidTr="00B95829">
        <w:trPr>
          <w:cantSplit/>
        </w:trPr>
        <w:tc>
          <w:tcPr>
            <w:tcW w:w="5760" w:type="dxa"/>
          </w:tcPr>
          <w:p w14:paraId="1E683E4F" w14:textId="54A13D38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0883">
              <w:rPr>
                <w:rFonts w:ascii="Angsana New" w:hAnsi="Angsana New"/>
                <w:sz w:val="30"/>
                <w:szCs w:val="30"/>
                <w:cs/>
              </w:rPr>
              <w:t>เครื่องมือแพทย์และอื่นๆ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02B16B2" w14:textId="62438011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6B1ABD" w:rsidRPr="000E46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301274C5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1675B1" w14:textId="23289C1D" w:rsidR="00A732DB" w:rsidRPr="00A732DB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17</w:t>
            </w:r>
            <w:r w:rsidR="00A732DB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767</w:t>
            </w:r>
          </w:p>
        </w:tc>
      </w:tr>
      <w:tr w:rsidR="00A732DB" w:rsidRPr="001D4CCD" w14:paraId="58FD0123" w14:textId="77777777" w:rsidTr="00B95829">
        <w:trPr>
          <w:cantSplit/>
        </w:trPr>
        <w:tc>
          <w:tcPr>
            <w:tcW w:w="5760" w:type="dxa"/>
          </w:tcPr>
          <w:p w14:paraId="4BC7CF8A" w14:textId="0DCFD62B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B71B786" w14:textId="0D1DE9D0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  <w:r w:rsidR="006B1ABD" w:rsidRPr="000E46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70" w:type="dxa"/>
          </w:tcPr>
          <w:p w14:paraId="649A7A13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4A2869" w14:textId="35CA231B" w:rsidR="00A732DB" w:rsidRPr="00A732DB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853</w:t>
            </w:r>
            <w:r w:rsidR="00A732DB"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212</w:t>
            </w:r>
          </w:p>
        </w:tc>
      </w:tr>
      <w:tr w:rsidR="00A732DB" w:rsidRPr="00667867" w14:paraId="1D332853" w14:textId="77777777" w:rsidTr="00645D8B">
        <w:trPr>
          <w:cantSplit/>
        </w:trPr>
        <w:tc>
          <w:tcPr>
            <w:tcW w:w="5760" w:type="dxa"/>
          </w:tcPr>
          <w:p w14:paraId="7D217001" w14:textId="77777777" w:rsidR="00A732DB" w:rsidRPr="00667867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6D2E3D5" w14:textId="77777777" w:rsidR="00A732DB" w:rsidRPr="000E462F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B1375" w14:textId="77777777" w:rsidR="00A732DB" w:rsidRPr="00667867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3A6485F" w14:textId="77777777" w:rsidR="00A732DB" w:rsidRPr="00A732DB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32DB" w:rsidRPr="001D4CCD" w14:paraId="1D51EFD5" w14:textId="77777777" w:rsidTr="00645D8B">
        <w:trPr>
          <w:cantSplit/>
        </w:trPr>
        <w:tc>
          <w:tcPr>
            <w:tcW w:w="5760" w:type="dxa"/>
          </w:tcPr>
          <w:p w14:paraId="4E9EBA63" w14:textId="77777777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3A6157AF" w14:textId="77777777" w:rsidR="00A732DB" w:rsidRPr="000E462F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6DA7BF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0C915B0" w14:textId="77777777" w:rsidR="00A732DB" w:rsidRPr="00A732DB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32DB" w:rsidRPr="001D4CCD" w14:paraId="2DDEC799" w14:textId="77777777" w:rsidTr="00416297">
        <w:trPr>
          <w:cantSplit/>
        </w:trPr>
        <w:tc>
          <w:tcPr>
            <w:tcW w:w="5760" w:type="dxa"/>
          </w:tcPr>
          <w:p w14:paraId="6B6A919F" w14:textId="77777777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72617965" w14:textId="07C1F33F" w:rsidR="00A732DB" w:rsidRPr="00B61C73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 w:rsidR="006B1ABD" w:rsidRPr="00B61C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772</w:t>
            </w:r>
          </w:p>
        </w:tc>
        <w:tc>
          <w:tcPr>
            <w:tcW w:w="270" w:type="dxa"/>
          </w:tcPr>
          <w:p w14:paraId="207B029E" w14:textId="77777777" w:rsidR="00A732DB" w:rsidRPr="005277FF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A2022AB" w14:textId="36CF93EB" w:rsidR="00A732DB" w:rsidRPr="00A732DB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851</w:t>
            </w:r>
            <w:r w:rsidR="00A732DB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782</w:t>
            </w:r>
          </w:p>
        </w:tc>
      </w:tr>
      <w:tr w:rsidR="00A732DB" w:rsidRPr="001D4CCD" w14:paraId="5599B855" w14:textId="77777777" w:rsidTr="00416297">
        <w:trPr>
          <w:cantSplit/>
        </w:trPr>
        <w:tc>
          <w:tcPr>
            <w:tcW w:w="5760" w:type="dxa"/>
          </w:tcPr>
          <w:p w14:paraId="569C0B60" w14:textId="77777777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6D5710" w14:textId="31FB042D" w:rsidR="00A732DB" w:rsidRPr="00B61C73" w:rsidRDefault="009525DE" w:rsidP="00E22CAC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6CB1DDF2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9C84A5" w14:textId="3F240BA6" w:rsidR="00A732DB" w:rsidRPr="00A732DB" w:rsidRDefault="009525DE" w:rsidP="00A732DB">
            <w:pPr>
              <w:pStyle w:val="30"/>
              <w:tabs>
                <w:tab w:val="clear" w:pos="360"/>
                <w:tab w:val="clear" w:pos="720"/>
                <w:tab w:val="decimal" w:pos="124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A732DB" w:rsidRPr="00F90B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sz w:val="30"/>
                <w:szCs w:val="30"/>
                <w:lang w:val="en-US"/>
              </w:rPr>
              <w:t>430</w:t>
            </w:r>
          </w:p>
        </w:tc>
      </w:tr>
      <w:tr w:rsidR="00A732DB" w:rsidRPr="001D4CCD" w14:paraId="379FBBE8" w14:textId="77777777" w:rsidTr="00416297">
        <w:trPr>
          <w:cantSplit/>
        </w:trPr>
        <w:tc>
          <w:tcPr>
            <w:tcW w:w="5760" w:type="dxa"/>
          </w:tcPr>
          <w:p w14:paraId="0541819B" w14:textId="7CDFE6AF" w:rsidR="00A732DB" w:rsidRPr="00BF50E7" w:rsidRDefault="00A732DB" w:rsidP="00A732DB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D15B9ED" w14:textId="14EE51A5" w:rsidR="00A732DB" w:rsidRPr="000E462F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816</w:t>
            </w:r>
            <w:r w:rsidR="006B1ABD" w:rsidRPr="000E46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777</w:t>
            </w:r>
          </w:p>
        </w:tc>
        <w:tc>
          <w:tcPr>
            <w:tcW w:w="270" w:type="dxa"/>
          </w:tcPr>
          <w:p w14:paraId="058A8FCB" w14:textId="77777777" w:rsidR="00A732DB" w:rsidRPr="001D4CCD" w:rsidRDefault="00A732DB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FBB184B" w14:textId="55BFAD30" w:rsidR="00A732DB" w:rsidRPr="00A732DB" w:rsidRDefault="009525DE" w:rsidP="00A732DB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853</w:t>
            </w:r>
            <w:r w:rsidR="00A732DB" w:rsidRPr="00F90B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212</w:t>
            </w:r>
          </w:p>
        </w:tc>
      </w:tr>
    </w:tbl>
    <w:p w14:paraId="7E82C17E" w14:textId="2144390C" w:rsidR="0097784A" w:rsidRPr="00DD6355" w:rsidRDefault="00977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722D3CC7" w14:textId="69ABCA74" w:rsidR="00C2559D" w:rsidRPr="007D0226" w:rsidRDefault="00C2559D" w:rsidP="00C2559D">
      <w:pPr>
        <w:ind w:left="51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ส่วนงานภูมิศาสตร์</w:t>
      </w:r>
    </w:p>
    <w:p w14:paraId="4C819475" w14:textId="77777777" w:rsidR="00C2559D" w:rsidRPr="00DD6355" w:rsidRDefault="00C2559D" w:rsidP="00C2559D">
      <w:pPr>
        <w:ind w:left="518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22291CC1" w14:textId="09164006" w:rsidR="00C2559D" w:rsidRPr="007D0226" w:rsidRDefault="00F5430D" w:rsidP="000501FA">
      <w:pPr>
        <w:ind w:left="51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color w:val="000000"/>
          <w:sz w:val="30"/>
          <w:szCs w:val="30"/>
          <w:cs/>
        </w:rPr>
        <w:t>กลุ่ม</w:t>
      </w:r>
      <w:r w:rsidR="00C2559D" w:rsidRPr="007D0226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="000501FA" w:rsidRPr="007D0226">
        <w:rPr>
          <w:rFonts w:asciiTheme="majorBidi" w:hAnsiTheme="majorBidi" w:cstheme="majorBidi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7D022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3E211808" w14:textId="4F7D2446" w:rsidR="005510C4" w:rsidRPr="007D0226" w:rsidRDefault="005510C4" w:rsidP="00133949">
      <w:pPr>
        <w:ind w:left="518"/>
        <w:rPr>
          <w:rFonts w:asciiTheme="majorBidi" w:hAnsiTheme="majorBidi" w:cstheme="majorBidi"/>
          <w:color w:val="000000"/>
          <w:sz w:val="30"/>
          <w:szCs w:val="30"/>
        </w:rPr>
      </w:pPr>
      <w:r w:rsidRPr="007D0226">
        <w:rPr>
          <w:rFonts w:asciiTheme="majorBidi" w:hAnsiTheme="majorBidi" w:cstheme="majorBidi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13E873" w14:textId="76089A68" w:rsidR="006F21A4" w:rsidRPr="00344A77" w:rsidRDefault="006F21A4" w:rsidP="008240FC">
      <w:pPr>
        <w:ind w:left="51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464"/>
        <w:gridCol w:w="10"/>
      </w:tblGrid>
      <w:tr w:rsidR="006B2C45" w:rsidRPr="00667867" w14:paraId="0C11C0AF" w14:textId="77777777">
        <w:trPr>
          <w:gridAfter w:val="1"/>
          <w:wAfter w:w="10" w:type="dxa"/>
          <w:tblHeader/>
        </w:trPr>
        <w:tc>
          <w:tcPr>
            <w:tcW w:w="5760" w:type="dxa"/>
          </w:tcPr>
          <w:p w14:paraId="769A44F2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4" w:type="dxa"/>
            <w:gridSpan w:val="3"/>
          </w:tcPr>
          <w:p w14:paraId="1753FCB1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2C45" w:rsidRPr="00667867" w14:paraId="6BC942B2" w14:textId="77777777">
        <w:trPr>
          <w:gridAfter w:val="1"/>
          <w:wAfter w:w="10" w:type="dxa"/>
          <w:tblHeader/>
        </w:trPr>
        <w:tc>
          <w:tcPr>
            <w:tcW w:w="5760" w:type="dxa"/>
          </w:tcPr>
          <w:p w14:paraId="2019BDC3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7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264" w:type="dxa"/>
            <w:gridSpan w:val="3"/>
          </w:tcPr>
          <w:p w14:paraId="1691A08F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7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6B2C45" w:rsidRPr="00667867" w14:paraId="69E6549A" w14:textId="77777777">
        <w:trPr>
          <w:tblHeader/>
        </w:trPr>
        <w:tc>
          <w:tcPr>
            <w:tcW w:w="5760" w:type="dxa"/>
          </w:tcPr>
          <w:p w14:paraId="2310A213" w14:textId="02EADB45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A4BB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525DE" w:rsidRPr="009525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25D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25D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FA4B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530" w:type="dxa"/>
            <w:vAlign w:val="center"/>
          </w:tcPr>
          <w:p w14:paraId="50266CAC" w14:textId="0075BC75" w:rsidR="006B2C45" w:rsidRPr="00667867" w:rsidRDefault="0095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6D23DE0B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140A4ADA" w14:textId="573E86AD" w:rsidR="006B2C45" w:rsidRPr="00667867" w:rsidRDefault="009525DE" w:rsidP="00957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2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6B2C45" w:rsidRPr="00667867" w14:paraId="154234E6" w14:textId="77777777">
        <w:trPr>
          <w:gridAfter w:val="1"/>
          <w:wAfter w:w="10" w:type="dxa"/>
          <w:tblHeader/>
        </w:trPr>
        <w:tc>
          <w:tcPr>
            <w:tcW w:w="5760" w:type="dxa"/>
          </w:tcPr>
          <w:p w14:paraId="444875C1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4" w:type="dxa"/>
            <w:gridSpan w:val="3"/>
          </w:tcPr>
          <w:p w14:paraId="2ADA56D7" w14:textId="77777777" w:rsidR="006B2C45" w:rsidRPr="00667867" w:rsidRDefault="006B2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32DB" w:rsidRPr="00667867" w14:paraId="6EBD56D1" w14:textId="77777777" w:rsidTr="00272DFE">
        <w:tc>
          <w:tcPr>
            <w:tcW w:w="5760" w:type="dxa"/>
          </w:tcPr>
          <w:p w14:paraId="27F41746" w14:textId="77777777" w:rsidR="00A732DB" w:rsidRPr="00667867" w:rsidRDefault="00A732DB" w:rsidP="00A732D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</w:tcPr>
          <w:p w14:paraId="5A2DA95A" w14:textId="5D2D6F88" w:rsidR="00A732DB" w:rsidRPr="000E462F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785</w:t>
            </w:r>
            <w:r w:rsidR="00467AC1" w:rsidRPr="000E46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</w:p>
        </w:tc>
        <w:tc>
          <w:tcPr>
            <w:tcW w:w="270" w:type="dxa"/>
          </w:tcPr>
          <w:p w14:paraId="24C6C221" w14:textId="77777777" w:rsidR="00A732DB" w:rsidRPr="00667867" w:rsidRDefault="00A732DB" w:rsidP="00A7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78123D0F" w14:textId="6930BC91" w:rsidR="00A732DB" w:rsidRPr="00667867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817</w:t>
            </w:r>
            <w:r w:rsidR="00A732DB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</w:tr>
      <w:tr w:rsidR="00A732DB" w:rsidRPr="00667867" w14:paraId="2D36B949" w14:textId="77777777" w:rsidTr="00272DFE">
        <w:tc>
          <w:tcPr>
            <w:tcW w:w="5760" w:type="dxa"/>
          </w:tcPr>
          <w:p w14:paraId="70B87F31" w14:textId="77777777" w:rsidR="00A732DB" w:rsidRPr="00667867" w:rsidRDefault="00A732DB" w:rsidP="00A732D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530" w:type="dxa"/>
          </w:tcPr>
          <w:p w14:paraId="70F470F6" w14:textId="10B1CF3B" w:rsidR="00A732DB" w:rsidRPr="000E462F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467AC1" w:rsidRPr="000E46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</w:tcPr>
          <w:p w14:paraId="6C9E7870" w14:textId="77777777" w:rsidR="00A732DB" w:rsidRPr="00667867" w:rsidRDefault="00A732DB" w:rsidP="00A7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67F5042" w14:textId="6BF572AC" w:rsidR="00A732DB" w:rsidRPr="00667867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A732DB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</w:tr>
      <w:tr w:rsidR="00A732DB" w:rsidRPr="00667867" w14:paraId="5C09D786" w14:textId="77777777" w:rsidTr="00272DFE">
        <w:tc>
          <w:tcPr>
            <w:tcW w:w="5760" w:type="dxa"/>
          </w:tcPr>
          <w:p w14:paraId="5AC92734" w14:textId="77777777" w:rsidR="00A732DB" w:rsidRPr="00667867" w:rsidRDefault="00A732DB" w:rsidP="00A732DB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530" w:type="dxa"/>
          </w:tcPr>
          <w:p w14:paraId="71F1E382" w14:textId="40482445" w:rsidR="00A732DB" w:rsidRPr="000E462F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67AC1" w:rsidRPr="000E46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270" w:type="dxa"/>
          </w:tcPr>
          <w:p w14:paraId="67B1E876" w14:textId="77777777" w:rsidR="00A732DB" w:rsidRPr="00667867" w:rsidRDefault="00A732DB" w:rsidP="00A7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2F2FE8FC" w14:textId="7AC758F4" w:rsidR="00A732DB" w:rsidRPr="006202D5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37CF0" w:rsidRPr="00620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</w:tr>
      <w:tr w:rsidR="00A732DB" w:rsidRPr="00667867" w14:paraId="1315782F" w14:textId="77777777" w:rsidTr="00272DFE">
        <w:tc>
          <w:tcPr>
            <w:tcW w:w="5760" w:type="dxa"/>
          </w:tcPr>
          <w:p w14:paraId="009E1091" w14:textId="77777777" w:rsidR="00A732DB" w:rsidRPr="00667867" w:rsidRDefault="00A732DB" w:rsidP="00A732DB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530" w:type="dxa"/>
          </w:tcPr>
          <w:p w14:paraId="4AEE38D5" w14:textId="7EA8144B" w:rsidR="00A732DB" w:rsidRPr="000E462F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67AC1" w:rsidRPr="000E46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839</w:t>
            </w:r>
          </w:p>
        </w:tc>
        <w:tc>
          <w:tcPr>
            <w:tcW w:w="270" w:type="dxa"/>
          </w:tcPr>
          <w:p w14:paraId="30071906" w14:textId="77777777" w:rsidR="00A732DB" w:rsidRPr="00667867" w:rsidRDefault="00A732DB" w:rsidP="00A7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B57D1B9" w14:textId="7CC8D4DF" w:rsidR="00A732DB" w:rsidRPr="006202D5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37CF0" w:rsidRPr="006202D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</w:tr>
      <w:tr w:rsidR="00A732DB" w:rsidRPr="00667867" w14:paraId="6715BD9C" w14:textId="77777777" w:rsidTr="00272DFE">
        <w:tc>
          <w:tcPr>
            <w:tcW w:w="5760" w:type="dxa"/>
          </w:tcPr>
          <w:p w14:paraId="2610F8FA" w14:textId="4F723283" w:rsidR="00A732DB" w:rsidRPr="00667867" w:rsidRDefault="00A732DB" w:rsidP="00A732DB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530" w:type="dxa"/>
          </w:tcPr>
          <w:p w14:paraId="742C625D" w14:textId="7B3F869E" w:rsidR="00A732DB" w:rsidRPr="00CF2F7E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67AC1" w:rsidRPr="00CF2F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270" w:type="dxa"/>
          </w:tcPr>
          <w:p w14:paraId="65C677EE" w14:textId="77777777" w:rsidR="00A732DB" w:rsidRPr="00667867" w:rsidRDefault="00A732DB" w:rsidP="00A7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09F3BFE7" w14:textId="1C4EC245" w:rsidR="00A732DB" w:rsidRPr="006202D5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9002C7" w:rsidRPr="006202D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</w:p>
        </w:tc>
      </w:tr>
      <w:tr w:rsidR="00A732DB" w:rsidRPr="00667867" w14:paraId="3482DEF0" w14:textId="77777777" w:rsidTr="00272DFE">
        <w:tc>
          <w:tcPr>
            <w:tcW w:w="5760" w:type="dxa"/>
          </w:tcPr>
          <w:p w14:paraId="39B04B9C" w14:textId="77777777" w:rsidR="00A732DB" w:rsidRPr="00667867" w:rsidRDefault="00A732DB" w:rsidP="00A732DB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530" w:type="dxa"/>
          </w:tcPr>
          <w:p w14:paraId="3B5183C7" w14:textId="1BA6AC2F" w:rsidR="00A732DB" w:rsidRPr="00CF2F7E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657</w:t>
            </w:r>
          </w:p>
        </w:tc>
        <w:tc>
          <w:tcPr>
            <w:tcW w:w="270" w:type="dxa"/>
          </w:tcPr>
          <w:p w14:paraId="4139368B" w14:textId="77777777" w:rsidR="00A732DB" w:rsidRPr="00667867" w:rsidRDefault="00A732DB" w:rsidP="00A7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4AEE56C0" w14:textId="7C79A9BD" w:rsidR="00A732DB" w:rsidRPr="00667867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732DB" w:rsidRPr="00CF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960</w:t>
            </w:r>
          </w:p>
        </w:tc>
      </w:tr>
      <w:tr w:rsidR="00A732DB" w:rsidRPr="00667867" w14:paraId="2010B21E" w14:textId="77777777" w:rsidTr="00272DFE">
        <w:tc>
          <w:tcPr>
            <w:tcW w:w="5760" w:type="dxa"/>
          </w:tcPr>
          <w:p w14:paraId="1BAF7934" w14:textId="24A236D3" w:rsidR="00A732DB" w:rsidRPr="00667867" w:rsidRDefault="00A732DB" w:rsidP="00A732DB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8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6678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5C97577" w14:textId="0D8E5926" w:rsidR="00A732DB" w:rsidRPr="000E462F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816</w:t>
            </w:r>
            <w:r w:rsidR="00467AC1" w:rsidRPr="000E46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270" w:type="dxa"/>
          </w:tcPr>
          <w:p w14:paraId="0CAC2B34" w14:textId="77777777" w:rsidR="00A732DB" w:rsidRPr="00667867" w:rsidRDefault="00A732DB" w:rsidP="00A73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021C9E" w14:textId="4DCA5E83" w:rsidR="00A732DB" w:rsidRPr="00667867" w:rsidRDefault="009525DE" w:rsidP="00A732DB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  <w:r w:rsidR="00A732DB" w:rsidRPr="00CF2BA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525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212</w:t>
            </w:r>
          </w:p>
        </w:tc>
      </w:tr>
    </w:tbl>
    <w:p w14:paraId="3D283C7B" w14:textId="41A43411" w:rsidR="00060D67" w:rsidRPr="007D0226" w:rsidRDefault="0082279F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lastRenderedPageBreak/>
        <w:t>รายได้จากลูกค้ารายหนึ่งจากส่วนงานธุรกิจยาและเวชภัณฑ์ของกลุ่มบริษัทเป็นเงิน</w:t>
      </w:r>
      <w:r w:rsidRPr="0053256E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F971C7" w:rsidRPr="0053256E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340</w:t>
      </w:r>
      <w:r w:rsidR="00467AC1" w:rsidRPr="0097410D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4</w:t>
      </w:r>
      <w:r w:rsidR="00CC3FFA" w:rsidRPr="0097410D">
        <w:rPr>
          <w:rFonts w:asciiTheme="majorBidi" w:hAnsiTheme="majorBidi" w:cstheme="majorBidi"/>
          <w:sz w:val="30"/>
          <w:szCs w:val="30"/>
        </w:rPr>
        <w:t xml:space="preserve"> </w:t>
      </w:r>
      <w:r w:rsidR="004E00DD" w:rsidRPr="0097410D">
        <w:rPr>
          <w:rFonts w:asciiTheme="majorBidi" w:hAnsiTheme="majorBidi" w:cstheme="majorBidi"/>
          <w:sz w:val="30"/>
          <w:szCs w:val="30"/>
          <w:cs/>
        </w:rPr>
        <w:t>ล้า</w:t>
      </w:r>
      <w:r w:rsidR="004E00DD" w:rsidRPr="007D0226">
        <w:rPr>
          <w:rFonts w:asciiTheme="majorBidi" w:hAnsiTheme="majorBidi" w:cstheme="majorBidi"/>
          <w:sz w:val="30"/>
          <w:szCs w:val="30"/>
          <w:cs/>
        </w:rPr>
        <w:t>นบาท</w:t>
      </w:r>
      <w:r w:rsidR="007336FD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8C4B1A" w:rsidRPr="007D0226">
        <w:rPr>
          <w:rFonts w:asciiTheme="majorBidi" w:hAnsiTheme="majorBidi" w:cstheme="majorBidi"/>
          <w:sz w:val="30"/>
          <w:szCs w:val="30"/>
        </w:rPr>
        <w:br/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317</w:t>
      </w:r>
      <w:r w:rsidR="00A732DB" w:rsidRPr="00A732D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A732DB" w:rsidRPr="00A732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34F79" w:rsidRPr="007D022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336FD" w:rsidRPr="007D0226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336FD" w:rsidRPr="007D0226">
        <w:rPr>
          <w:rFonts w:asciiTheme="majorBidi" w:hAnsiTheme="majorBidi" w:cstheme="majorBidi"/>
          <w:sz w:val="30"/>
          <w:szCs w:val="30"/>
        </w:rPr>
        <w:t xml:space="preserve"> </w:t>
      </w:r>
      <w:r w:rsidR="004E00DD" w:rsidRPr="007D0226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CFE1B46" w14:textId="77777777" w:rsidR="004E00DD" w:rsidRPr="00344A77" w:rsidRDefault="004E00DD" w:rsidP="00E5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684E7B55" w14:textId="6D0392EB" w:rsidR="001168AA" w:rsidRPr="0016366D" w:rsidRDefault="001168AA" w:rsidP="001168AA">
      <w:pPr>
        <w:pStyle w:val="Heading2"/>
        <w:tabs>
          <w:tab w:val="clear" w:pos="340"/>
        </w:tabs>
        <w:ind w:left="540" w:hanging="540"/>
      </w:pPr>
      <w:r w:rsidRPr="0016366D">
        <w:rPr>
          <w:cs/>
        </w:rPr>
        <w:t>ภาษีเงินได้</w:t>
      </w:r>
    </w:p>
    <w:p w14:paraId="25DE554E" w14:textId="77777777" w:rsidR="001168AA" w:rsidRPr="00344A77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EC8367E" w14:textId="48F4EECE" w:rsidR="000704C2" w:rsidRDefault="00061790" w:rsidP="00A95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958FA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BA30C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958F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sz w:val="30"/>
          <w:szCs w:val="30"/>
        </w:rPr>
        <w:br/>
      </w:r>
      <w:r w:rsidR="009525DE" w:rsidRPr="009525DE">
        <w:rPr>
          <w:rFonts w:asciiTheme="majorBidi" w:hAnsiTheme="majorBidi" w:cstheme="majorBidi"/>
          <w:sz w:val="30"/>
          <w:szCs w:val="30"/>
        </w:rPr>
        <w:t>30</w:t>
      </w:r>
      <w:r w:rsidR="00A732DB" w:rsidRPr="00A732DB">
        <w:rPr>
          <w:rFonts w:asciiTheme="majorBidi" w:hAnsiTheme="majorBidi" w:cstheme="majorBidi"/>
          <w:sz w:val="30"/>
          <w:szCs w:val="30"/>
        </w:rPr>
        <w:t xml:space="preserve"> </w:t>
      </w:r>
      <w:r w:rsidR="00A732DB" w:rsidRPr="00A732DB">
        <w:rPr>
          <w:rFonts w:asciiTheme="majorBidi" w:hAnsiTheme="majorBidi"/>
          <w:sz w:val="30"/>
          <w:szCs w:val="30"/>
          <w:cs/>
        </w:rPr>
        <w:t xml:space="preserve">มิถุนายน </w:t>
      </w:r>
      <w:r w:rsidR="009525DE" w:rsidRPr="009525DE">
        <w:rPr>
          <w:rFonts w:asciiTheme="majorBidi" w:hAnsiTheme="majorBidi" w:cstheme="majorBidi"/>
          <w:sz w:val="30"/>
          <w:szCs w:val="30"/>
        </w:rPr>
        <w:t>2569</w:t>
      </w:r>
      <w:r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sz w:val="30"/>
          <w:szCs w:val="30"/>
          <w:cs/>
        </w:rPr>
        <w:t>คือร้อยละ</w:t>
      </w:r>
      <w:r w:rsidR="003804AF"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20</w:t>
      </w:r>
      <w:r w:rsidR="00BA30CF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1</w:t>
      </w:r>
      <w:r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sz w:val="30"/>
          <w:szCs w:val="30"/>
          <w:cs/>
        </w:rPr>
        <w:t>และ</w:t>
      </w:r>
      <w:r w:rsidR="00463560" w:rsidRPr="00A958FA">
        <w:rPr>
          <w:rFonts w:asciiTheme="majorBidi" w:hAnsiTheme="majorBidi" w:cstheme="majorBidi"/>
          <w:sz w:val="30"/>
          <w:szCs w:val="30"/>
          <w:cs/>
        </w:rPr>
        <w:t>ร้อยล</w:t>
      </w:r>
      <w:r w:rsidR="00432B4F" w:rsidRPr="00A958FA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9525DE" w:rsidRPr="009525DE">
        <w:rPr>
          <w:rFonts w:asciiTheme="majorBidi" w:hAnsiTheme="majorBidi" w:cstheme="majorBidi"/>
          <w:sz w:val="30"/>
          <w:szCs w:val="30"/>
        </w:rPr>
        <w:t>13</w:t>
      </w:r>
      <w:r w:rsidR="00BA30CF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2</w:t>
      </w:r>
      <w:r w:rsidR="00F718B6"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A958FA">
        <w:rPr>
          <w:rFonts w:asciiTheme="majorBidi" w:hAnsiTheme="majorBidi" w:cstheme="majorBidi"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A958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ร้อยละ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A732DB" w:rsidRPr="00A732D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A732DB" w:rsidRPr="00A732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และร้อยละ 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13</w:t>
      </w:r>
      <w:r w:rsidR="00A732DB" w:rsidRPr="00A732D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732DB" w:rsidRPr="00A732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958FA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E6E2A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A958FA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การเปลี่ยนแปลงในอัตราภาษีเงินได้ที่แท้จริงของกลุ่มบริษัทมีสาเหตุหลัก</w:t>
      </w:r>
      <w:r w:rsidRPr="005E2E98">
        <w:rPr>
          <w:rFonts w:asciiTheme="majorBidi" w:hAnsiTheme="majorBidi" w:cstheme="majorBidi"/>
          <w:sz w:val="30"/>
          <w:szCs w:val="30"/>
          <w:cs/>
        </w:rPr>
        <w:t>มาจาก</w:t>
      </w:r>
      <w:r w:rsidR="00294B9F" w:rsidRPr="005E2E98">
        <w:rPr>
          <w:rFonts w:asciiTheme="majorBidi" w:hAnsiTheme="majorBidi" w:cstheme="majorBidi"/>
          <w:sz w:val="30"/>
          <w:szCs w:val="30"/>
          <w:cs/>
        </w:rPr>
        <w:t>ค่าใช้จ่ายที่ต้องห้ามทางภาษี</w:t>
      </w:r>
      <w:r w:rsidR="003E0995" w:rsidRPr="005E2E98">
        <w:rPr>
          <w:rFonts w:asciiTheme="majorBidi" w:hAnsiTheme="majorBidi"/>
          <w:sz w:val="30"/>
          <w:szCs w:val="30"/>
          <w:cs/>
        </w:rPr>
        <w:t>และ</w:t>
      </w:r>
      <w:r w:rsidR="0011752C">
        <w:rPr>
          <w:rFonts w:asciiTheme="majorBidi" w:hAnsiTheme="majorBidi" w:hint="cs"/>
          <w:sz w:val="30"/>
          <w:szCs w:val="30"/>
          <w:cs/>
        </w:rPr>
        <w:t>ความแตกต่างของรายการสัญญาเช่าทางบัญชีและทางภาษี</w:t>
      </w:r>
      <w:r w:rsidR="009306ED" w:rsidRPr="009306ED">
        <w:rPr>
          <w:rFonts w:asciiTheme="majorBidi" w:hAnsiTheme="majorBidi"/>
          <w:sz w:val="30"/>
          <w:szCs w:val="30"/>
          <w:cs/>
        </w:rPr>
        <w:t xml:space="preserve"> </w:t>
      </w:r>
      <w:r w:rsidR="00AB1A3F">
        <w:rPr>
          <w:rFonts w:asciiTheme="majorBidi" w:hAnsiTheme="majorBidi" w:hint="cs"/>
          <w:sz w:val="30"/>
          <w:szCs w:val="30"/>
          <w:cs/>
        </w:rPr>
        <w:t>และ</w:t>
      </w:r>
      <w:r w:rsidR="002C158B" w:rsidRPr="002C158B">
        <w:rPr>
          <w:rFonts w:asciiTheme="majorBidi" w:hAnsiTheme="majorBidi"/>
          <w:sz w:val="30"/>
          <w:szCs w:val="30"/>
          <w:cs/>
        </w:rPr>
        <w:t>การเปลี่ยนแปลงในอัตราภาษีเงินได้ที่แท้จริงของ</w:t>
      </w:r>
      <w:r w:rsidR="00115066" w:rsidRPr="00115066">
        <w:rPr>
          <w:rFonts w:asciiTheme="majorBidi" w:hAnsiTheme="majorBidi"/>
          <w:sz w:val="30"/>
          <w:szCs w:val="30"/>
          <w:cs/>
        </w:rPr>
        <w:t>บริษัทมีสาเหตุหลัก</w:t>
      </w:r>
      <w:r w:rsidR="00115066">
        <w:rPr>
          <w:rFonts w:asciiTheme="majorBidi" w:hAnsiTheme="majorBidi" w:hint="cs"/>
          <w:sz w:val="30"/>
          <w:szCs w:val="30"/>
          <w:cs/>
        </w:rPr>
        <w:t>มาจาก</w:t>
      </w:r>
      <w:r w:rsidR="00FF19B9">
        <w:rPr>
          <w:rFonts w:asciiTheme="majorBidi" w:hAnsiTheme="majorBidi" w:hint="cs"/>
          <w:sz w:val="30"/>
          <w:szCs w:val="30"/>
          <w:cs/>
        </w:rPr>
        <w:t>เงินปันผลรับจากบริษัทย่อย</w:t>
      </w:r>
      <w:r w:rsidR="006A5CDA">
        <w:rPr>
          <w:rFonts w:asciiTheme="majorBidi" w:hAnsiTheme="majorBidi" w:hint="cs"/>
          <w:sz w:val="30"/>
          <w:szCs w:val="30"/>
          <w:cs/>
        </w:rPr>
        <w:t>และ</w:t>
      </w:r>
      <w:r w:rsidR="001F320E">
        <w:rPr>
          <w:rFonts w:asciiTheme="majorBidi" w:hAnsiTheme="majorBidi" w:hint="cs"/>
          <w:sz w:val="30"/>
          <w:szCs w:val="30"/>
          <w:cs/>
        </w:rPr>
        <w:t>รายการกลับ</w:t>
      </w:r>
      <w:r w:rsidR="00581544">
        <w:rPr>
          <w:rFonts w:asciiTheme="majorBidi" w:hAnsiTheme="majorBidi" w:hint="cs"/>
          <w:sz w:val="30"/>
          <w:szCs w:val="30"/>
          <w:cs/>
        </w:rPr>
        <w:t>ความแตกต่างของรายการ</w:t>
      </w:r>
      <w:r w:rsidR="006A5CDA">
        <w:rPr>
          <w:rFonts w:asciiTheme="majorBidi" w:hAnsiTheme="majorBidi" w:hint="cs"/>
          <w:sz w:val="30"/>
          <w:szCs w:val="30"/>
          <w:cs/>
        </w:rPr>
        <w:t>สัญญาเช่าทางภาษี</w:t>
      </w:r>
      <w:r w:rsidR="006A5CD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525DE" w:rsidRPr="009525D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078AE" w:rsidRPr="00A958F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27A0C" w:rsidRPr="00A27A0C">
        <w:rPr>
          <w:rFonts w:ascii="Angsana New" w:hAnsi="Angsana New"/>
          <w:i/>
          <w:iCs/>
          <w:sz w:val="30"/>
          <w:szCs w:val="30"/>
          <w:cs/>
        </w:rPr>
        <w:t>ค่าใช้จ่ายที่ต้องห้ามทางภาษีและเงินปันผลรับจากบริษัทย่อยที่ไม่ต้องเสียภาษี</w:t>
      </w:r>
      <w:r w:rsidRPr="00A958F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B0ADAD1" w14:textId="48A3E1A0" w:rsidR="000704C2" w:rsidRDefault="00070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AFA1FA3" w14:textId="6908DDB0" w:rsidR="00F33A46" w:rsidRPr="005E2263" w:rsidRDefault="00F33A46" w:rsidP="00B67F67">
      <w:pPr>
        <w:pStyle w:val="Heading2"/>
        <w:tabs>
          <w:tab w:val="clear" w:pos="340"/>
        </w:tabs>
        <w:ind w:left="540" w:hanging="540"/>
      </w:pPr>
      <w:r w:rsidRPr="005E2263">
        <w:rPr>
          <w:rFonts w:hint="cs"/>
          <w:cs/>
        </w:rPr>
        <w:t>เงินปันผล</w:t>
      </w:r>
    </w:p>
    <w:p w14:paraId="3462F6E9" w14:textId="4B47DEB9" w:rsidR="00F33A46" w:rsidRPr="00344A77" w:rsidRDefault="00F33A46" w:rsidP="00F33A46">
      <w:pPr>
        <w:rPr>
          <w:rFonts w:asciiTheme="majorBidi" w:hAnsiTheme="majorBidi" w:cstheme="majorBidi"/>
          <w:sz w:val="30"/>
          <w:szCs w:val="30"/>
        </w:rPr>
      </w:pPr>
      <w:r w:rsidRPr="005E2263">
        <w:rPr>
          <w:cs/>
        </w:rPr>
        <w:tab/>
      </w:r>
      <w:r w:rsidRPr="005E2263">
        <w:rPr>
          <w:cs/>
        </w:rPr>
        <w:tab/>
      </w:r>
    </w:p>
    <w:p w14:paraId="4CD8A46F" w14:textId="77777777" w:rsidR="00F33A46" w:rsidRPr="005E2263" w:rsidRDefault="00F33A46" w:rsidP="00F33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E2263">
        <w:rPr>
          <w:rFonts w:ascii="Angsana New" w:hAnsi="Angsana New" w:hint="cs"/>
          <w:sz w:val="30"/>
          <w:szCs w:val="30"/>
          <w:cs/>
        </w:rPr>
        <w:t>ผู้ถือหุ้นและคณะกรรมการของกลุ่มบริษัทและบริษัทได้อนุมัติเงินปันผลดังต่อไปนี้</w:t>
      </w:r>
    </w:p>
    <w:p w14:paraId="2E291E40" w14:textId="77777777" w:rsidR="00F33A46" w:rsidRPr="00344A77" w:rsidRDefault="00F33A46" w:rsidP="00F33A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2520"/>
        <w:gridCol w:w="1890"/>
        <w:gridCol w:w="1890"/>
        <w:gridCol w:w="1530"/>
        <w:gridCol w:w="236"/>
        <w:gridCol w:w="1294"/>
      </w:tblGrid>
      <w:tr w:rsidR="00F33A46" w:rsidRPr="005E2263" w14:paraId="1748DEEE" w14:textId="77777777" w:rsidTr="0048223D">
        <w:trPr>
          <w:tblHeader/>
        </w:trPr>
        <w:tc>
          <w:tcPr>
            <w:tcW w:w="2520" w:type="dxa"/>
            <w:vAlign w:val="bottom"/>
          </w:tcPr>
          <w:p w14:paraId="7A7A549D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20D034C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26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0844429F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26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3DBC703B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226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012A5031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226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4F532996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2263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446F4BC4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7CBA6F32" w14:textId="77777777" w:rsidR="00F33A46" w:rsidRPr="005E2263" w:rsidDel="00D43E7A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226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33A46" w:rsidRPr="005E2263" w14:paraId="0A9A9F34" w14:textId="77777777" w:rsidTr="0048223D">
        <w:trPr>
          <w:tblHeader/>
        </w:trPr>
        <w:tc>
          <w:tcPr>
            <w:tcW w:w="2520" w:type="dxa"/>
          </w:tcPr>
          <w:p w14:paraId="619D1D69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37E33E3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997722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7C543A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E22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1B81F18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F8DB662" w14:textId="77777777" w:rsidR="00F33A46" w:rsidRPr="005E2263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226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3A46" w:rsidRPr="00741A92" w14:paraId="030F7B23" w14:textId="77777777" w:rsidTr="0048223D">
        <w:tc>
          <w:tcPr>
            <w:tcW w:w="2520" w:type="dxa"/>
          </w:tcPr>
          <w:p w14:paraId="68DA39F2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5E22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890" w:type="dxa"/>
          </w:tcPr>
          <w:p w14:paraId="16EDF1A0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415B5281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6778EE5C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255D34E9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</w:tcPr>
          <w:p w14:paraId="03C3A14B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F33A46" w:rsidRPr="00741A92" w14:paraId="7757BB19" w14:textId="77777777" w:rsidTr="0048223D">
        <w:tc>
          <w:tcPr>
            <w:tcW w:w="2520" w:type="dxa"/>
          </w:tcPr>
          <w:p w14:paraId="03F3ACBC" w14:textId="2793BB0B" w:rsidR="00F33A46" w:rsidRPr="004B029A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02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9525DE" w:rsidRPr="009525DE">
              <w:rPr>
                <w:rFonts w:ascii="Angsana New" w:hAnsi="Angsana New"/>
                <w:i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3636528F" w14:textId="77777777" w:rsidR="00F33A46" w:rsidRPr="004B029A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0A1380" w14:textId="77777777" w:rsidR="00F33A46" w:rsidRPr="004B029A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9B0511" w14:textId="77777777" w:rsidR="00F33A46" w:rsidRPr="004B029A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1E48C5" w14:textId="77777777" w:rsidR="00F33A46" w:rsidRPr="004B029A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DAA779" w14:textId="77777777" w:rsidR="00F33A46" w:rsidRPr="004B029A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A46" w:rsidRPr="00741A92" w14:paraId="7D6278E2" w14:textId="77777777" w:rsidTr="0048223D">
        <w:tc>
          <w:tcPr>
            <w:tcW w:w="2520" w:type="dxa"/>
          </w:tcPr>
          <w:p w14:paraId="7BB1AEE1" w14:textId="21BC50B6" w:rsidR="00F33A46" w:rsidRPr="004B029A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4B029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9525DE" w:rsidRPr="009525D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6A8EF73B" w14:textId="3E5AE4CC" w:rsidR="00F33A46" w:rsidRPr="004B029A" w:rsidRDefault="009525D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1</w:t>
            </w:r>
            <w:r w:rsidR="00F33A46" w:rsidRPr="004B02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3A46" w:rsidRPr="004B029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09AF7844" w14:textId="145403F0" w:rsidR="00F33A46" w:rsidRPr="004B029A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029A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9525DE"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2BA57669" w14:textId="1114C8BE" w:rsidR="00F33A46" w:rsidRPr="004B029A" w:rsidRDefault="009525D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0</w:t>
            </w:r>
            <w:r w:rsidR="00F33A46" w:rsidRPr="004B029A">
              <w:rPr>
                <w:rFonts w:ascii="Angsana New" w:hAnsi="Angsana New"/>
                <w:sz w:val="30"/>
                <w:szCs w:val="30"/>
              </w:rPr>
              <w:t>.</w:t>
            </w:r>
            <w:r w:rsidRPr="009525DE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14:paraId="05BC6C58" w14:textId="77777777" w:rsidR="00F33A46" w:rsidRPr="004B029A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8952969" w14:textId="69420CBD" w:rsidR="00F33A46" w:rsidRPr="004B029A" w:rsidRDefault="009525DE" w:rsidP="0048223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30</w:t>
            </w:r>
            <w:r w:rsidR="00F33A46" w:rsidRPr="004B029A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42674E" w:rsidRPr="00741A92" w14:paraId="0BAF69E1" w14:textId="77777777" w:rsidTr="0048223D">
        <w:tc>
          <w:tcPr>
            <w:tcW w:w="2520" w:type="dxa"/>
          </w:tcPr>
          <w:p w14:paraId="6E6B6BEF" w14:textId="7253B95A" w:rsidR="0042674E" w:rsidRPr="004B029A" w:rsidRDefault="004820DD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B029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9525DE"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2A18AA1C" w14:textId="7BE69D8A" w:rsidR="0042674E" w:rsidRPr="004B029A" w:rsidRDefault="009525D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11</w:t>
            </w:r>
            <w:r w:rsidR="002F2F0A" w:rsidRPr="004B029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F2F0A" w:rsidRPr="004B029A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0F42B86F" w14:textId="243543C8" w:rsidR="0042674E" w:rsidRPr="004B029A" w:rsidRDefault="009B4CA4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029A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9525DE"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0DAA4003" w14:textId="4745BBC5" w:rsidR="0042674E" w:rsidRPr="004B029A" w:rsidRDefault="009525D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0</w:t>
            </w:r>
            <w:r w:rsidR="009047CC" w:rsidRPr="004B029A">
              <w:rPr>
                <w:rFonts w:ascii="Angsana New" w:hAnsi="Angsana New"/>
                <w:sz w:val="30"/>
                <w:szCs w:val="30"/>
              </w:rPr>
              <w:t>.</w:t>
            </w:r>
            <w:r w:rsidRPr="009525DE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236" w:type="dxa"/>
          </w:tcPr>
          <w:p w14:paraId="576663B8" w14:textId="77777777" w:rsidR="0042674E" w:rsidRPr="004B029A" w:rsidRDefault="0042674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0C5F44" w14:textId="3827CBF0" w:rsidR="0042674E" w:rsidRPr="004B029A" w:rsidRDefault="009525DE" w:rsidP="0048223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24</w:t>
            </w:r>
            <w:r w:rsidR="00522E99" w:rsidRPr="004B029A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33A46" w:rsidRPr="00741A92" w14:paraId="3C0DA41F" w14:textId="77777777" w:rsidTr="0048223D">
        <w:tc>
          <w:tcPr>
            <w:tcW w:w="2520" w:type="dxa"/>
          </w:tcPr>
          <w:p w14:paraId="45C46AD7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890" w:type="dxa"/>
          </w:tcPr>
          <w:p w14:paraId="1B4393F2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90" w:type="dxa"/>
          </w:tcPr>
          <w:p w14:paraId="0A8F7C97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530" w:type="dxa"/>
          </w:tcPr>
          <w:p w14:paraId="3DAB5FE2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</w:tcPr>
          <w:p w14:paraId="728A2F53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94" w:type="dxa"/>
          </w:tcPr>
          <w:p w14:paraId="3A467545" w14:textId="77777777" w:rsidR="00F33A46" w:rsidRPr="00741A92" w:rsidRDefault="00F33A46" w:rsidP="0048223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F33A46" w:rsidRPr="00741A92" w14:paraId="3052EAF5" w14:textId="77777777" w:rsidTr="0048223D">
        <w:tc>
          <w:tcPr>
            <w:tcW w:w="2520" w:type="dxa"/>
          </w:tcPr>
          <w:p w14:paraId="725DFABF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5E22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890" w:type="dxa"/>
          </w:tcPr>
          <w:p w14:paraId="1A696827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58CD4FE5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577EF914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3D265BE4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94" w:type="dxa"/>
          </w:tcPr>
          <w:p w14:paraId="03A01BB0" w14:textId="77777777" w:rsidR="00F33A46" w:rsidRPr="00741A92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F33A46" w:rsidRPr="004B591D" w14:paraId="07374EB5" w14:textId="77777777" w:rsidTr="0048223D">
        <w:tc>
          <w:tcPr>
            <w:tcW w:w="2520" w:type="dxa"/>
          </w:tcPr>
          <w:p w14:paraId="780C7F6F" w14:textId="0D3A9754" w:rsidR="00F33A46" w:rsidRPr="001C36DC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C36D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="009525DE" w:rsidRPr="009525DE">
              <w:rPr>
                <w:rFonts w:ascii="Angsana New" w:hAnsi="Angsana New"/>
                <w:i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1281BBA4" w14:textId="77777777" w:rsidR="00F33A46" w:rsidRPr="001C36DC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082EDD" w14:textId="77777777" w:rsidR="00F33A46" w:rsidRPr="001C36DC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FA952C" w14:textId="77777777" w:rsidR="00F33A46" w:rsidRPr="001C36DC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399E5C" w14:textId="77777777" w:rsidR="00F33A46" w:rsidRPr="001C36DC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7D2669" w14:textId="77777777" w:rsidR="00F33A46" w:rsidRPr="001C36DC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A46" w:rsidRPr="004B591D" w14:paraId="2493264A" w14:textId="77777777" w:rsidTr="0048223D">
        <w:tc>
          <w:tcPr>
            <w:tcW w:w="2520" w:type="dxa"/>
          </w:tcPr>
          <w:p w14:paraId="6FD330F2" w14:textId="014F5A7A" w:rsidR="00F33A46" w:rsidRPr="001C36DC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1C36D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9525DE"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1409A0CA" w14:textId="4FFB6D77" w:rsidR="00F33A46" w:rsidRPr="001C36DC" w:rsidRDefault="009525D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17</w:t>
            </w:r>
            <w:r w:rsidR="00F33A46" w:rsidRPr="001C3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3A46" w:rsidRPr="001C36D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506A1603" w14:textId="42E562A4" w:rsidR="00F33A46" w:rsidRPr="001C36DC" w:rsidRDefault="00B7087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6DC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  <w:r w:rsidR="00F33A46" w:rsidRPr="001C36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525DE"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10DB4683" w14:textId="5B8B92BA" w:rsidR="00F33A46" w:rsidRPr="001C36DC" w:rsidRDefault="009525D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36" w:type="dxa"/>
          </w:tcPr>
          <w:p w14:paraId="472CC5C3" w14:textId="77777777" w:rsidR="00F33A46" w:rsidRPr="001C36DC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BABB032" w14:textId="5E4FFE38" w:rsidR="00F33A46" w:rsidRPr="001C36DC" w:rsidRDefault="009525DE" w:rsidP="0048223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16</w:t>
            </w:r>
            <w:r w:rsidR="00F33A46" w:rsidRPr="001C36DC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F33A46" w:rsidRPr="004B591D" w14:paraId="052F6D18" w14:textId="77777777" w:rsidTr="0048223D">
        <w:tc>
          <w:tcPr>
            <w:tcW w:w="2520" w:type="dxa"/>
          </w:tcPr>
          <w:p w14:paraId="3C309A3B" w14:textId="0390E2F6" w:rsidR="00F33A46" w:rsidRPr="001C36DC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36D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9525DE"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2F99AFDD" w14:textId="3843FC7D" w:rsidR="00F33A46" w:rsidRPr="001C36DC" w:rsidRDefault="009525D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26</w:t>
            </w:r>
            <w:r w:rsidR="00F33A46" w:rsidRPr="001C36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3A46" w:rsidRPr="001C36DC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890" w:type="dxa"/>
          </w:tcPr>
          <w:p w14:paraId="35FC7060" w14:textId="05B3419A" w:rsidR="00F33A46" w:rsidRPr="001C36DC" w:rsidRDefault="00B7087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36DC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="009525DE" w:rsidRPr="009525D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530" w:type="dxa"/>
          </w:tcPr>
          <w:p w14:paraId="306FEA78" w14:textId="163ED676" w:rsidR="00F33A46" w:rsidRPr="001C36DC" w:rsidRDefault="009525DE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082BE08" w14:textId="77777777" w:rsidR="00F33A46" w:rsidRPr="001C36DC" w:rsidRDefault="00F33A46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2C11AD6" w14:textId="05203C25" w:rsidR="00F33A46" w:rsidRPr="001C36DC" w:rsidRDefault="009525DE" w:rsidP="0048223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3</w:t>
            </w:r>
            <w:r w:rsidR="00AC5805" w:rsidRPr="001C36DC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AC5805" w:rsidRPr="00A4447C" w14:paraId="72E05910" w14:textId="77777777" w:rsidTr="0048223D">
        <w:tc>
          <w:tcPr>
            <w:tcW w:w="2520" w:type="dxa"/>
          </w:tcPr>
          <w:p w14:paraId="3C2F00F8" w14:textId="77777777" w:rsidR="00AC5805" w:rsidRPr="00AC5805" w:rsidRDefault="00AC5805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245050E" w14:textId="77777777" w:rsidR="00AC5805" w:rsidRPr="00AC5805" w:rsidRDefault="00AC5805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CDFD78E" w14:textId="77777777" w:rsidR="00AC5805" w:rsidRPr="00AC5805" w:rsidRDefault="00AC5805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25D4AF7" w14:textId="77777777" w:rsidR="00AC5805" w:rsidRPr="00AC5805" w:rsidRDefault="00AC5805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119A2F" w14:textId="77777777" w:rsidR="00AC5805" w:rsidRPr="00AC5805" w:rsidRDefault="00AC5805" w:rsidP="00482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E54B63E" w14:textId="77777777" w:rsidR="00AC5805" w:rsidRPr="00AC5805" w:rsidRDefault="00AC5805" w:rsidP="0048223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4E8D663" w14:textId="5074B9B2" w:rsidR="002F5B89" w:rsidRDefault="002F5B89" w:rsidP="00F33A46">
      <w:pPr>
        <w:rPr>
          <w:rFonts w:asciiTheme="majorBidi" w:hAnsiTheme="majorBidi" w:cstheme="majorBidi"/>
          <w:sz w:val="30"/>
          <w:szCs w:val="30"/>
        </w:rPr>
      </w:pPr>
    </w:p>
    <w:p w14:paraId="2904BBE1" w14:textId="77777777" w:rsidR="002F5B89" w:rsidRDefault="002F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0A7483" w14:textId="20FC529D" w:rsidR="00737136" w:rsidRPr="007D0226" w:rsidRDefault="00737136" w:rsidP="00B67F6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lastRenderedPageBreak/>
        <w:t>เครื่องมือทางการเงิน</w:t>
      </w:r>
    </w:p>
    <w:p w14:paraId="71D86D2B" w14:textId="77777777" w:rsidR="005104BB" w:rsidRPr="00344A77" w:rsidRDefault="005104BB" w:rsidP="005104BB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4705706" w14:textId="77777777" w:rsidR="00B12FAA" w:rsidRPr="007D0226" w:rsidRDefault="00B12FAA" w:rsidP="00B12FA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344A77" w:rsidRDefault="00B12FAA" w:rsidP="00B12FAA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F8E39E5" w14:textId="0EAA8874" w:rsidR="00B12FAA" w:rsidRDefault="002B1D2B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022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D3155AE" w14:textId="77777777" w:rsidR="002E1414" w:rsidRPr="00344A77" w:rsidRDefault="002E1414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4026BB" w:rsidRPr="003107BE" w14:paraId="644C2167" w14:textId="77777777">
        <w:trPr>
          <w:trHeight w:val="261"/>
          <w:tblHeader/>
        </w:trPr>
        <w:tc>
          <w:tcPr>
            <w:tcW w:w="5760" w:type="dxa"/>
            <w:vAlign w:val="bottom"/>
          </w:tcPr>
          <w:p w14:paraId="0F8A9EB9" w14:textId="4FC52F7C" w:rsidR="004026BB" w:rsidRPr="007D0226" w:rsidRDefault="00F71AA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3510" w:type="dxa"/>
            <w:gridSpan w:val="3"/>
            <w:hideMark/>
          </w:tcPr>
          <w:p w14:paraId="53F7CBA3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26BB" w:rsidRPr="003107BE" w14:paraId="71813CD0" w14:textId="77777777">
        <w:trPr>
          <w:trHeight w:val="261"/>
          <w:tblHeader/>
        </w:trPr>
        <w:tc>
          <w:tcPr>
            <w:tcW w:w="5760" w:type="dxa"/>
            <w:vAlign w:val="bottom"/>
          </w:tcPr>
          <w:p w14:paraId="57AA498D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3AD49DF5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9BCA3E3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4E7F3D0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07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:rsidRPr="003107BE" w14:paraId="56AF40A9" w14:textId="77777777">
        <w:trPr>
          <w:trHeight w:val="261"/>
          <w:tblHeader/>
        </w:trPr>
        <w:tc>
          <w:tcPr>
            <w:tcW w:w="5760" w:type="dxa"/>
          </w:tcPr>
          <w:p w14:paraId="0606F7FE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54648BA3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4DC72E" w14:textId="77777777" w:rsidR="004026BB" w:rsidRPr="003107BE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2DEF6D2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2EAF983A" w14:textId="77777777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16FBCEB" w14:textId="274190DB" w:rsidR="004026BB" w:rsidRPr="003107BE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4026BB" w:rsidRPr="003107BE" w14:paraId="7B5AE066" w14:textId="77777777">
        <w:trPr>
          <w:trHeight w:val="261"/>
          <w:tblHeader/>
        </w:trPr>
        <w:tc>
          <w:tcPr>
            <w:tcW w:w="5760" w:type="dxa"/>
          </w:tcPr>
          <w:p w14:paraId="1C508391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7D401EE" w14:textId="77777777" w:rsidR="004026BB" w:rsidRPr="003107BE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7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07B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:rsidRPr="003107BE" w14:paraId="65E0C769" w14:textId="77777777">
        <w:trPr>
          <w:trHeight w:val="261"/>
        </w:trPr>
        <w:tc>
          <w:tcPr>
            <w:tcW w:w="5760" w:type="dxa"/>
          </w:tcPr>
          <w:p w14:paraId="685F9A32" w14:textId="7E9BCF46" w:rsidR="004026BB" w:rsidRPr="003107BE" w:rsidRDefault="00A27A0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7A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525DE" w:rsidRPr="009525D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27A0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9525DE" w:rsidRPr="009525DE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2569</w:t>
            </w:r>
          </w:p>
        </w:tc>
        <w:tc>
          <w:tcPr>
            <w:tcW w:w="3510" w:type="dxa"/>
            <w:gridSpan w:val="3"/>
          </w:tcPr>
          <w:p w14:paraId="36AB54CB" w14:textId="77777777" w:rsidR="004026BB" w:rsidRPr="003107BE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26BB" w:rsidRPr="003107BE" w14:paraId="28DF2896" w14:textId="77777777" w:rsidTr="0097431D">
        <w:trPr>
          <w:trHeight w:val="261"/>
        </w:trPr>
        <w:tc>
          <w:tcPr>
            <w:tcW w:w="5760" w:type="dxa"/>
            <w:hideMark/>
          </w:tcPr>
          <w:p w14:paraId="7B4EF4E9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1F1692D2" w14:textId="3422CA0D" w:rsidR="004026BB" w:rsidRPr="00886CE2" w:rsidRDefault="004026BB" w:rsidP="00886CE2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00B45A6" w14:textId="77777777" w:rsidR="004026BB" w:rsidRPr="003107BE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0B7BD676" w14:textId="35AE1D08" w:rsidR="004026BB" w:rsidRPr="00B4713A" w:rsidRDefault="004026BB" w:rsidP="00886CE2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26BB" w:rsidRPr="003107BE" w14:paraId="7F6E462E" w14:textId="77777777" w:rsidTr="000F0AF9">
        <w:trPr>
          <w:trHeight w:val="261"/>
        </w:trPr>
        <w:tc>
          <w:tcPr>
            <w:tcW w:w="5760" w:type="dxa"/>
            <w:hideMark/>
          </w:tcPr>
          <w:p w14:paraId="1424D36B" w14:textId="77777777" w:rsidR="004026BB" w:rsidRPr="003107BE" w:rsidRDefault="004026B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63CF69F0" w14:textId="4EDD1A30" w:rsidR="004026BB" w:rsidRPr="003107BE" w:rsidRDefault="009525D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  <w:r w:rsidR="002A56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236" w:type="dxa"/>
            <w:vAlign w:val="bottom"/>
          </w:tcPr>
          <w:p w14:paraId="272013A0" w14:textId="77777777" w:rsidR="004026BB" w:rsidRPr="003107BE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49DA922" w14:textId="77880D13" w:rsidR="004026BB" w:rsidRPr="003107BE" w:rsidRDefault="009525D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  <w:r w:rsidR="002A56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</w:tr>
      <w:tr w:rsidR="00F33A46" w:rsidRPr="003107BE" w14:paraId="75997A74" w14:textId="77777777" w:rsidTr="000F0AF9">
        <w:trPr>
          <w:trHeight w:val="261"/>
        </w:trPr>
        <w:tc>
          <w:tcPr>
            <w:tcW w:w="5760" w:type="dxa"/>
          </w:tcPr>
          <w:p w14:paraId="2A867461" w14:textId="77777777" w:rsidR="00F33A46" w:rsidRPr="003107BE" w:rsidRDefault="00F33A4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032B88BB" w14:textId="77777777" w:rsidR="00F33A46" w:rsidRPr="003107BE" w:rsidRDefault="00F33A46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8291918" w14:textId="77777777" w:rsidR="00F33A46" w:rsidRPr="003107BE" w:rsidRDefault="00F33A4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BB4792D" w14:textId="77777777" w:rsidR="00F33A46" w:rsidRPr="003107BE" w:rsidRDefault="00F33A4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33A46" w:rsidRPr="003107BE" w14:paraId="29C8348E" w14:textId="77777777" w:rsidTr="000F0AF9">
        <w:trPr>
          <w:trHeight w:val="261"/>
        </w:trPr>
        <w:tc>
          <w:tcPr>
            <w:tcW w:w="5760" w:type="dxa"/>
          </w:tcPr>
          <w:p w14:paraId="68C43C11" w14:textId="779A471B" w:rsidR="00F33A46" w:rsidRPr="003107BE" w:rsidRDefault="00F33A4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525DE" w:rsidRPr="009525DE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31</w:t>
            </w: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525DE" w:rsidRPr="009525DE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4B414F29" w14:textId="77777777" w:rsidR="00F33A46" w:rsidRPr="003107BE" w:rsidRDefault="00F33A46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86C2D2" w14:textId="77777777" w:rsidR="00F33A46" w:rsidRPr="003107BE" w:rsidRDefault="00F33A4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03ECAD7D" w14:textId="77777777" w:rsidR="00F33A46" w:rsidRPr="003107BE" w:rsidRDefault="00F33A4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33A46" w:rsidRPr="003107BE" w14:paraId="53CE8B54" w14:textId="77777777" w:rsidTr="000F0AF9">
        <w:trPr>
          <w:trHeight w:val="261"/>
        </w:trPr>
        <w:tc>
          <w:tcPr>
            <w:tcW w:w="5760" w:type="dxa"/>
          </w:tcPr>
          <w:p w14:paraId="4A0F59C5" w14:textId="4A4F86A4" w:rsidR="00F33A46" w:rsidRPr="003107BE" w:rsidRDefault="00F33A46" w:rsidP="00F33A4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7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49F3AC2A" w14:textId="77777777" w:rsidR="00F33A46" w:rsidRPr="003107BE" w:rsidRDefault="00F33A46" w:rsidP="00F33A46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42099AE" w14:textId="77777777" w:rsidR="00F33A46" w:rsidRPr="003107BE" w:rsidRDefault="00F33A46" w:rsidP="00F33A4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11B47A8F" w14:textId="77777777" w:rsidR="00F33A46" w:rsidRPr="003107BE" w:rsidRDefault="00F33A46" w:rsidP="00F33A4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F33A46" w:rsidRPr="003107BE" w14:paraId="5AE91A78" w14:textId="77777777" w:rsidTr="000F0AF9">
        <w:trPr>
          <w:trHeight w:val="261"/>
        </w:trPr>
        <w:tc>
          <w:tcPr>
            <w:tcW w:w="5760" w:type="dxa"/>
          </w:tcPr>
          <w:p w14:paraId="20B9D9D1" w14:textId="67ED3065" w:rsidR="00F33A46" w:rsidRPr="003107BE" w:rsidRDefault="00F33A46" w:rsidP="00F33A4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107BE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14E5E15F" w14:textId="492EBF13" w:rsidR="00F33A46" w:rsidRPr="003107BE" w:rsidRDefault="009525DE" w:rsidP="00F33A46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="00F33A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</w:p>
        </w:tc>
        <w:tc>
          <w:tcPr>
            <w:tcW w:w="236" w:type="dxa"/>
            <w:vAlign w:val="bottom"/>
          </w:tcPr>
          <w:p w14:paraId="5203C710" w14:textId="77777777" w:rsidR="00F33A46" w:rsidRPr="003107BE" w:rsidRDefault="00F33A46" w:rsidP="00F33A4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75F88A93" w14:textId="741C4C53" w:rsidR="00F33A46" w:rsidRPr="003107BE" w:rsidRDefault="009525DE" w:rsidP="00F33A46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  <w:r w:rsidR="00F33A4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</w:p>
        </w:tc>
      </w:tr>
    </w:tbl>
    <w:p w14:paraId="1ED706BE" w14:textId="5B4403E2" w:rsidR="004026BB" w:rsidRPr="000704C2" w:rsidRDefault="004026BB" w:rsidP="00F33A46">
      <w:pPr>
        <w:rPr>
          <w:sz w:val="26"/>
          <w:szCs w:val="26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4026BB" w:rsidRPr="00AA0894" w14:paraId="4ADB1C2D" w14:textId="77777777">
        <w:trPr>
          <w:trHeight w:val="261"/>
          <w:tblHeader/>
        </w:trPr>
        <w:tc>
          <w:tcPr>
            <w:tcW w:w="5759" w:type="dxa"/>
            <w:vAlign w:val="bottom"/>
          </w:tcPr>
          <w:p w14:paraId="3A2A666A" w14:textId="60A3FCE7" w:rsidR="004026BB" w:rsidRPr="007D0226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07A7C91D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26BB" w:rsidRPr="00AA0894" w14:paraId="0137D9D9" w14:textId="77777777">
        <w:trPr>
          <w:trHeight w:val="261"/>
          <w:tblHeader/>
        </w:trPr>
        <w:tc>
          <w:tcPr>
            <w:tcW w:w="5759" w:type="dxa"/>
            <w:vAlign w:val="bottom"/>
          </w:tcPr>
          <w:p w14:paraId="52D4BE7E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69CC0F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6A296E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2682C121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08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:rsidRPr="00AA0894" w14:paraId="644151C8" w14:textId="77777777">
        <w:trPr>
          <w:trHeight w:val="261"/>
          <w:tblHeader/>
        </w:trPr>
        <w:tc>
          <w:tcPr>
            <w:tcW w:w="5759" w:type="dxa"/>
          </w:tcPr>
          <w:p w14:paraId="56ACF88D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44C82532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D47CAA7" w14:textId="77777777" w:rsidR="004026BB" w:rsidRPr="00AA0894" w:rsidRDefault="004026B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6363A3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79633540" w14:textId="77777777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6DFED514" w14:textId="5F9B8012" w:rsidR="004026BB" w:rsidRPr="00AA0894" w:rsidRDefault="004026B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026BB" w:rsidRPr="00AA0894" w14:paraId="6992E017" w14:textId="77777777">
        <w:trPr>
          <w:trHeight w:val="261"/>
          <w:tblHeader/>
        </w:trPr>
        <w:tc>
          <w:tcPr>
            <w:tcW w:w="5759" w:type="dxa"/>
          </w:tcPr>
          <w:p w14:paraId="38EB46B0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3503B065" w14:textId="77777777" w:rsidR="004026BB" w:rsidRPr="00AA0894" w:rsidRDefault="004026B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89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08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:rsidRPr="00AA0894" w14:paraId="5A356C71" w14:textId="77777777" w:rsidTr="000F0AF9">
        <w:trPr>
          <w:trHeight w:val="261"/>
        </w:trPr>
        <w:tc>
          <w:tcPr>
            <w:tcW w:w="5759" w:type="dxa"/>
          </w:tcPr>
          <w:p w14:paraId="42ABC48C" w14:textId="3E088B4F" w:rsidR="004026BB" w:rsidRPr="00AA0894" w:rsidRDefault="00A27A0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525DE" w:rsidRPr="009525DE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30</w:t>
            </w:r>
            <w:r w:rsidRPr="00AA0894"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  <w:t xml:space="preserve"> </w:t>
            </w:r>
            <w:r w:rsidRPr="00AA0894"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  <w:t>มิถุนายน</w:t>
            </w:r>
            <w:r w:rsidRPr="00AA0894">
              <w:rPr>
                <w:rFonts w:asciiTheme="majorBidi" w:hAnsiTheme="majorBidi" w:cstheme="majorBidi"/>
                <w:b/>
                <w:i/>
                <w:sz w:val="30"/>
                <w:szCs w:val="30"/>
                <w:cs/>
              </w:rPr>
              <w:t xml:space="preserve"> </w:t>
            </w:r>
            <w:r w:rsidR="009525DE" w:rsidRPr="009525DE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2569</w:t>
            </w:r>
          </w:p>
        </w:tc>
        <w:tc>
          <w:tcPr>
            <w:tcW w:w="1710" w:type="dxa"/>
            <w:vAlign w:val="bottom"/>
          </w:tcPr>
          <w:p w14:paraId="52A001CE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F721898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37267A7A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AA0894" w14:paraId="5DDFAF99" w14:textId="77777777" w:rsidTr="000F0AF9">
        <w:trPr>
          <w:trHeight w:val="261"/>
        </w:trPr>
        <w:tc>
          <w:tcPr>
            <w:tcW w:w="5759" w:type="dxa"/>
            <w:hideMark/>
          </w:tcPr>
          <w:p w14:paraId="4E8E07E3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39D16B54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20F4384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0E9DFC2B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FFA" w:rsidRPr="00AA0894" w14:paraId="1B820B06" w14:textId="77777777" w:rsidTr="000F0AF9">
        <w:trPr>
          <w:trHeight w:val="261"/>
        </w:trPr>
        <w:tc>
          <w:tcPr>
            <w:tcW w:w="5759" w:type="dxa"/>
            <w:hideMark/>
          </w:tcPr>
          <w:p w14:paraId="69606057" w14:textId="77777777" w:rsidR="00CC3FFA" w:rsidRPr="00AA0894" w:rsidRDefault="00CC3FFA" w:rsidP="00CC3FF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315CC8B1" w14:textId="53A208EB" w:rsidR="00CC3FFA" w:rsidRPr="00AA0894" w:rsidRDefault="009525DE" w:rsidP="00957E8E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  <w:r w:rsidR="002A56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36" w:type="dxa"/>
            <w:vAlign w:val="bottom"/>
          </w:tcPr>
          <w:p w14:paraId="4F8BF508" w14:textId="77777777" w:rsidR="00CC3FFA" w:rsidRPr="00AA0894" w:rsidRDefault="00CC3FFA" w:rsidP="00CC3FF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7441FBA" w14:textId="623F669F" w:rsidR="00CC3FFA" w:rsidRPr="00AA0894" w:rsidRDefault="009525DE" w:rsidP="00957E8E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  <w:r w:rsidR="002A56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</w:tr>
      <w:tr w:rsidR="00A10396" w:rsidRPr="00AA0894" w14:paraId="4468E91F" w14:textId="77777777" w:rsidTr="000F0AF9">
        <w:trPr>
          <w:trHeight w:val="261"/>
        </w:trPr>
        <w:tc>
          <w:tcPr>
            <w:tcW w:w="5759" w:type="dxa"/>
          </w:tcPr>
          <w:p w14:paraId="204A746F" w14:textId="77777777" w:rsidR="00A10396" w:rsidRPr="00AA0894" w:rsidRDefault="00A103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3618D34" w14:textId="77777777" w:rsidR="00A10396" w:rsidRPr="00AA0894" w:rsidRDefault="00A103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3072FDA6" w14:textId="77777777" w:rsidR="00A10396" w:rsidRPr="00AA0894" w:rsidRDefault="00A10396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679A983" w14:textId="77777777" w:rsidR="00A10396" w:rsidRPr="00AA0894" w:rsidRDefault="00A10396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AA0894" w14:paraId="510608EB" w14:textId="77777777" w:rsidTr="000F0AF9">
        <w:trPr>
          <w:trHeight w:val="261"/>
        </w:trPr>
        <w:tc>
          <w:tcPr>
            <w:tcW w:w="5759" w:type="dxa"/>
          </w:tcPr>
          <w:p w14:paraId="07F55C9F" w14:textId="7B93D914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525DE" w:rsidRPr="009525DE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31</w:t>
            </w: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525DE" w:rsidRPr="009525DE">
              <w:rPr>
                <w:rFonts w:asciiTheme="majorBidi" w:hAnsiTheme="majorBidi" w:cstheme="majorBidi"/>
                <w:b/>
                <w:i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6AEF0106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E072509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2324ACCD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:rsidRPr="00AA0894" w14:paraId="6E5D8DB1" w14:textId="77777777" w:rsidTr="000F0AF9">
        <w:trPr>
          <w:trHeight w:val="261"/>
        </w:trPr>
        <w:tc>
          <w:tcPr>
            <w:tcW w:w="5759" w:type="dxa"/>
            <w:hideMark/>
          </w:tcPr>
          <w:p w14:paraId="6F90EE0B" w14:textId="77777777" w:rsidR="004026BB" w:rsidRPr="00AA0894" w:rsidRDefault="004026B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2609118F" w14:textId="77777777" w:rsidR="004026BB" w:rsidRPr="00AA0894" w:rsidRDefault="004026B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4F374A3" w14:textId="77777777" w:rsidR="004026BB" w:rsidRPr="00AA0894" w:rsidRDefault="004026BB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ACE7B50" w14:textId="77777777" w:rsidR="004026BB" w:rsidRPr="00AA0894" w:rsidRDefault="004026BB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32008" w:rsidRPr="007D0226" w14:paraId="526C5E89" w14:textId="77777777" w:rsidTr="000A3C50">
        <w:trPr>
          <w:trHeight w:val="261"/>
        </w:trPr>
        <w:tc>
          <w:tcPr>
            <w:tcW w:w="5759" w:type="dxa"/>
            <w:hideMark/>
          </w:tcPr>
          <w:p w14:paraId="1611B325" w14:textId="77777777" w:rsidR="00832008" w:rsidRPr="00AA0894" w:rsidRDefault="00832008" w:rsidP="0083200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089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vAlign w:val="bottom"/>
          </w:tcPr>
          <w:p w14:paraId="40123F06" w14:textId="78A02806" w:rsidR="00832008" w:rsidRPr="00AA0894" w:rsidRDefault="009525DE" w:rsidP="0083200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832008" w:rsidRPr="003E35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  <w:tc>
          <w:tcPr>
            <w:tcW w:w="236" w:type="dxa"/>
            <w:vAlign w:val="bottom"/>
          </w:tcPr>
          <w:p w14:paraId="1708A5F2" w14:textId="77777777" w:rsidR="00832008" w:rsidRPr="00AA0894" w:rsidRDefault="00832008" w:rsidP="0083200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vAlign w:val="bottom"/>
          </w:tcPr>
          <w:p w14:paraId="41D2E372" w14:textId="119BC191" w:rsidR="00832008" w:rsidRPr="000A1D64" w:rsidRDefault="009525DE" w:rsidP="0083200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832008" w:rsidRPr="003E35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393</w:t>
            </w:r>
          </w:p>
        </w:tc>
      </w:tr>
    </w:tbl>
    <w:p w14:paraId="7E6923E5" w14:textId="62BA5EEA" w:rsidR="00383839" w:rsidRPr="000704C2" w:rsidRDefault="0038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7493CE0E" w14:textId="097DAB86" w:rsidR="003968C6" w:rsidRPr="007D0226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D0226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0704C2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141DD00E" w14:textId="798834FA" w:rsidR="00957E8E" w:rsidRDefault="003968C6" w:rsidP="00741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9525DE" w:rsidRPr="009525DE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7D02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 w:rsidR="005C77C2" w:rsidRPr="007D0226">
        <w:rPr>
          <w:rFonts w:asciiTheme="majorBidi" w:hAnsiTheme="majorBidi" w:cstheme="majorBidi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อัตราดอกเบี้ย</w:t>
      </w:r>
      <w:r w:rsidR="005C77C2" w:rsidRPr="007D0226">
        <w:rPr>
          <w:rFonts w:asciiTheme="majorBidi" w:hAnsiTheme="majorBidi" w:cstheme="majorBidi"/>
          <w:spacing w:val="-2"/>
          <w:sz w:val="30"/>
          <w:szCs w:val="30"/>
          <w:cs/>
        </w:rPr>
        <w:t>ใน</w:t>
      </w:r>
      <w:r w:rsidRPr="007D0226">
        <w:rPr>
          <w:rFonts w:asciiTheme="majorBidi" w:hAnsiTheme="majorBidi" w:cstheme="majorBidi"/>
          <w:spacing w:val="-2"/>
          <w:sz w:val="30"/>
          <w:szCs w:val="30"/>
          <w:cs/>
        </w:rPr>
        <w:t>ตลาด</w:t>
      </w:r>
    </w:p>
    <w:p w14:paraId="0CEC9262" w14:textId="77777777" w:rsidR="00E34009" w:rsidRDefault="00E34009" w:rsidP="00741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37ED4BCF" w14:textId="10315CF9" w:rsidR="005B6A13" w:rsidRPr="007D0226" w:rsidRDefault="005B6A13" w:rsidP="00B67F67">
      <w:pPr>
        <w:pStyle w:val="Heading2"/>
        <w:tabs>
          <w:tab w:val="clear" w:pos="340"/>
        </w:tabs>
        <w:ind w:left="540" w:hanging="540"/>
      </w:pPr>
      <w:r w:rsidRPr="007D0226">
        <w:rPr>
          <w:cs/>
        </w:rPr>
        <w:t>ภาระผูกพันกับบุคคลหรือกิจการที่ไม่เกี่ยวข้องกัน</w:t>
      </w:r>
    </w:p>
    <w:p w14:paraId="26CD0AA2" w14:textId="231DA266" w:rsidR="005B6A13" w:rsidRPr="00344A77" w:rsidRDefault="005B6A13" w:rsidP="005B6A1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383839" w:rsidRPr="007D0226" w14:paraId="1F9D9E5F" w14:textId="77777777">
        <w:trPr>
          <w:tblHeader/>
        </w:trPr>
        <w:tc>
          <w:tcPr>
            <w:tcW w:w="5670" w:type="dxa"/>
          </w:tcPr>
          <w:p w14:paraId="6B0EB8A8" w14:textId="77777777" w:rsidR="00383839" w:rsidRPr="00FC4816" w:rsidRDefault="00383839" w:rsidP="00FC48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ECEF0DB" w14:textId="62936A22" w:rsidR="00383839" w:rsidRPr="00FC4816" w:rsidRDefault="00A27A0C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7A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525DE" w:rsidRPr="009525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27A0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9525DE" w:rsidRPr="009525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620" w:type="dxa"/>
          </w:tcPr>
          <w:p w14:paraId="53FAC3B8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335298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9F46884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05A3486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83839" w:rsidRPr="007D0226" w14:paraId="0B071A52" w14:textId="77777777">
        <w:trPr>
          <w:tblHeader/>
        </w:trPr>
        <w:tc>
          <w:tcPr>
            <w:tcW w:w="5670" w:type="dxa"/>
          </w:tcPr>
          <w:p w14:paraId="7CD163FF" w14:textId="77777777" w:rsidR="00383839" w:rsidRPr="00FC4816" w:rsidRDefault="00383839" w:rsidP="00FC481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7F632CA" w14:textId="77777777" w:rsidR="00383839" w:rsidRPr="00FC4816" w:rsidRDefault="00383839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839" w:rsidRPr="007D0226" w14:paraId="2094BF16" w14:textId="77777777" w:rsidTr="00FC4816">
        <w:trPr>
          <w:trHeight w:val="60"/>
        </w:trPr>
        <w:tc>
          <w:tcPr>
            <w:tcW w:w="5670" w:type="dxa"/>
          </w:tcPr>
          <w:p w14:paraId="2A897257" w14:textId="77777777" w:rsidR="00383839" w:rsidRPr="00FC4816" w:rsidRDefault="00383839" w:rsidP="00FC481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5F43012" w14:textId="77777777" w:rsidR="00383839" w:rsidRPr="00FC4816" w:rsidRDefault="00383839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33E512C8" w14:textId="77777777" w:rsidR="00383839" w:rsidRPr="00FC4816" w:rsidRDefault="00383839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60E6063" w14:textId="77777777" w:rsidR="00383839" w:rsidRPr="00FC4816" w:rsidRDefault="00383839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5632" w:rsidRPr="007D0226" w14:paraId="2DD4F76B" w14:textId="77777777" w:rsidTr="00320536">
        <w:trPr>
          <w:trHeight w:val="60"/>
        </w:trPr>
        <w:tc>
          <w:tcPr>
            <w:tcW w:w="5670" w:type="dxa"/>
          </w:tcPr>
          <w:p w14:paraId="0573720F" w14:textId="26DF4A79" w:rsidR="007D5632" w:rsidRPr="00FC4816" w:rsidRDefault="007D5632" w:rsidP="007D56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620" w:type="dxa"/>
          </w:tcPr>
          <w:p w14:paraId="38EB4C5E" w14:textId="6BE14955" w:rsidR="007D5632" w:rsidRPr="00320536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18</w:t>
            </w:r>
            <w:r w:rsidR="007D5632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79" w:type="dxa"/>
          </w:tcPr>
          <w:p w14:paraId="35DD7E5A" w14:textId="77777777" w:rsidR="007D5632" w:rsidRPr="00FC4816" w:rsidRDefault="007D5632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0D45121F" w14:textId="08A0F52B" w:rsidR="007D5632" w:rsidRPr="00FC4816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7</w:t>
            </w:r>
            <w:r w:rsidR="007D563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525DE">
              <w:rPr>
                <w:rFonts w:ascii="Angsana New" w:hAnsi="Angsana New" w:hint="cs"/>
                <w:sz w:val="30"/>
                <w:szCs w:val="30"/>
              </w:rPr>
              <w:t>308</w:t>
            </w:r>
          </w:p>
        </w:tc>
      </w:tr>
      <w:tr w:rsidR="007D5632" w:rsidRPr="007D0226" w14:paraId="49AACC28" w14:textId="77777777" w:rsidTr="00320536">
        <w:trPr>
          <w:trHeight w:val="60"/>
        </w:trPr>
        <w:tc>
          <w:tcPr>
            <w:tcW w:w="5670" w:type="dxa"/>
          </w:tcPr>
          <w:p w14:paraId="5E249AA3" w14:textId="77777777" w:rsidR="007D5632" w:rsidRPr="00FC4816" w:rsidRDefault="007D5632" w:rsidP="007D56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3D4D4618" w14:textId="40A9CF1F" w:rsidR="007D5632" w:rsidRPr="00320536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45</w:t>
            </w:r>
            <w:r w:rsidR="007D5632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79" w:type="dxa"/>
          </w:tcPr>
          <w:p w14:paraId="5886C941" w14:textId="77777777" w:rsidR="007D5632" w:rsidRPr="00FC4816" w:rsidRDefault="007D5632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45E3A7D7" w14:textId="1CB74944" w:rsidR="007D5632" w:rsidRPr="00FC4816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45</w:t>
            </w:r>
            <w:r w:rsidR="007D563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525DE">
              <w:rPr>
                <w:rFonts w:ascii="Angsana New" w:hAnsi="Angsana New" w:hint="cs"/>
                <w:sz w:val="30"/>
                <w:szCs w:val="30"/>
              </w:rPr>
              <w:t>629</w:t>
            </w:r>
          </w:p>
        </w:tc>
      </w:tr>
      <w:tr w:rsidR="007D5632" w:rsidRPr="007D0226" w14:paraId="3AC1A70D" w14:textId="77777777" w:rsidTr="00320536">
        <w:trPr>
          <w:trHeight w:val="60"/>
        </w:trPr>
        <w:tc>
          <w:tcPr>
            <w:tcW w:w="5670" w:type="dxa"/>
          </w:tcPr>
          <w:p w14:paraId="3866E755" w14:textId="3D2CAB01" w:rsidR="007D5632" w:rsidRPr="00FC4816" w:rsidRDefault="007D5632" w:rsidP="007D56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ระบบไฟฟ้าและระบบน้ำประปา</w:t>
            </w:r>
          </w:p>
        </w:tc>
        <w:tc>
          <w:tcPr>
            <w:tcW w:w="1620" w:type="dxa"/>
          </w:tcPr>
          <w:p w14:paraId="5EC588AF" w14:textId="22986F09" w:rsidR="007D5632" w:rsidRPr="00320536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15</w:t>
            </w:r>
            <w:r w:rsidR="007D5632">
              <w:rPr>
                <w:rFonts w:ascii="Angsana New" w:hAnsi="Angsana New"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sz w:val="30"/>
                <w:szCs w:val="30"/>
              </w:rPr>
              <w:t>310</w:t>
            </w:r>
          </w:p>
        </w:tc>
        <w:tc>
          <w:tcPr>
            <w:tcW w:w="279" w:type="dxa"/>
          </w:tcPr>
          <w:p w14:paraId="5B19957D" w14:textId="77777777" w:rsidR="007D5632" w:rsidRPr="00D13573" w:rsidRDefault="007D5632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88B62C" w14:textId="0BAABD2C" w:rsidR="007D5632" w:rsidRPr="00D13573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15</w:t>
            </w:r>
            <w:r w:rsidR="007D563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525DE">
              <w:rPr>
                <w:rFonts w:ascii="Angsana New" w:hAnsi="Angsana New" w:hint="cs"/>
                <w:sz w:val="30"/>
                <w:szCs w:val="30"/>
              </w:rPr>
              <w:t>310</w:t>
            </w:r>
          </w:p>
        </w:tc>
      </w:tr>
      <w:tr w:rsidR="007D5632" w:rsidRPr="007D0226" w14:paraId="6F0CEBB5" w14:textId="77777777" w:rsidTr="00320536">
        <w:trPr>
          <w:trHeight w:val="60"/>
        </w:trPr>
        <w:tc>
          <w:tcPr>
            <w:tcW w:w="5670" w:type="dxa"/>
          </w:tcPr>
          <w:p w14:paraId="32327B4F" w14:textId="3BC35690" w:rsidR="007D5632" w:rsidRPr="00FC4816" w:rsidRDefault="007D5632" w:rsidP="007D56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620" w:type="dxa"/>
          </w:tcPr>
          <w:p w14:paraId="55B15A84" w14:textId="07B4C639" w:rsidR="007D5632" w:rsidRPr="00320536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79" w:type="dxa"/>
          </w:tcPr>
          <w:p w14:paraId="0FEA6B79" w14:textId="77777777" w:rsidR="007D5632" w:rsidRPr="00D13573" w:rsidRDefault="007D5632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F29BB8D" w14:textId="58531F45" w:rsidR="007D5632" w:rsidRPr="00D13573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513</w:t>
            </w:r>
          </w:p>
        </w:tc>
      </w:tr>
      <w:tr w:rsidR="007D5632" w:rsidRPr="007D0226" w14:paraId="25615917" w14:textId="77777777" w:rsidTr="00320536">
        <w:trPr>
          <w:trHeight w:val="60"/>
        </w:trPr>
        <w:tc>
          <w:tcPr>
            <w:tcW w:w="5670" w:type="dxa"/>
          </w:tcPr>
          <w:p w14:paraId="30FAB50B" w14:textId="5A5A110E" w:rsidR="007D5632" w:rsidRPr="00FC4816" w:rsidRDefault="007D5632" w:rsidP="007D56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14:paraId="1D003E5D" w14:textId="77EFF7DB" w:rsidR="007D5632" w:rsidRPr="00320536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9" w:type="dxa"/>
          </w:tcPr>
          <w:p w14:paraId="2D6547AF" w14:textId="77777777" w:rsidR="007D5632" w:rsidRPr="00D13573" w:rsidRDefault="007D5632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17BCC82" w14:textId="66A43A7B" w:rsidR="007D5632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600</w:t>
            </w:r>
          </w:p>
        </w:tc>
      </w:tr>
      <w:tr w:rsidR="000A22E8" w:rsidRPr="007D0226" w14:paraId="692FA1D7" w14:textId="77777777" w:rsidTr="00320536">
        <w:trPr>
          <w:trHeight w:val="50"/>
        </w:trPr>
        <w:tc>
          <w:tcPr>
            <w:tcW w:w="5670" w:type="dxa"/>
          </w:tcPr>
          <w:p w14:paraId="4CE83AFD" w14:textId="77777777" w:rsidR="000A22E8" w:rsidRPr="00FC4816" w:rsidRDefault="000A22E8" w:rsidP="00FC48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2BCD70" w14:textId="30624956" w:rsidR="000A22E8" w:rsidRPr="00320536" w:rsidRDefault="009525DE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="007D56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79" w:type="dxa"/>
          </w:tcPr>
          <w:p w14:paraId="1F74E6C8" w14:textId="77777777" w:rsidR="000A22E8" w:rsidRPr="00D13573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62C636C2" w14:textId="462C77F8" w:rsidR="000A22E8" w:rsidRPr="00D13573" w:rsidRDefault="009525DE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7D56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</w:tr>
      <w:tr w:rsidR="000A22E8" w:rsidRPr="007D0226" w14:paraId="1A0DE8EC" w14:textId="77777777" w:rsidTr="000F0AF9">
        <w:trPr>
          <w:trHeight w:val="197"/>
        </w:trPr>
        <w:tc>
          <w:tcPr>
            <w:tcW w:w="5670" w:type="dxa"/>
          </w:tcPr>
          <w:p w14:paraId="545C3B60" w14:textId="77777777" w:rsidR="00C14AB6" w:rsidRDefault="00C14AB6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BEDAF1C" w14:textId="77777777" w:rsidR="00C14AB6" w:rsidRDefault="00C14AB6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527D61A" w14:textId="77777777" w:rsidR="00C14AB6" w:rsidRDefault="00C14AB6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1620AA7" w14:textId="4863BBC8" w:rsidR="000A22E8" w:rsidRPr="00FC4816" w:rsidRDefault="000A22E8" w:rsidP="00FC48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620" w:type="dxa"/>
          </w:tcPr>
          <w:p w14:paraId="593F9EE7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8BFF608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74E833E" w14:textId="77777777" w:rsidR="000A22E8" w:rsidRPr="00FC4816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5632" w:rsidRPr="007D0226" w14:paraId="01635476" w14:textId="77777777" w:rsidTr="00C224EB">
        <w:trPr>
          <w:trHeight w:val="197"/>
        </w:trPr>
        <w:tc>
          <w:tcPr>
            <w:tcW w:w="5670" w:type="dxa"/>
          </w:tcPr>
          <w:p w14:paraId="22AD61E7" w14:textId="77777777" w:rsidR="007D5632" w:rsidRPr="00FC4816" w:rsidRDefault="007D5632" w:rsidP="007D5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620" w:type="dxa"/>
          </w:tcPr>
          <w:p w14:paraId="7091AF49" w14:textId="1F304163" w:rsidR="007D5632" w:rsidRPr="00C224EB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69</w:t>
            </w:r>
            <w:r w:rsidR="007D563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525DE">
              <w:rPr>
                <w:rFonts w:ascii="Angsana New" w:hAnsi="Angsana New" w:hint="cs"/>
                <w:sz w:val="30"/>
                <w:szCs w:val="30"/>
              </w:rPr>
              <w:t>548</w:t>
            </w:r>
          </w:p>
        </w:tc>
        <w:tc>
          <w:tcPr>
            <w:tcW w:w="279" w:type="dxa"/>
          </w:tcPr>
          <w:p w14:paraId="1FFE7197" w14:textId="77777777" w:rsidR="007D5632" w:rsidRPr="00FC4816" w:rsidRDefault="007D5632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58813F" w14:textId="26CA696C" w:rsidR="007D5632" w:rsidRPr="00FC4816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69</w:t>
            </w:r>
            <w:r w:rsidR="007D563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525DE">
              <w:rPr>
                <w:rFonts w:ascii="Angsana New" w:hAnsi="Angsana New" w:hint="cs"/>
                <w:sz w:val="30"/>
                <w:szCs w:val="30"/>
              </w:rPr>
              <w:t>548</w:t>
            </w:r>
          </w:p>
        </w:tc>
      </w:tr>
      <w:tr w:rsidR="007D5632" w:rsidRPr="007D0226" w14:paraId="4AFD3D6C" w14:textId="77777777" w:rsidTr="00C224EB">
        <w:trPr>
          <w:trHeight w:val="197"/>
        </w:trPr>
        <w:tc>
          <w:tcPr>
            <w:tcW w:w="5670" w:type="dxa"/>
          </w:tcPr>
          <w:p w14:paraId="03EC2175" w14:textId="77777777" w:rsidR="007D5632" w:rsidRPr="00FC4816" w:rsidRDefault="007D5632" w:rsidP="007D56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31" w:hanging="174"/>
              <w:rPr>
                <w:rFonts w:ascii="Angsana New" w:hAnsi="Angsana New"/>
                <w:sz w:val="30"/>
                <w:szCs w:val="30"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</w:tcPr>
          <w:p w14:paraId="14CC2C05" w14:textId="7CFF1C1E" w:rsidR="007D5632" w:rsidRPr="00C224EB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3</w:t>
            </w:r>
            <w:r w:rsidR="007D563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525DE">
              <w:rPr>
                <w:rFonts w:ascii="Angsana New" w:hAnsi="Angsana New" w:hint="cs"/>
                <w:sz w:val="30"/>
                <w:szCs w:val="30"/>
              </w:rPr>
              <w:t>958</w:t>
            </w:r>
          </w:p>
        </w:tc>
        <w:tc>
          <w:tcPr>
            <w:tcW w:w="279" w:type="dxa"/>
          </w:tcPr>
          <w:p w14:paraId="77C17D3A" w14:textId="77777777" w:rsidR="007D5632" w:rsidRPr="00D13573" w:rsidRDefault="007D5632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4EE09DD" w14:textId="687E3EC8" w:rsidR="007D5632" w:rsidRPr="00D13573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3</w:t>
            </w:r>
            <w:r w:rsidR="007D563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525DE">
              <w:rPr>
                <w:rFonts w:ascii="Angsana New" w:hAnsi="Angsana New" w:hint="cs"/>
                <w:sz w:val="30"/>
                <w:szCs w:val="30"/>
              </w:rPr>
              <w:t>958</w:t>
            </w:r>
          </w:p>
        </w:tc>
      </w:tr>
      <w:tr w:rsidR="007D5632" w:rsidRPr="007D0226" w14:paraId="704FA4B0" w14:textId="77777777" w:rsidTr="00C224EB">
        <w:trPr>
          <w:trHeight w:val="197"/>
        </w:trPr>
        <w:tc>
          <w:tcPr>
            <w:tcW w:w="5670" w:type="dxa"/>
          </w:tcPr>
          <w:p w14:paraId="5AABEF09" w14:textId="06CCCB22" w:rsidR="007D5632" w:rsidRPr="00FC4816" w:rsidRDefault="007D5632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4816">
              <w:rPr>
                <w:rFonts w:ascii="Angsana New" w:hAnsi="Angsana New"/>
                <w:sz w:val="30"/>
                <w:szCs w:val="30"/>
                <w:cs/>
              </w:rPr>
              <w:t>สัญญาบริการ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C4816">
              <w:rPr>
                <w:rFonts w:ascii="Angsana New" w:hAnsi="Angsana New"/>
                <w:sz w:val="30"/>
                <w:szCs w:val="30"/>
                <w:cs/>
              </w:rPr>
              <w:t>ให้คำปรึกษา</w:t>
            </w:r>
          </w:p>
        </w:tc>
        <w:tc>
          <w:tcPr>
            <w:tcW w:w="1620" w:type="dxa"/>
          </w:tcPr>
          <w:p w14:paraId="10FE00A5" w14:textId="56CFE586" w:rsidR="007D5632" w:rsidRPr="00C224EB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3</w:t>
            </w:r>
            <w:r w:rsidR="007D563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525DE">
              <w:rPr>
                <w:rFonts w:ascii="Angsana New" w:hAnsi="Angsana New" w:hint="cs"/>
                <w:sz w:val="30"/>
                <w:szCs w:val="30"/>
              </w:rPr>
              <w:t>049</w:t>
            </w:r>
          </w:p>
        </w:tc>
        <w:tc>
          <w:tcPr>
            <w:tcW w:w="279" w:type="dxa"/>
          </w:tcPr>
          <w:p w14:paraId="7B6B66BF" w14:textId="77777777" w:rsidR="007D5632" w:rsidRPr="00D13573" w:rsidRDefault="007D5632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2519F0D" w14:textId="5877F158" w:rsidR="007D5632" w:rsidRPr="00D13573" w:rsidRDefault="009525DE" w:rsidP="007D56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9525DE">
              <w:rPr>
                <w:rFonts w:ascii="Angsana New" w:hAnsi="Angsana New" w:hint="cs"/>
                <w:sz w:val="30"/>
                <w:szCs w:val="30"/>
              </w:rPr>
              <w:t>3</w:t>
            </w:r>
            <w:r w:rsidR="007D563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9525DE">
              <w:rPr>
                <w:rFonts w:ascii="Angsana New" w:hAnsi="Angsana New" w:hint="cs"/>
                <w:sz w:val="30"/>
                <w:szCs w:val="30"/>
              </w:rPr>
              <w:t>049</w:t>
            </w:r>
          </w:p>
        </w:tc>
      </w:tr>
      <w:tr w:rsidR="000A22E8" w:rsidRPr="007D0226" w14:paraId="4E9AE8A1" w14:textId="77777777" w:rsidTr="00C224EB">
        <w:trPr>
          <w:trHeight w:val="197"/>
        </w:trPr>
        <w:tc>
          <w:tcPr>
            <w:tcW w:w="5670" w:type="dxa"/>
          </w:tcPr>
          <w:p w14:paraId="32E8B8DE" w14:textId="77777777" w:rsidR="000A22E8" w:rsidRPr="00FC4816" w:rsidRDefault="000A22E8" w:rsidP="00FC481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48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08E089" w14:textId="7FABE890" w:rsidR="000A22E8" w:rsidRPr="00C224EB" w:rsidRDefault="009525DE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7D56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279" w:type="dxa"/>
          </w:tcPr>
          <w:p w14:paraId="609AB0F9" w14:textId="77777777" w:rsidR="000A22E8" w:rsidRPr="00D13573" w:rsidRDefault="000A22E8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29842C0E" w14:textId="58656293" w:rsidR="000A22E8" w:rsidRPr="00D13573" w:rsidRDefault="009525DE" w:rsidP="00FC48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  <w:r w:rsidR="007D56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525DE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</w:tr>
    </w:tbl>
    <w:p w14:paraId="7C3FC971" w14:textId="7750E2B8" w:rsidR="000B48E5" w:rsidRPr="00022C68" w:rsidRDefault="000B4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3"/>
          <w:szCs w:val="23"/>
          <w:cs/>
        </w:rPr>
      </w:pPr>
    </w:p>
    <w:p w14:paraId="39F384C6" w14:textId="3236D2BF" w:rsidR="0004306A" w:rsidRPr="00004F27" w:rsidRDefault="0004306A" w:rsidP="00891C25">
      <w:pPr>
        <w:pStyle w:val="Heading2"/>
        <w:tabs>
          <w:tab w:val="clear" w:pos="340"/>
        </w:tabs>
        <w:ind w:left="540" w:hanging="540"/>
      </w:pPr>
      <w:r w:rsidRPr="00004F27">
        <w:rPr>
          <w:cs/>
        </w:rPr>
        <w:t>การจัดประเภทรายการใหม่</w:t>
      </w:r>
    </w:p>
    <w:p w14:paraId="4E397546" w14:textId="77777777" w:rsidR="0004306A" w:rsidRPr="00022C68" w:rsidRDefault="0004306A" w:rsidP="000430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3"/>
          <w:szCs w:val="23"/>
        </w:rPr>
      </w:pPr>
    </w:p>
    <w:p w14:paraId="0A55C81D" w14:textId="228F0628" w:rsidR="0004306A" w:rsidRPr="00004F27" w:rsidRDefault="0004306A" w:rsidP="007C5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4F27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รายการบางรายการในงบการเงินปี </w:t>
      </w:r>
      <w:r w:rsidR="009525DE" w:rsidRPr="009525DE">
        <w:rPr>
          <w:rFonts w:asciiTheme="majorBidi" w:hAnsiTheme="majorBidi" w:cstheme="majorBidi"/>
          <w:sz w:val="30"/>
          <w:szCs w:val="30"/>
        </w:rPr>
        <w:t>2568</w:t>
      </w:r>
      <w:r w:rsidRPr="00004F27">
        <w:rPr>
          <w:rFonts w:asciiTheme="majorBidi" w:hAnsiTheme="majorBidi" w:cstheme="majorBidi"/>
          <w:sz w:val="30"/>
          <w:szCs w:val="30"/>
        </w:rPr>
        <w:t xml:space="preserve"> </w:t>
      </w:r>
      <w:r w:rsidRPr="00004F27">
        <w:rPr>
          <w:rFonts w:asciiTheme="majorBidi" w:hAnsiTheme="majorBidi" w:cstheme="majorBidi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9525DE" w:rsidRPr="009525DE">
        <w:rPr>
          <w:rFonts w:asciiTheme="majorBidi" w:hAnsiTheme="majorBidi" w:cstheme="majorBidi"/>
          <w:sz w:val="30"/>
          <w:szCs w:val="30"/>
        </w:rPr>
        <w:t>2569</w:t>
      </w:r>
      <w:r w:rsidRPr="00004F27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3B286F74" w14:textId="77777777" w:rsidR="009047A6" w:rsidRPr="00022C68" w:rsidRDefault="009047A6" w:rsidP="00904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3"/>
          <w:szCs w:val="23"/>
          <w:cs/>
        </w:rPr>
      </w:pPr>
    </w:p>
    <w:tbl>
      <w:tblPr>
        <w:tblStyle w:val="TableGrid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90"/>
        <w:gridCol w:w="236"/>
        <w:gridCol w:w="1744"/>
        <w:gridCol w:w="242"/>
        <w:gridCol w:w="1918"/>
      </w:tblGrid>
      <w:tr w:rsidR="009047A6" w:rsidRPr="00004F27" w14:paraId="30C38318" w14:textId="77777777" w:rsidTr="005E7C56">
        <w:tc>
          <w:tcPr>
            <w:tcW w:w="3150" w:type="dxa"/>
          </w:tcPr>
          <w:p w14:paraId="194878F4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0C54EAE1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4F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47A6" w:rsidRPr="00004F27" w14:paraId="52B1D0E2" w14:textId="77777777" w:rsidTr="005E7C56">
        <w:tc>
          <w:tcPr>
            <w:tcW w:w="3150" w:type="dxa"/>
          </w:tcPr>
          <w:p w14:paraId="578902E3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3E40B022" w14:textId="6FE3A779" w:rsidR="009047A6" w:rsidRPr="00004F27" w:rsidRDefault="009525DE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047A6" w:rsidRPr="00004F27" w14:paraId="3DAFD130" w14:textId="77777777" w:rsidTr="005E7C56">
        <w:tc>
          <w:tcPr>
            <w:tcW w:w="3150" w:type="dxa"/>
          </w:tcPr>
          <w:p w14:paraId="0AA7415A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82C59A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F27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2CE38FB8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10D5977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F27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682DF8FA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6B58B5A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F2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9047A6" w:rsidRPr="00004F27" w14:paraId="16104385" w14:textId="77777777" w:rsidTr="005128EA">
        <w:trPr>
          <w:tblHeader/>
        </w:trPr>
        <w:tc>
          <w:tcPr>
            <w:tcW w:w="3150" w:type="dxa"/>
          </w:tcPr>
          <w:p w14:paraId="1CF901F2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5"/>
          </w:tcPr>
          <w:p w14:paraId="17CC5CC9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4F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47A6" w:rsidRPr="00004F27" w14:paraId="6828C0AB" w14:textId="77777777" w:rsidTr="004E581C">
        <w:tc>
          <w:tcPr>
            <w:tcW w:w="3150" w:type="dxa"/>
          </w:tcPr>
          <w:p w14:paraId="08FAF726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4F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90" w:type="dxa"/>
          </w:tcPr>
          <w:p w14:paraId="1EE81844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7A9AA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6034CB1A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460974F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8999CFF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47A6" w:rsidRPr="00004F27" w14:paraId="307FF47A" w14:textId="77777777" w:rsidTr="004E581C">
        <w:tc>
          <w:tcPr>
            <w:tcW w:w="3150" w:type="dxa"/>
          </w:tcPr>
          <w:p w14:paraId="7E745EBF" w14:textId="33F8F1DE" w:rsidR="009047A6" w:rsidRPr="00004F27" w:rsidRDefault="0031187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F27">
              <w:rPr>
                <w:rFonts w:asciiTheme="majorBidi" w:hAnsi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90" w:type="dxa"/>
          </w:tcPr>
          <w:p w14:paraId="5163C48A" w14:textId="1D8C45F2" w:rsidR="009047A6" w:rsidRPr="00004F27" w:rsidRDefault="009525DE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87682"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236" w:type="dxa"/>
          </w:tcPr>
          <w:p w14:paraId="7B77C569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3CDD40D6" w14:textId="6E8415CA" w:rsidR="009047A6" w:rsidRPr="00004F27" w:rsidRDefault="009525DE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932AC"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42" w:type="dxa"/>
          </w:tcPr>
          <w:p w14:paraId="0F0D169B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428E904" w14:textId="40F29A2C" w:rsidR="009047A6" w:rsidRPr="00004F27" w:rsidRDefault="009525DE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321E43"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9047A6" w:rsidRPr="00004F27" w14:paraId="5D2C6F50" w14:textId="77777777" w:rsidTr="004E581C">
        <w:tc>
          <w:tcPr>
            <w:tcW w:w="3150" w:type="dxa"/>
          </w:tcPr>
          <w:p w14:paraId="37D2C4BD" w14:textId="75B97F36" w:rsidR="009047A6" w:rsidRPr="00004F27" w:rsidRDefault="00AD36D4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F27">
              <w:rPr>
                <w:rFonts w:asciiTheme="majorBidi" w:hAnsi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2BD24706" w14:textId="560A8B62" w:rsidR="009047A6" w:rsidRPr="00004F27" w:rsidRDefault="009525DE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5396D"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36" w:type="dxa"/>
          </w:tcPr>
          <w:p w14:paraId="3CFB8C25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93C2E8D" w14:textId="164C495F" w:rsidR="009047A6" w:rsidRPr="00004F27" w:rsidRDefault="009F03EF" w:rsidP="009F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04F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649</w:t>
            </w:r>
            <w:r w:rsidRPr="00004F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34D29929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0E4A8DBE" w14:textId="1A23E7E2" w:rsidR="009047A6" w:rsidRPr="00004F27" w:rsidRDefault="009525DE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46109"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</w:tr>
      <w:tr w:rsidR="009047A6" w:rsidRPr="00A27A0C" w14:paraId="5E38CE09" w14:textId="77777777" w:rsidTr="004E581C">
        <w:tc>
          <w:tcPr>
            <w:tcW w:w="3150" w:type="dxa"/>
          </w:tcPr>
          <w:p w14:paraId="0CB7403C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D27EE0C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FE441AA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62B7E19C" w14:textId="6601009B" w:rsidR="009047A6" w:rsidRPr="00004F27" w:rsidRDefault="008F1D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4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357091F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D05AFDE" w14:textId="77777777" w:rsidR="009047A6" w:rsidRPr="00004F27" w:rsidRDefault="009047A6" w:rsidP="004E5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36E" w:rsidRPr="00A27A0C" w14:paraId="35398C1B" w14:textId="77777777">
        <w:tc>
          <w:tcPr>
            <w:tcW w:w="3150" w:type="dxa"/>
          </w:tcPr>
          <w:p w14:paraId="774C804C" w14:textId="77777777" w:rsidR="004C736E" w:rsidRPr="00022C68" w:rsidRDefault="004C736E" w:rsidP="00E4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4CE2D606" w14:textId="7F4ACF5F" w:rsidR="004C736E" w:rsidRPr="00022C68" w:rsidRDefault="004C73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highlight w:val="yellow"/>
              </w:rPr>
            </w:pPr>
          </w:p>
        </w:tc>
      </w:tr>
      <w:tr w:rsidR="004D0EAE" w:rsidRPr="00A27A0C" w14:paraId="4E126C4F" w14:textId="77777777">
        <w:tc>
          <w:tcPr>
            <w:tcW w:w="3150" w:type="dxa"/>
          </w:tcPr>
          <w:p w14:paraId="06B6DE30" w14:textId="46803C6F" w:rsidR="004D0EAE" w:rsidRPr="00A27A0C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3076867E" w14:textId="2F5BA62D" w:rsidR="004D0EAE" w:rsidRPr="00004F27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4F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DD6E10" w:rsidRPr="00004F2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D0EAE" w:rsidRPr="00A27A0C" w14:paraId="1E2E3AF8" w14:textId="77777777">
        <w:tc>
          <w:tcPr>
            <w:tcW w:w="3150" w:type="dxa"/>
          </w:tcPr>
          <w:p w14:paraId="33D1F90D" w14:textId="77777777" w:rsidR="004D0EAE" w:rsidRPr="00A27A0C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194C4636" w14:textId="49797B75" w:rsidR="004D0EAE" w:rsidRPr="00004F27" w:rsidRDefault="0095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D0EAE" w:rsidRPr="00A27A0C" w14:paraId="6074E622" w14:textId="77777777">
        <w:tc>
          <w:tcPr>
            <w:tcW w:w="3150" w:type="dxa"/>
          </w:tcPr>
          <w:p w14:paraId="6E98FC28" w14:textId="77777777" w:rsidR="004D0EAE" w:rsidRPr="00A27A0C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90" w:type="dxa"/>
          </w:tcPr>
          <w:p w14:paraId="7E0E6FFB" w14:textId="77777777" w:rsidR="004D0EAE" w:rsidRPr="00004F27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F27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14:paraId="0AEAEE4B" w14:textId="77777777" w:rsidR="004D0EAE" w:rsidRPr="00004F27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71C45B54" w14:textId="77777777" w:rsidR="004D0EAE" w:rsidRPr="00004F27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F27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42" w:type="dxa"/>
          </w:tcPr>
          <w:p w14:paraId="14F0AC8A" w14:textId="77777777" w:rsidR="004D0EAE" w:rsidRPr="00004F27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7017E9E5" w14:textId="77777777" w:rsidR="004D0EAE" w:rsidRPr="00004F27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4F2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D0EAE" w:rsidRPr="00A27A0C" w14:paraId="7B10CB80" w14:textId="77777777">
        <w:tc>
          <w:tcPr>
            <w:tcW w:w="3150" w:type="dxa"/>
          </w:tcPr>
          <w:p w14:paraId="7FAD8E93" w14:textId="77777777" w:rsidR="004D0EAE" w:rsidRPr="00A27A0C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30" w:type="dxa"/>
            <w:gridSpan w:val="5"/>
          </w:tcPr>
          <w:p w14:paraId="404390A4" w14:textId="77777777" w:rsidR="004D0EAE" w:rsidRPr="00004F27" w:rsidRDefault="004D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4F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3FF0" w:rsidRPr="00A27A0C" w14:paraId="241876AB" w14:textId="77777777">
        <w:tc>
          <w:tcPr>
            <w:tcW w:w="3150" w:type="dxa"/>
          </w:tcPr>
          <w:p w14:paraId="29DE0C8A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4F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890" w:type="dxa"/>
          </w:tcPr>
          <w:p w14:paraId="4693CD7E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3F3FEE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884492E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5F83AA1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EEE3949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3FF0" w:rsidRPr="00A27A0C" w14:paraId="346C12C4" w14:textId="77777777">
        <w:tc>
          <w:tcPr>
            <w:tcW w:w="3150" w:type="dxa"/>
          </w:tcPr>
          <w:p w14:paraId="598D4D18" w14:textId="4967018E" w:rsidR="00133FF0" w:rsidRPr="00004F27" w:rsidRDefault="00BD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F2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90" w:type="dxa"/>
          </w:tcPr>
          <w:p w14:paraId="1CD37CCB" w14:textId="1DA96597" w:rsidR="00133FF0" w:rsidRPr="00004F27" w:rsidRDefault="0095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D1268"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236" w:type="dxa"/>
          </w:tcPr>
          <w:p w14:paraId="786740DF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2C30B601" w14:textId="4838FF69" w:rsidR="00133FF0" w:rsidRPr="00004F27" w:rsidRDefault="0095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D1268"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  <w:tc>
          <w:tcPr>
            <w:tcW w:w="242" w:type="dxa"/>
          </w:tcPr>
          <w:p w14:paraId="63C31C1A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4F1A062F" w14:textId="37AA14A6" w:rsidR="00133FF0" w:rsidRPr="00004F27" w:rsidRDefault="0095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BD1268"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133FF0" w:rsidRPr="00A27A0C" w14:paraId="598496D4" w14:textId="77777777">
        <w:tc>
          <w:tcPr>
            <w:tcW w:w="3150" w:type="dxa"/>
          </w:tcPr>
          <w:p w14:paraId="3118ACF1" w14:textId="45A13B76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F2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</w:tcPr>
          <w:p w14:paraId="1AAF54D2" w14:textId="06E8F652" w:rsidR="00133FF0" w:rsidRPr="00004F27" w:rsidRDefault="0095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D1268"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25DE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  <w:tc>
          <w:tcPr>
            <w:tcW w:w="236" w:type="dxa"/>
          </w:tcPr>
          <w:p w14:paraId="5355C9C4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</w:tcPr>
          <w:p w14:paraId="1D2A3700" w14:textId="3D23284E" w:rsidR="00133FF0" w:rsidRPr="00004F27" w:rsidRDefault="00BD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04F2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04F2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25DE" w:rsidRPr="009525DE">
              <w:rPr>
                <w:rFonts w:asciiTheme="majorBidi" w:hAnsiTheme="majorBidi" w:cstheme="majorBidi"/>
                <w:sz w:val="30"/>
                <w:szCs w:val="30"/>
              </w:rPr>
              <w:t>641</w:t>
            </w:r>
            <w:r w:rsidRPr="00004F2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778CC9D2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6F2780C9" w14:textId="792EB4BE" w:rsidR="00133FF0" w:rsidRPr="00004F27" w:rsidRDefault="00952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9525DE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133FF0" w:rsidRPr="00A27A0C" w14:paraId="00ACECDA" w14:textId="77777777">
        <w:tc>
          <w:tcPr>
            <w:tcW w:w="3150" w:type="dxa"/>
          </w:tcPr>
          <w:p w14:paraId="4E9B2DF0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23E31BF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70732E6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0A38521D" w14:textId="7501DDB5" w:rsidR="00133FF0" w:rsidRPr="00004F27" w:rsidRDefault="00BD1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4F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DB2CAA0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F14166B" w14:textId="77777777" w:rsidR="00133FF0" w:rsidRPr="00004F27" w:rsidRDefault="00133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748B1EC" w14:textId="77777777" w:rsidR="004A5250" w:rsidRPr="00022C68" w:rsidRDefault="004A5250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3"/>
          <w:szCs w:val="23"/>
          <w:highlight w:val="yellow"/>
          <w:cs/>
        </w:rPr>
      </w:pPr>
    </w:p>
    <w:p w14:paraId="475FB03C" w14:textId="651C3C78" w:rsidR="0069010A" w:rsidRDefault="0069010A" w:rsidP="00690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4F27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เนื่องจากผู้บริหารเห็นว่ามีความเหมาะสมกับธุรกิจของกลุ่มกิจการมากกว่า</w:t>
      </w:r>
    </w:p>
    <w:p w14:paraId="3577465E" w14:textId="714485F0" w:rsidR="008B44E7" w:rsidRPr="000218B5" w:rsidRDefault="008B44E7" w:rsidP="008B44E7">
      <w:pPr>
        <w:pStyle w:val="Heading2"/>
        <w:tabs>
          <w:tab w:val="clear" w:pos="340"/>
        </w:tabs>
        <w:ind w:left="540" w:hanging="540"/>
      </w:pPr>
      <w:r w:rsidRPr="000218B5">
        <w:rPr>
          <w:cs/>
        </w:rPr>
        <w:lastRenderedPageBreak/>
        <w:t>เหตุการณ์ภายหลังรอบระยะเวลารายงาน</w:t>
      </w:r>
    </w:p>
    <w:p w14:paraId="18AD7172" w14:textId="77777777" w:rsidR="000D0B60" w:rsidRPr="00A27A0C" w:rsidRDefault="000D0B60" w:rsidP="0020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80C00ED" w14:textId="0A1DB6F9" w:rsidR="00A229D8" w:rsidRDefault="00CA5A04" w:rsidP="00CA5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20FA">
        <w:rPr>
          <w:rFonts w:asciiTheme="majorBidi" w:hAnsiTheme="majorBidi" w:cstheme="majorBidi"/>
          <w:spacing w:val="-2"/>
          <w:sz w:val="30"/>
          <w:szCs w:val="30"/>
          <w:cs/>
        </w:rPr>
        <w:t>ในการประชุม</w:t>
      </w:r>
      <w:r w:rsidRPr="00AF20FA">
        <w:rPr>
          <w:rFonts w:asciiTheme="majorBidi" w:hAnsiTheme="majorBidi" w:cstheme="majorBidi" w:hint="cs"/>
          <w:spacing w:val="-2"/>
          <w:sz w:val="30"/>
          <w:szCs w:val="30"/>
          <w:cs/>
        </w:rPr>
        <w:t>คณะกรรมการ</w:t>
      </w:r>
      <w:r w:rsidRPr="00AF20FA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บริษัทวันที่ </w:t>
      </w:r>
      <w:r w:rsidR="009525DE" w:rsidRPr="009525DE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AF20F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B560E" w:rsidRPr="00AF20FA">
        <w:rPr>
          <w:rFonts w:asciiTheme="majorBidi" w:hAnsiTheme="majorBidi" w:cstheme="majorBidi" w:hint="cs"/>
          <w:spacing w:val="-2"/>
          <w:sz w:val="30"/>
          <w:szCs w:val="30"/>
          <w:cs/>
        </w:rPr>
        <w:t>สิงหาคม</w:t>
      </w:r>
      <w:r w:rsidRPr="00AF20F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525DE" w:rsidRPr="009525D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AF20F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คณะกรรมการบริษัทมีมติ</w:t>
      </w:r>
      <w:r w:rsidRPr="00AF20FA">
        <w:rPr>
          <w:rFonts w:asciiTheme="majorBidi" w:hAnsiTheme="majorBidi" w:cstheme="majorBidi" w:hint="cs"/>
          <w:spacing w:val="-2"/>
          <w:sz w:val="30"/>
          <w:szCs w:val="30"/>
          <w:cs/>
        </w:rPr>
        <w:t>อนุมัติจ่ายปันผลระหว่างกาล</w:t>
      </w:r>
      <w:r w:rsidRPr="00AF20FA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 </w:t>
      </w:r>
      <w:r w:rsidR="009525DE" w:rsidRPr="009525DE">
        <w:rPr>
          <w:rFonts w:asciiTheme="majorBidi" w:hAnsiTheme="majorBidi" w:cstheme="majorBidi"/>
          <w:sz w:val="30"/>
          <w:szCs w:val="30"/>
        </w:rPr>
        <w:t>0</w:t>
      </w:r>
      <w:r w:rsidRPr="00AF20FA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05</w:t>
      </w:r>
      <w:r w:rsidRPr="00AF20FA">
        <w:rPr>
          <w:rFonts w:asciiTheme="majorBidi" w:hAnsiTheme="majorBidi" w:cstheme="majorBidi"/>
          <w:sz w:val="30"/>
          <w:szCs w:val="30"/>
          <w:cs/>
        </w:rPr>
        <w:t xml:space="preserve"> บาท เป็นจํานวนเงินทั้งสิ้น </w:t>
      </w:r>
      <w:r w:rsidR="009525DE" w:rsidRPr="009525DE">
        <w:rPr>
          <w:rFonts w:asciiTheme="majorBidi" w:hAnsiTheme="majorBidi" w:cstheme="majorBidi"/>
          <w:sz w:val="30"/>
          <w:szCs w:val="30"/>
        </w:rPr>
        <w:t>30</w:t>
      </w:r>
      <w:r w:rsidRPr="00AF20FA">
        <w:rPr>
          <w:rFonts w:asciiTheme="majorBidi" w:hAnsiTheme="majorBidi" w:cstheme="majorBidi"/>
          <w:sz w:val="30"/>
          <w:szCs w:val="30"/>
        </w:rPr>
        <w:t>.</w:t>
      </w:r>
      <w:r w:rsidR="009525DE" w:rsidRPr="009525DE">
        <w:rPr>
          <w:rFonts w:asciiTheme="majorBidi" w:hAnsiTheme="majorBidi" w:cstheme="majorBidi"/>
          <w:sz w:val="30"/>
          <w:szCs w:val="30"/>
        </w:rPr>
        <w:t>0</w:t>
      </w:r>
      <w:r w:rsidRPr="00AF20FA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F20F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F20FA">
        <w:rPr>
          <w:rFonts w:asciiTheme="majorBidi" w:hAnsiTheme="majorBidi" w:cstheme="majorBidi"/>
          <w:sz w:val="30"/>
          <w:szCs w:val="30"/>
          <w:cs/>
        </w:rPr>
        <w:t>เงินปันผลดังกล่าว</w:t>
      </w:r>
      <w:r w:rsidRPr="00AF20FA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AF20FA">
        <w:rPr>
          <w:rFonts w:asciiTheme="majorBidi" w:hAnsiTheme="majorBidi" w:cstheme="majorBidi"/>
          <w:sz w:val="30"/>
          <w:szCs w:val="30"/>
          <w:cs/>
        </w:rPr>
        <w:t xml:space="preserve">จ่ายให้แก่ผู้ถือหุ้นในวันที่ </w:t>
      </w:r>
      <w:r w:rsidR="00236943" w:rsidRPr="00AF20FA">
        <w:rPr>
          <w:rFonts w:asciiTheme="majorBidi" w:hAnsiTheme="majorBidi" w:cstheme="majorBidi"/>
          <w:sz w:val="30"/>
          <w:szCs w:val="30"/>
        </w:rPr>
        <w:br/>
      </w:r>
      <w:r w:rsidR="009525DE" w:rsidRPr="009525DE">
        <w:rPr>
          <w:rFonts w:asciiTheme="majorBidi" w:hAnsiTheme="majorBidi" w:cstheme="majorBidi"/>
          <w:sz w:val="30"/>
          <w:szCs w:val="30"/>
        </w:rPr>
        <w:t>9</w:t>
      </w:r>
      <w:r w:rsidRPr="00AF20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1449" w:rsidRPr="00AF20FA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F20F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25DE" w:rsidRPr="009525DE">
        <w:rPr>
          <w:rFonts w:asciiTheme="majorBidi" w:hAnsiTheme="majorBidi" w:cstheme="majorBidi"/>
          <w:sz w:val="30"/>
          <w:szCs w:val="30"/>
        </w:rPr>
        <w:t>2569</w:t>
      </w:r>
    </w:p>
    <w:p w14:paraId="3D697B69" w14:textId="77777777" w:rsidR="00D675CC" w:rsidRDefault="00D675CC" w:rsidP="00CA5A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7B8769" w14:textId="3E3EC60B" w:rsidR="00D675CC" w:rsidRDefault="004C68A3" w:rsidP="00D675CC">
      <w:pPr>
        <w:pStyle w:val="Heading2"/>
        <w:tabs>
          <w:tab w:val="clear" w:pos="340"/>
        </w:tabs>
        <w:ind w:left="540" w:hanging="540"/>
        <w:rPr>
          <w:rFonts w:cs="Angsana New"/>
        </w:rPr>
      </w:pPr>
      <w:r w:rsidRPr="004C68A3">
        <w:rPr>
          <w:rFonts w:cs="Angsana New"/>
          <w:cs/>
        </w:rPr>
        <w:t>มาตรฐานการรายงานทางการเงินที่ยังไม่ได้ใช้</w:t>
      </w:r>
    </w:p>
    <w:p w14:paraId="09AE064E" w14:textId="77777777" w:rsidR="004C68A3" w:rsidRPr="001D5C22" w:rsidRDefault="004C68A3" w:rsidP="004C68A3">
      <w:pPr>
        <w:rPr>
          <w:rFonts w:asciiTheme="majorBidi" w:hAnsiTheme="majorBidi" w:cstheme="majorBidi"/>
          <w:sz w:val="30"/>
          <w:szCs w:val="30"/>
        </w:rPr>
      </w:pPr>
    </w:p>
    <w:p w14:paraId="53C1D05B" w14:textId="01E20559" w:rsidR="000608AA" w:rsidRPr="000608AA" w:rsidRDefault="000608AA" w:rsidP="00EB0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0608A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</w:t>
      </w:r>
      <w:r w:rsidRPr="00357433">
        <w:rPr>
          <w:rFonts w:asciiTheme="majorBidi" w:hAnsiTheme="majorBidi" w:cstheme="majorBidi"/>
          <w:sz w:val="30"/>
          <w:szCs w:val="30"/>
          <w:cs/>
        </w:rPr>
        <w:t>ออกและปรับปรุงใหม่ซึ่งเกี่ยวกับ</w:t>
      </w:r>
      <w:r w:rsidRPr="000608AA">
        <w:rPr>
          <w:rFonts w:asciiTheme="majorBidi" w:hAnsiTheme="majorBidi" w:cstheme="majorBidi"/>
          <w:sz w:val="30"/>
          <w:szCs w:val="30"/>
          <w:cs/>
        </w:rPr>
        <w:t>การดำเนินงาน</w:t>
      </w:r>
      <w:r w:rsidRPr="00357433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357433" w:rsidRPr="003574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57433">
        <w:rPr>
          <w:rFonts w:asciiTheme="majorBidi" w:hAnsiTheme="majorBidi" w:cstheme="majorBidi"/>
          <w:sz w:val="30"/>
          <w:szCs w:val="30"/>
          <w:cs/>
        </w:rPr>
        <w:t>และ</w:t>
      </w:r>
      <w:r w:rsidRPr="000608AA">
        <w:rPr>
          <w:rFonts w:asciiTheme="majorBidi" w:hAnsiTheme="majorBidi" w:cstheme="majorBidi"/>
          <w:sz w:val="30"/>
          <w:szCs w:val="30"/>
          <w:cs/>
        </w:rPr>
        <w:t>คาดว่าจะมีผลกระทบที่มี</w:t>
      </w:r>
      <w:r w:rsidRPr="00357433">
        <w:rPr>
          <w:rFonts w:asciiTheme="majorBidi" w:hAnsiTheme="majorBidi" w:cstheme="majorBidi"/>
          <w:sz w:val="30"/>
          <w:szCs w:val="30"/>
          <w:cs/>
        </w:rPr>
        <w:t>สาระสำคัญต่องบการเงินรวมและงบการเงินเฉพาะกิจการ เมื่อ</w:t>
      </w:r>
      <w:r w:rsidRPr="000608AA">
        <w:rPr>
          <w:rFonts w:asciiTheme="majorBidi" w:hAnsiTheme="majorBidi" w:cstheme="majorBidi"/>
          <w:sz w:val="30"/>
          <w:szCs w:val="30"/>
          <w:cs/>
        </w:rPr>
        <w:t>นำมาถือปฏิบัติเป็นครั้งแรก</w:t>
      </w:r>
      <w:r w:rsidRPr="000608AA">
        <w:rPr>
          <w:rFonts w:asciiTheme="majorBidi" w:hAnsiTheme="majorBidi" w:cstheme="majorBidi"/>
          <w:sz w:val="30"/>
          <w:szCs w:val="30"/>
        </w:rPr>
        <w:t xml:space="preserve"> </w:t>
      </w:r>
      <w:r w:rsidRPr="000608AA">
        <w:rPr>
          <w:rFonts w:asciiTheme="majorBidi" w:hAnsiTheme="majorBidi" w:cstheme="majorBidi"/>
          <w:sz w:val="30"/>
          <w:szCs w:val="3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9525DE" w:rsidRPr="009525DE">
        <w:rPr>
          <w:rFonts w:asciiTheme="majorBidi" w:hAnsiTheme="majorBidi" w:cstheme="majorBidi"/>
          <w:sz w:val="30"/>
          <w:szCs w:val="30"/>
        </w:rPr>
        <w:t>1</w:t>
      </w:r>
      <w:r w:rsidRPr="000608AA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357433">
        <w:rPr>
          <w:rFonts w:asciiTheme="majorBidi" w:hAnsiTheme="majorBidi" w:cstheme="majorBidi"/>
          <w:sz w:val="30"/>
          <w:szCs w:val="30"/>
          <w:cs/>
        </w:rPr>
        <w:t>ในปีดังต่อไปนี้ และอนุญาตให้นำมาถือปฏิบัติก่อนวันที่มีผลบังคับใช้ได้ อย่างไรก็ตาม กลุ่มบริษั</w:t>
      </w:r>
      <w:r w:rsidR="00357433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357433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4D631FDB" w14:textId="77777777" w:rsidR="000608AA" w:rsidRPr="001D5C22" w:rsidRDefault="000608AA" w:rsidP="00EB086E">
      <w:pPr>
        <w:pStyle w:val="block"/>
        <w:spacing w:after="0" w:line="240" w:lineRule="atLeast"/>
        <w:ind w:left="540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910" w:type="dxa"/>
        <w:tblInd w:w="720" w:type="dxa"/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0608AA" w:rsidRPr="00EB086E" w14:paraId="551CF891" w14:textId="77777777" w:rsidTr="00A54F1F">
        <w:trPr>
          <w:tblHeader/>
        </w:trPr>
        <w:tc>
          <w:tcPr>
            <w:tcW w:w="3510" w:type="dxa"/>
            <w:vAlign w:val="bottom"/>
          </w:tcPr>
          <w:p w14:paraId="6EC9E481" w14:textId="78D626D1" w:rsidR="000608AA" w:rsidRPr="00EB086E" w:rsidRDefault="000608AA" w:rsidP="00151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086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4156" w:type="dxa"/>
            <w:vAlign w:val="bottom"/>
          </w:tcPr>
          <w:p w14:paraId="525021CC" w14:textId="77777777" w:rsidR="000608AA" w:rsidRPr="00EB086E" w:rsidRDefault="000608AA" w:rsidP="00EB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B086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672D6F8A" w14:textId="77777777" w:rsidR="000608AA" w:rsidRPr="00EB086E" w:rsidRDefault="000608AA" w:rsidP="00EB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B086E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811CB0" w:rsidRPr="00EB086E" w14:paraId="2CDA252A" w14:textId="77777777" w:rsidTr="00A54F1F">
        <w:tc>
          <w:tcPr>
            <w:tcW w:w="3510" w:type="dxa"/>
          </w:tcPr>
          <w:p w14:paraId="1DE8C592" w14:textId="6CAA4083" w:rsidR="00811CB0" w:rsidRPr="00EB086E" w:rsidRDefault="00214B9A" w:rsidP="00EB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B086E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="009525DE" w:rsidRPr="009525DE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05F03794" w14:textId="2F253E50" w:rsidR="00811CB0" w:rsidRPr="00EB086E" w:rsidRDefault="00214B9A" w:rsidP="00EB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EB086E">
              <w:rPr>
                <w:rFonts w:ascii="Angsana New" w:hAnsi="Angsana New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6B90CB75" w14:textId="3EEACE91" w:rsidR="00811CB0" w:rsidRPr="00EB086E" w:rsidRDefault="009525DE" w:rsidP="00151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525DE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214B9A" w:rsidRPr="00EB086E" w14:paraId="651DBE84" w14:textId="77777777" w:rsidTr="00A54F1F">
        <w:tc>
          <w:tcPr>
            <w:tcW w:w="3510" w:type="dxa"/>
          </w:tcPr>
          <w:p w14:paraId="0317CAFC" w14:textId="0B92D632" w:rsidR="00214B9A" w:rsidRPr="00EB086E" w:rsidRDefault="00214B9A" w:rsidP="00EB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B086E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  <w:r w:rsidRPr="00EB08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B086E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="009525DE" w:rsidRPr="009525DE">
              <w:rPr>
                <w:rFonts w:ascii="Angsana New" w:hAnsi="Angsana New"/>
                <w:sz w:val="28"/>
                <w:szCs w:val="28"/>
              </w:rPr>
              <w:t>7</w:t>
            </w:r>
            <w:r w:rsidRPr="00EB086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</w:tcPr>
          <w:p w14:paraId="42D2E8D5" w14:textId="7513EBC8" w:rsidR="00214B9A" w:rsidRPr="00EB086E" w:rsidRDefault="00214B9A" w:rsidP="00EB0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EB086E">
              <w:rPr>
                <w:rFonts w:ascii="Angsana New" w:hAnsi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303B1191" w14:textId="1BC698B2" w:rsidR="00214B9A" w:rsidRPr="00EB086E" w:rsidRDefault="009525DE" w:rsidP="00151F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525DE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47D09832" w14:textId="77777777" w:rsidR="000608AA" w:rsidRPr="00EB086E" w:rsidRDefault="000608AA" w:rsidP="00EB0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</w:pPr>
    </w:p>
    <w:p w14:paraId="40C57071" w14:textId="0C48EF01" w:rsidR="000608AA" w:rsidRPr="00C16F08" w:rsidRDefault="000608AA" w:rsidP="00E01917">
      <w:pPr>
        <w:pStyle w:val="ListParagraph"/>
        <w:autoSpaceDE w:val="0"/>
        <w:autoSpaceDN w:val="0"/>
        <w:adjustRightInd w:val="0"/>
        <w:ind w:left="1080" w:hanging="27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16F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9525DE" w:rsidRPr="009525D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18</w:t>
      </w:r>
      <w:r w:rsidRPr="00C16F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C16F08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717777C3" w14:textId="77777777" w:rsidR="000608AA" w:rsidRPr="001D5C22" w:rsidRDefault="000608AA" w:rsidP="00E01917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0F3A7671" w14:textId="24857422" w:rsidR="000608AA" w:rsidRPr="00C16F08" w:rsidRDefault="000608AA" w:rsidP="00E01917">
      <w:pPr>
        <w:pStyle w:val="ListParagraph"/>
        <w:autoSpaceDE w:val="0"/>
        <w:autoSpaceDN w:val="0"/>
        <w:adjustRightInd w:val="0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9525DE" w:rsidRPr="009525DE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C16F0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="009525DE" w:rsidRPr="009525DE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C16F0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6F0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C16F0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50DE979B" w14:textId="77777777" w:rsidR="000608AA" w:rsidRPr="001D5C22" w:rsidRDefault="000608AA" w:rsidP="00E01917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66AE4E3" w14:textId="51AA2781" w:rsidR="000608AA" w:rsidRPr="00C16F08" w:rsidRDefault="000608AA" w:rsidP="00E01917">
      <w:pPr>
        <w:pStyle w:val="ListParagraph"/>
        <w:numPr>
          <w:ilvl w:val="0"/>
          <w:numId w:val="36"/>
        </w:numPr>
        <w:tabs>
          <w:tab w:val="clear" w:pos="340"/>
          <w:tab w:val="left" w:pos="227"/>
          <w:tab w:val="num" w:pos="534"/>
          <w:tab w:val="left" w:pos="680"/>
          <w:tab w:val="left" w:pos="907"/>
          <w:tab w:val="left" w:pos="1350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350" w:hanging="443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="009525DE" w:rsidRPr="009525DE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C16F0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C16F0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4DDB8832" w14:textId="77777777" w:rsidR="000608AA" w:rsidRPr="00C16F08" w:rsidRDefault="000608AA" w:rsidP="00E01917">
      <w:pPr>
        <w:pStyle w:val="ListParagraph"/>
        <w:numPr>
          <w:ilvl w:val="0"/>
          <w:numId w:val="36"/>
        </w:numPr>
        <w:tabs>
          <w:tab w:val="clear" w:pos="340"/>
          <w:tab w:val="left" w:pos="227"/>
          <w:tab w:val="num" w:pos="534"/>
          <w:tab w:val="left" w:pos="680"/>
          <w:tab w:val="left" w:pos="907"/>
          <w:tab w:val="left" w:pos="1350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350" w:hanging="443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C16F08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7A04B4B0" w14:textId="77777777" w:rsidR="000608AA" w:rsidRPr="00C16F08" w:rsidRDefault="000608AA" w:rsidP="00E01917">
      <w:pPr>
        <w:pStyle w:val="ListParagraph"/>
        <w:numPr>
          <w:ilvl w:val="0"/>
          <w:numId w:val="36"/>
        </w:numPr>
        <w:tabs>
          <w:tab w:val="clear" w:pos="340"/>
          <w:tab w:val="left" w:pos="227"/>
          <w:tab w:val="num" w:pos="534"/>
          <w:tab w:val="left" w:pos="680"/>
          <w:tab w:val="left" w:pos="907"/>
          <w:tab w:val="left" w:pos="1350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1350" w:hanging="443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2194AB91" w14:textId="77777777" w:rsidR="000608AA" w:rsidRPr="001D5C22" w:rsidRDefault="000608AA" w:rsidP="00EB086E">
      <w:pPr>
        <w:pStyle w:val="ListParagraph"/>
        <w:autoSpaceDE w:val="0"/>
        <w:autoSpaceDN w:val="0"/>
        <w:adjustRightInd w:val="0"/>
        <w:ind w:left="1080"/>
        <w:rPr>
          <w:rFonts w:asciiTheme="majorBidi" w:hAnsiTheme="majorBidi" w:cstheme="majorBidi"/>
          <w:color w:val="000000"/>
          <w:sz w:val="30"/>
          <w:szCs w:val="30"/>
        </w:rPr>
      </w:pPr>
    </w:p>
    <w:p w14:paraId="5F86953E" w14:textId="77777777" w:rsidR="000608AA" w:rsidRPr="00C16F08" w:rsidRDefault="000608AA" w:rsidP="00D67999">
      <w:pPr>
        <w:pStyle w:val="ListParagraph"/>
        <w:tabs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นอกจากนี้ ทุกกิจการต้อง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เป็นจุดเริ่มต้นของงบกระแส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เงินสด เมื่อกิจการนำเสนอกระแสเงินสดจากกิจกรรมดำเนินงาน</w:t>
      </w:r>
      <w:r w:rsidRPr="00C16F08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C16F08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491854DF" w14:textId="77777777" w:rsidR="000608AA" w:rsidRPr="00845D57" w:rsidRDefault="000608AA" w:rsidP="00E01917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1D9A2375" w14:textId="0D922B6B" w:rsidR="004C68A3" w:rsidRPr="001D5C22" w:rsidRDefault="000608AA" w:rsidP="00E01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5C22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4C68A3" w:rsidRPr="001D5C22" w:rsidSect="00F33A46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4E096" w14:textId="77777777" w:rsidR="00F20370" w:rsidRDefault="00F20370" w:rsidP="004956B4">
      <w:r>
        <w:separator/>
      </w:r>
    </w:p>
  </w:endnote>
  <w:endnote w:type="continuationSeparator" w:id="0">
    <w:p w14:paraId="22BB0D82" w14:textId="77777777" w:rsidR="00F20370" w:rsidRDefault="00F2037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6AE6892C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9525DE" w:rsidRPr="009525DE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90044" w14:textId="77777777" w:rsidR="00F20370" w:rsidRDefault="00F20370" w:rsidP="004956B4">
      <w:r>
        <w:separator/>
      </w:r>
    </w:p>
  </w:footnote>
  <w:footnote w:type="continuationSeparator" w:id="0">
    <w:p w14:paraId="7E4CAAC1" w14:textId="77777777" w:rsidR="00F20370" w:rsidRDefault="00F2037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9C06" w14:textId="5E5221D8" w:rsidR="00B12FAA" w:rsidRPr="00B66A7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B66A7A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B66A7A">
      <w:rPr>
        <w:rFonts w:asciiTheme="majorBidi" w:hAnsiTheme="majorBidi"/>
        <w:b/>
        <w:bCs/>
        <w:sz w:val="32"/>
        <w:szCs w:val="32"/>
        <w:cs/>
      </w:rPr>
      <w:t>(มหาชน)</w:t>
    </w:r>
    <w:r w:rsidR="002D4BC2"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2DB27F5" w14:textId="77777777" w:rsidR="000B3F0B" w:rsidRPr="00B66A7A" w:rsidRDefault="000B3F0B" w:rsidP="000B3F0B">
    <w:pPr>
      <w:rPr>
        <w:rFonts w:asciiTheme="majorBidi" w:hAnsiTheme="majorBidi" w:cstheme="majorBidi"/>
        <w:b/>
        <w:bCs/>
        <w:sz w:val="32"/>
        <w:szCs w:val="32"/>
        <w:cs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C98CA02" w14:textId="36AB9ADB" w:rsidR="000B3F0B" w:rsidRPr="00B66A7A" w:rsidRDefault="00EB10B2" w:rsidP="000B3F0B">
    <w:pPr>
      <w:rPr>
        <w:rFonts w:asciiTheme="majorBidi" w:hAnsiTheme="majorBidi" w:cstheme="majorBidi"/>
        <w:b/>
        <w:bCs/>
        <w:sz w:val="32"/>
        <w:szCs w:val="32"/>
      </w:rPr>
    </w:pPr>
    <w:r w:rsidRPr="00EB10B2">
      <w:rPr>
        <w:rFonts w:asciiTheme="majorBidi" w:hAnsiTheme="majorBidi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9525DE" w:rsidRPr="009525DE">
      <w:rPr>
        <w:rFonts w:asciiTheme="majorBidi" w:hAnsiTheme="majorBidi"/>
        <w:b/>
        <w:bCs/>
        <w:sz w:val="32"/>
        <w:szCs w:val="32"/>
      </w:rPr>
      <w:t>30</w:t>
    </w:r>
    <w:r w:rsidRPr="00EB10B2">
      <w:rPr>
        <w:rFonts w:asciiTheme="majorBidi" w:hAnsiTheme="majorBidi"/>
        <w:b/>
        <w:bCs/>
        <w:sz w:val="32"/>
        <w:szCs w:val="32"/>
        <w:cs/>
      </w:rPr>
      <w:t xml:space="preserve"> มิถุนายน </w:t>
    </w:r>
    <w:r w:rsidR="009525DE" w:rsidRPr="009525DE">
      <w:rPr>
        <w:rFonts w:ascii="Angsana New" w:hAnsi="Angsana New"/>
        <w:b/>
        <w:sz w:val="32"/>
        <w:szCs w:val="32"/>
      </w:rPr>
      <w:t>2569</w:t>
    </w:r>
    <w:r w:rsidR="000B3F0B" w:rsidRPr="00B66A7A">
      <w:rPr>
        <w:rFonts w:asciiTheme="majorBidi" w:hAnsiTheme="majorBidi" w:hint="cs"/>
        <w:b/>
        <w:sz w:val="32"/>
        <w:szCs w:val="32"/>
        <w:cs/>
      </w:rPr>
      <w:t xml:space="preserve"> </w:t>
    </w:r>
    <w:r w:rsidR="000B3F0B" w:rsidRPr="00B66A7A">
      <w:rPr>
        <w:rFonts w:asciiTheme="majorBidi" w:hAnsiTheme="majorBidi" w:hint="cs"/>
        <w:bCs/>
        <w:sz w:val="32"/>
        <w:szCs w:val="32"/>
        <w:cs/>
      </w:rPr>
      <w:t>(ไม่ได้ตรวจสอบ)</w:t>
    </w:r>
  </w:p>
  <w:p w14:paraId="57649A7F" w14:textId="77777777" w:rsidR="000B3F0B" w:rsidRPr="00B66A7A" w:rsidRDefault="000B3F0B" w:rsidP="00AE2613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8"/>
  </w:num>
  <w:num w:numId="14" w16cid:durableId="32774152">
    <w:abstractNumId w:val="14"/>
  </w:num>
  <w:num w:numId="15" w16cid:durableId="587075752">
    <w:abstractNumId w:val="17"/>
  </w:num>
  <w:num w:numId="16" w16cid:durableId="1535775304">
    <w:abstractNumId w:val="19"/>
  </w:num>
  <w:num w:numId="17" w16cid:durableId="1667705277">
    <w:abstractNumId w:val="20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 w:numId="33" w16cid:durableId="699432530">
    <w:abstractNumId w:val="5"/>
  </w:num>
  <w:num w:numId="34" w16cid:durableId="2077624322">
    <w:abstractNumId w:val="13"/>
  </w:num>
  <w:num w:numId="35" w16cid:durableId="615986085">
    <w:abstractNumId w:val="13"/>
  </w:num>
  <w:num w:numId="36" w16cid:durableId="657731334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01"/>
    <w:rsid w:val="0000098A"/>
    <w:rsid w:val="00000C57"/>
    <w:rsid w:val="00000FA3"/>
    <w:rsid w:val="000011A8"/>
    <w:rsid w:val="0000131D"/>
    <w:rsid w:val="000015C6"/>
    <w:rsid w:val="00001857"/>
    <w:rsid w:val="000019C7"/>
    <w:rsid w:val="00002354"/>
    <w:rsid w:val="000023C7"/>
    <w:rsid w:val="0000285A"/>
    <w:rsid w:val="00002889"/>
    <w:rsid w:val="00002AD3"/>
    <w:rsid w:val="000035D9"/>
    <w:rsid w:val="000036B5"/>
    <w:rsid w:val="00004748"/>
    <w:rsid w:val="00004766"/>
    <w:rsid w:val="00004C30"/>
    <w:rsid w:val="00004C98"/>
    <w:rsid w:val="00004F27"/>
    <w:rsid w:val="00004F9D"/>
    <w:rsid w:val="00005085"/>
    <w:rsid w:val="0000511D"/>
    <w:rsid w:val="000051CA"/>
    <w:rsid w:val="0000568B"/>
    <w:rsid w:val="00005D1E"/>
    <w:rsid w:val="00006217"/>
    <w:rsid w:val="00006AEA"/>
    <w:rsid w:val="00006B01"/>
    <w:rsid w:val="00006FE4"/>
    <w:rsid w:val="00007339"/>
    <w:rsid w:val="000079C9"/>
    <w:rsid w:val="0001029B"/>
    <w:rsid w:val="000102C2"/>
    <w:rsid w:val="000103DE"/>
    <w:rsid w:val="000110BC"/>
    <w:rsid w:val="00011D4E"/>
    <w:rsid w:val="00011F0E"/>
    <w:rsid w:val="00012A97"/>
    <w:rsid w:val="000134CC"/>
    <w:rsid w:val="0001397F"/>
    <w:rsid w:val="00013AEB"/>
    <w:rsid w:val="00013CDA"/>
    <w:rsid w:val="00013D70"/>
    <w:rsid w:val="0001412A"/>
    <w:rsid w:val="000144F0"/>
    <w:rsid w:val="00014731"/>
    <w:rsid w:val="0001497E"/>
    <w:rsid w:val="00015054"/>
    <w:rsid w:val="00015507"/>
    <w:rsid w:val="000157EC"/>
    <w:rsid w:val="00015AEB"/>
    <w:rsid w:val="00015D7E"/>
    <w:rsid w:val="00016107"/>
    <w:rsid w:val="000163B9"/>
    <w:rsid w:val="0001663D"/>
    <w:rsid w:val="0001669A"/>
    <w:rsid w:val="00016F44"/>
    <w:rsid w:val="0001738F"/>
    <w:rsid w:val="00017712"/>
    <w:rsid w:val="00020255"/>
    <w:rsid w:val="00021487"/>
    <w:rsid w:val="00021759"/>
    <w:rsid w:val="0002184C"/>
    <w:rsid w:val="000218B5"/>
    <w:rsid w:val="00021AAB"/>
    <w:rsid w:val="0002239F"/>
    <w:rsid w:val="0002264D"/>
    <w:rsid w:val="000226D4"/>
    <w:rsid w:val="000229CB"/>
    <w:rsid w:val="00022C68"/>
    <w:rsid w:val="00022FEC"/>
    <w:rsid w:val="000236AB"/>
    <w:rsid w:val="00023DA4"/>
    <w:rsid w:val="00023E11"/>
    <w:rsid w:val="0002407F"/>
    <w:rsid w:val="000240B5"/>
    <w:rsid w:val="00024204"/>
    <w:rsid w:val="0002461E"/>
    <w:rsid w:val="000246C5"/>
    <w:rsid w:val="00024AF0"/>
    <w:rsid w:val="00024B16"/>
    <w:rsid w:val="00024C2D"/>
    <w:rsid w:val="00024DB2"/>
    <w:rsid w:val="00024F6C"/>
    <w:rsid w:val="000250DE"/>
    <w:rsid w:val="000254AA"/>
    <w:rsid w:val="0002586E"/>
    <w:rsid w:val="000259DD"/>
    <w:rsid w:val="000260E9"/>
    <w:rsid w:val="000265F5"/>
    <w:rsid w:val="000268C9"/>
    <w:rsid w:val="00026B7F"/>
    <w:rsid w:val="00026C52"/>
    <w:rsid w:val="00026CE9"/>
    <w:rsid w:val="000302A3"/>
    <w:rsid w:val="00030E3F"/>
    <w:rsid w:val="00031D34"/>
    <w:rsid w:val="00031F2F"/>
    <w:rsid w:val="0003209B"/>
    <w:rsid w:val="00032A7C"/>
    <w:rsid w:val="00032F3B"/>
    <w:rsid w:val="00032F87"/>
    <w:rsid w:val="000331DF"/>
    <w:rsid w:val="00033661"/>
    <w:rsid w:val="000338BC"/>
    <w:rsid w:val="000338C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9DE"/>
    <w:rsid w:val="00035AA5"/>
    <w:rsid w:val="00036644"/>
    <w:rsid w:val="00036919"/>
    <w:rsid w:val="00036BBA"/>
    <w:rsid w:val="00036E0D"/>
    <w:rsid w:val="000371C1"/>
    <w:rsid w:val="0003722D"/>
    <w:rsid w:val="00037288"/>
    <w:rsid w:val="000374C8"/>
    <w:rsid w:val="00037659"/>
    <w:rsid w:val="00037A2B"/>
    <w:rsid w:val="00037B04"/>
    <w:rsid w:val="00037CA8"/>
    <w:rsid w:val="00037EF1"/>
    <w:rsid w:val="00037F80"/>
    <w:rsid w:val="00037FB8"/>
    <w:rsid w:val="00040DFB"/>
    <w:rsid w:val="0004113B"/>
    <w:rsid w:val="000411A4"/>
    <w:rsid w:val="0004157C"/>
    <w:rsid w:val="00041C5A"/>
    <w:rsid w:val="00041D08"/>
    <w:rsid w:val="00042516"/>
    <w:rsid w:val="00042E76"/>
    <w:rsid w:val="00042F5F"/>
    <w:rsid w:val="0004306A"/>
    <w:rsid w:val="00043520"/>
    <w:rsid w:val="000441CB"/>
    <w:rsid w:val="0004427D"/>
    <w:rsid w:val="000442E1"/>
    <w:rsid w:val="000444A2"/>
    <w:rsid w:val="0004495D"/>
    <w:rsid w:val="00045180"/>
    <w:rsid w:val="00045795"/>
    <w:rsid w:val="00045E99"/>
    <w:rsid w:val="0004687F"/>
    <w:rsid w:val="00047C68"/>
    <w:rsid w:val="00047D1B"/>
    <w:rsid w:val="000501FA"/>
    <w:rsid w:val="0005080B"/>
    <w:rsid w:val="00050C1A"/>
    <w:rsid w:val="00050DC3"/>
    <w:rsid w:val="00051665"/>
    <w:rsid w:val="000517DA"/>
    <w:rsid w:val="00051994"/>
    <w:rsid w:val="00051C83"/>
    <w:rsid w:val="00052358"/>
    <w:rsid w:val="0005238A"/>
    <w:rsid w:val="000529C0"/>
    <w:rsid w:val="00052B4D"/>
    <w:rsid w:val="00052C07"/>
    <w:rsid w:val="00052E29"/>
    <w:rsid w:val="00053076"/>
    <w:rsid w:val="00053885"/>
    <w:rsid w:val="00053D5D"/>
    <w:rsid w:val="00053F20"/>
    <w:rsid w:val="0005498A"/>
    <w:rsid w:val="00054EB8"/>
    <w:rsid w:val="00055960"/>
    <w:rsid w:val="00055ABE"/>
    <w:rsid w:val="00055D63"/>
    <w:rsid w:val="000569AB"/>
    <w:rsid w:val="00056A32"/>
    <w:rsid w:val="0005724D"/>
    <w:rsid w:val="00057269"/>
    <w:rsid w:val="000574A8"/>
    <w:rsid w:val="000574D7"/>
    <w:rsid w:val="000574DA"/>
    <w:rsid w:val="00057765"/>
    <w:rsid w:val="00057952"/>
    <w:rsid w:val="00057F85"/>
    <w:rsid w:val="00060228"/>
    <w:rsid w:val="000606BA"/>
    <w:rsid w:val="00060757"/>
    <w:rsid w:val="00060808"/>
    <w:rsid w:val="000608AA"/>
    <w:rsid w:val="0006096C"/>
    <w:rsid w:val="00060CC4"/>
    <w:rsid w:val="00060D67"/>
    <w:rsid w:val="00060EB5"/>
    <w:rsid w:val="000614BA"/>
    <w:rsid w:val="00061520"/>
    <w:rsid w:val="00061790"/>
    <w:rsid w:val="00061F33"/>
    <w:rsid w:val="00061FB6"/>
    <w:rsid w:val="00062089"/>
    <w:rsid w:val="000622B0"/>
    <w:rsid w:val="00062A9B"/>
    <w:rsid w:val="0006355A"/>
    <w:rsid w:val="000638A9"/>
    <w:rsid w:val="00063C30"/>
    <w:rsid w:val="0006409D"/>
    <w:rsid w:val="00064273"/>
    <w:rsid w:val="000646A7"/>
    <w:rsid w:val="0006481C"/>
    <w:rsid w:val="000649DB"/>
    <w:rsid w:val="00064A91"/>
    <w:rsid w:val="000652AB"/>
    <w:rsid w:val="0006567D"/>
    <w:rsid w:val="000656E1"/>
    <w:rsid w:val="00065947"/>
    <w:rsid w:val="00065AC9"/>
    <w:rsid w:val="00065C80"/>
    <w:rsid w:val="00066494"/>
    <w:rsid w:val="000667AC"/>
    <w:rsid w:val="000674CA"/>
    <w:rsid w:val="00067849"/>
    <w:rsid w:val="00067D22"/>
    <w:rsid w:val="00070175"/>
    <w:rsid w:val="00070444"/>
    <w:rsid w:val="000704C2"/>
    <w:rsid w:val="000705BC"/>
    <w:rsid w:val="000708B2"/>
    <w:rsid w:val="00070B6A"/>
    <w:rsid w:val="00070D2B"/>
    <w:rsid w:val="00070E50"/>
    <w:rsid w:val="00070EA0"/>
    <w:rsid w:val="00071746"/>
    <w:rsid w:val="0007195D"/>
    <w:rsid w:val="00072B4C"/>
    <w:rsid w:val="00072D76"/>
    <w:rsid w:val="00072E2C"/>
    <w:rsid w:val="00072EE8"/>
    <w:rsid w:val="000730CF"/>
    <w:rsid w:val="00073374"/>
    <w:rsid w:val="000738EE"/>
    <w:rsid w:val="0007428E"/>
    <w:rsid w:val="000744FA"/>
    <w:rsid w:val="00074631"/>
    <w:rsid w:val="000748AC"/>
    <w:rsid w:val="00075017"/>
    <w:rsid w:val="0007509B"/>
    <w:rsid w:val="00075146"/>
    <w:rsid w:val="000751B4"/>
    <w:rsid w:val="000754D3"/>
    <w:rsid w:val="000754E2"/>
    <w:rsid w:val="00075730"/>
    <w:rsid w:val="00075835"/>
    <w:rsid w:val="000760B5"/>
    <w:rsid w:val="00076874"/>
    <w:rsid w:val="00076DB6"/>
    <w:rsid w:val="00076EC4"/>
    <w:rsid w:val="0007742C"/>
    <w:rsid w:val="00077526"/>
    <w:rsid w:val="000775F1"/>
    <w:rsid w:val="00077C9D"/>
    <w:rsid w:val="00077D3C"/>
    <w:rsid w:val="0008009C"/>
    <w:rsid w:val="000800C2"/>
    <w:rsid w:val="000803D5"/>
    <w:rsid w:val="00080402"/>
    <w:rsid w:val="00080E84"/>
    <w:rsid w:val="000811E3"/>
    <w:rsid w:val="00081B14"/>
    <w:rsid w:val="000820D5"/>
    <w:rsid w:val="00082161"/>
    <w:rsid w:val="000822B7"/>
    <w:rsid w:val="000822FB"/>
    <w:rsid w:val="00082BB0"/>
    <w:rsid w:val="00082BBE"/>
    <w:rsid w:val="00082F02"/>
    <w:rsid w:val="0008317B"/>
    <w:rsid w:val="000834D1"/>
    <w:rsid w:val="00083554"/>
    <w:rsid w:val="0008356D"/>
    <w:rsid w:val="000838F4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5E5A"/>
    <w:rsid w:val="00085EBD"/>
    <w:rsid w:val="00085F2B"/>
    <w:rsid w:val="00086189"/>
    <w:rsid w:val="000868B0"/>
    <w:rsid w:val="00086931"/>
    <w:rsid w:val="00086A38"/>
    <w:rsid w:val="00086B6C"/>
    <w:rsid w:val="00086CDA"/>
    <w:rsid w:val="00086CE4"/>
    <w:rsid w:val="00087717"/>
    <w:rsid w:val="00087C9A"/>
    <w:rsid w:val="00087D88"/>
    <w:rsid w:val="00090BC4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3EAF"/>
    <w:rsid w:val="00094F0F"/>
    <w:rsid w:val="00095686"/>
    <w:rsid w:val="0009599E"/>
    <w:rsid w:val="00095E81"/>
    <w:rsid w:val="00095EED"/>
    <w:rsid w:val="00096205"/>
    <w:rsid w:val="0009669B"/>
    <w:rsid w:val="00096AAA"/>
    <w:rsid w:val="00097038"/>
    <w:rsid w:val="000973B6"/>
    <w:rsid w:val="0009756E"/>
    <w:rsid w:val="00097844"/>
    <w:rsid w:val="00097916"/>
    <w:rsid w:val="00097AD6"/>
    <w:rsid w:val="00097DED"/>
    <w:rsid w:val="000A00CC"/>
    <w:rsid w:val="000A019D"/>
    <w:rsid w:val="000A0470"/>
    <w:rsid w:val="000A05E4"/>
    <w:rsid w:val="000A0A14"/>
    <w:rsid w:val="000A0ADC"/>
    <w:rsid w:val="000A0B4C"/>
    <w:rsid w:val="000A16C8"/>
    <w:rsid w:val="000A1984"/>
    <w:rsid w:val="000A1B19"/>
    <w:rsid w:val="000A1D64"/>
    <w:rsid w:val="000A22E6"/>
    <w:rsid w:val="000A22E8"/>
    <w:rsid w:val="000A24B0"/>
    <w:rsid w:val="000A2640"/>
    <w:rsid w:val="000A332E"/>
    <w:rsid w:val="000A34B2"/>
    <w:rsid w:val="000A3C50"/>
    <w:rsid w:val="000A3FF9"/>
    <w:rsid w:val="000A4EDC"/>
    <w:rsid w:val="000A4F35"/>
    <w:rsid w:val="000A50EA"/>
    <w:rsid w:val="000A53F1"/>
    <w:rsid w:val="000A5783"/>
    <w:rsid w:val="000A5A88"/>
    <w:rsid w:val="000A5B9A"/>
    <w:rsid w:val="000A62A0"/>
    <w:rsid w:val="000A69AC"/>
    <w:rsid w:val="000A6C35"/>
    <w:rsid w:val="000A6D82"/>
    <w:rsid w:val="000A6F2B"/>
    <w:rsid w:val="000A701C"/>
    <w:rsid w:val="000A710E"/>
    <w:rsid w:val="000A71F3"/>
    <w:rsid w:val="000A77AF"/>
    <w:rsid w:val="000B0082"/>
    <w:rsid w:val="000B0093"/>
    <w:rsid w:val="000B0471"/>
    <w:rsid w:val="000B0AC4"/>
    <w:rsid w:val="000B0E58"/>
    <w:rsid w:val="000B0E74"/>
    <w:rsid w:val="000B1318"/>
    <w:rsid w:val="000B1B44"/>
    <w:rsid w:val="000B1C5C"/>
    <w:rsid w:val="000B2163"/>
    <w:rsid w:val="000B2563"/>
    <w:rsid w:val="000B265A"/>
    <w:rsid w:val="000B314D"/>
    <w:rsid w:val="000B3392"/>
    <w:rsid w:val="000B34CD"/>
    <w:rsid w:val="000B36AE"/>
    <w:rsid w:val="000B3852"/>
    <w:rsid w:val="000B3D7B"/>
    <w:rsid w:val="000B3E2A"/>
    <w:rsid w:val="000B3F0B"/>
    <w:rsid w:val="000B41AE"/>
    <w:rsid w:val="000B48E5"/>
    <w:rsid w:val="000B494A"/>
    <w:rsid w:val="000B4BFA"/>
    <w:rsid w:val="000B4F75"/>
    <w:rsid w:val="000B4F7D"/>
    <w:rsid w:val="000B51B2"/>
    <w:rsid w:val="000B54E1"/>
    <w:rsid w:val="000B575F"/>
    <w:rsid w:val="000B6147"/>
    <w:rsid w:val="000B68F1"/>
    <w:rsid w:val="000B760B"/>
    <w:rsid w:val="000B78AD"/>
    <w:rsid w:val="000B7A4C"/>
    <w:rsid w:val="000B7A60"/>
    <w:rsid w:val="000B7E60"/>
    <w:rsid w:val="000B7F64"/>
    <w:rsid w:val="000C0376"/>
    <w:rsid w:val="000C04FC"/>
    <w:rsid w:val="000C0946"/>
    <w:rsid w:val="000C0A44"/>
    <w:rsid w:val="000C0A5D"/>
    <w:rsid w:val="000C179B"/>
    <w:rsid w:val="000C17D4"/>
    <w:rsid w:val="000C19BF"/>
    <w:rsid w:val="000C19D6"/>
    <w:rsid w:val="000C1A31"/>
    <w:rsid w:val="000C2064"/>
    <w:rsid w:val="000C2198"/>
    <w:rsid w:val="000C26EB"/>
    <w:rsid w:val="000C27AE"/>
    <w:rsid w:val="000C27C0"/>
    <w:rsid w:val="000C282B"/>
    <w:rsid w:val="000C2B81"/>
    <w:rsid w:val="000C2D72"/>
    <w:rsid w:val="000C3B20"/>
    <w:rsid w:val="000C3B93"/>
    <w:rsid w:val="000C3CDF"/>
    <w:rsid w:val="000C3D60"/>
    <w:rsid w:val="000C485D"/>
    <w:rsid w:val="000C48BA"/>
    <w:rsid w:val="000C497E"/>
    <w:rsid w:val="000C5028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CE4"/>
    <w:rsid w:val="000C6D34"/>
    <w:rsid w:val="000C6EAF"/>
    <w:rsid w:val="000C6EB5"/>
    <w:rsid w:val="000C7AF4"/>
    <w:rsid w:val="000D020A"/>
    <w:rsid w:val="000D0B60"/>
    <w:rsid w:val="000D10D2"/>
    <w:rsid w:val="000D1685"/>
    <w:rsid w:val="000D19D2"/>
    <w:rsid w:val="000D1AB9"/>
    <w:rsid w:val="000D20EF"/>
    <w:rsid w:val="000D2609"/>
    <w:rsid w:val="000D263E"/>
    <w:rsid w:val="000D2BD1"/>
    <w:rsid w:val="000D32D3"/>
    <w:rsid w:val="000D3338"/>
    <w:rsid w:val="000D36B9"/>
    <w:rsid w:val="000D3993"/>
    <w:rsid w:val="000D3B95"/>
    <w:rsid w:val="000D3C78"/>
    <w:rsid w:val="000D41FB"/>
    <w:rsid w:val="000D41FC"/>
    <w:rsid w:val="000D4238"/>
    <w:rsid w:val="000D4ABA"/>
    <w:rsid w:val="000D598F"/>
    <w:rsid w:val="000D5B82"/>
    <w:rsid w:val="000D6130"/>
    <w:rsid w:val="000D68E4"/>
    <w:rsid w:val="000D6996"/>
    <w:rsid w:val="000D79DC"/>
    <w:rsid w:val="000D7A0E"/>
    <w:rsid w:val="000D7E35"/>
    <w:rsid w:val="000D7F56"/>
    <w:rsid w:val="000E01CC"/>
    <w:rsid w:val="000E0393"/>
    <w:rsid w:val="000E07FC"/>
    <w:rsid w:val="000E0B7C"/>
    <w:rsid w:val="000E12EF"/>
    <w:rsid w:val="000E13AC"/>
    <w:rsid w:val="000E2820"/>
    <w:rsid w:val="000E28BB"/>
    <w:rsid w:val="000E2C2C"/>
    <w:rsid w:val="000E3084"/>
    <w:rsid w:val="000E336C"/>
    <w:rsid w:val="000E3919"/>
    <w:rsid w:val="000E3D13"/>
    <w:rsid w:val="000E3EE3"/>
    <w:rsid w:val="000E424C"/>
    <w:rsid w:val="000E462F"/>
    <w:rsid w:val="000E4665"/>
    <w:rsid w:val="000E469C"/>
    <w:rsid w:val="000E4768"/>
    <w:rsid w:val="000E58AD"/>
    <w:rsid w:val="000E5F6C"/>
    <w:rsid w:val="000E5F87"/>
    <w:rsid w:val="000E5F92"/>
    <w:rsid w:val="000E6119"/>
    <w:rsid w:val="000E65E9"/>
    <w:rsid w:val="000E6763"/>
    <w:rsid w:val="000E67D7"/>
    <w:rsid w:val="000E6921"/>
    <w:rsid w:val="000E6C84"/>
    <w:rsid w:val="000E6CEA"/>
    <w:rsid w:val="000E72EC"/>
    <w:rsid w:val="000E74E0"/>
    <w:rsid w:val="000E76DA"/>
    <w:rsid w:val="000E780C"/>
    <w:rsid w:val="000E7AD5"/>
    <w:rsid w:val="000E7E13"/>
    <w:rsid w:val="000F0197"/>
    <w:rsid w:val="000F0644"/>
    <w:rsid w:val="000F0AF9"/>
    <w:rsid w:val="000F137B"/>
    <w:rsid w:val="000F152E"/>
    <w:rsid w:val="000F156B"/>
    <w:rsid w:val="000F1AC6"/>
    <w:rsid w:val="000F21D9"/>
    <w:rsid w:val="000F2268"/>
    <w:rsid w:val="000F25D6"/>
    <w:rsid w:val="000F2DD8"/>
    <w:rsid w:val="000F460E"/>
    <w:rsid w:val="000F4783"/>
    <w:rsid w:val="000F4F7D"/>
    <w:rsid w:val="000F5654"/>
    <w:rsid w:val="000F5822"/>
    <w:rsid w:val="000F59A0"/>
    <w:rsid w:val="000F5B5A"/>
    <w:rsid w:val="000F63A3"/>
    <w:rsid w:val="000F64BC"/>
    <w:rsid w:val="000F6FC8"/>
    <w:rsid w:val="000F717C"/>
    <w:rsid w:val="000F719F"/>
    <w:rsid w:val="000F71CF"/>
    <w:rsid w:val="000F765D"/>
    <w:rsid w:val="000F766D"/>
    <w:rsid w:val="000F77AF"/>
    <w:rsid w:val="00100A04"/>
    <w:rsid w:val="00100A83"/>
    <w:rsid w:val="00100BFC"/>
    <w:rsid w:val="00100C78"/>
    <w:rsid w:val="00101294"/>
    <w:rsid w:val="0010175B"/>
    <w:rsid w:val="00101860"/>
    <w:rsid w:val="00101BF4"/>
    <w:rsid w:val="0010202E"/>
    <w:rsid w:val="001022D2"/>
    <w:rsid w:val="0010265A"/>
    <w:rsid w:val="0010279D"/>
    <w:rsid w:val="00102836"/>
    <w:rsid w:val="00102DF6"/>
    <w:rsid w:val="001036D7"/>
    <w:rsid w:val="00103933"/>
    <w:rsid w:val="00103934"/>
    <w:rsid w:val="001039CA"/>
    <w:rsid w:val="0010441E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DF8"/>
    <w:rsid w:val="00110E2B"/>
    <w:rsid w:val="00110F1F"/>
    <w:rsid w:val="00111E54"/>
    <w:rsid w:val="0011323A"/>
    <w:rsid w:val="0011352C"/>
    <w:rsid w:val="00114833"/>
    <w:rsid w:val="00114C99"/>
    <w:rsid w:val="00114DFD"/>
    <w:rsid w:val="00115066"/>
    <w:rsid w:val="00115345"/>
    <w:rsid w:val="001155E9"/>
    <w:rsid w:val="00115AF2"/>
    <w:rsid w:val="00116508"/>
    <w:rsid w:val="001167FE"/>
    <w:rsid w:val="001168AA"/>
    <w:rsid w:val="00116DC2"/>
    <w:rsid w:val="00116ECB"/>
    <w:rsid w:val="0011736F"/>
    <w:rsid w:val="0011752C"/>
    <w:rsid w:val="001175AD"/>
    <w:rsid w:val="00117CDC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33A"/>
    <w:rsid w:val="0012351B"/>
    <w:rsid w:val="001235A4"/>
    <w:rsid w:val="001237F4"/>
    <w:rsid w:val="00123C72"/>
    <w:rsid w:val="00124459"/>
    <w:rsid w:val="0012455D"/>
    <w:rsid w:val="00124623"/>
    <w:rsid w:val="001247BB"/>
    <w:rsid w:val="001257C3"/>
    <w:rsid w:val="00125935"/>
    <w:rsid w:val="00125A7E"/>
    <w:rsid w:val="00125E60"/>
    <w:rsid w:val="00125F9A"/>
    <w:rsid w:val="00126215"/>
    <w:rsid w:val="00126A42"/>
    <w:rsid w:val="00126C10"/>
    <w:rsid w:val="00126FF6"/>
    <w:rsid w:val="00127299"/>
    <w:rsid w:val="0012739D"/>
    <w:rsid w:val="00130080"/>
    <w:rsid w:val="00130E34"/>
    <w:rsid w:val="00131020"/>
    <w:rsid w:val="00131037"/>
    <w:rsid w:val="001312FC"/>
    <w:rsid w:val="0013149A"/>
    <w:rsid w:val="0013149B"/>
    <w:rsid w:val="00131B51"/>
    <w:rsid w:val="00132190"/>
    <w:rsid w:val="00132A23"/>
    <w:rsid w:val="001330AB"/>
    <w:rsid w:val="00133949"/>
    <w:rsid w:val="001339A5"/>
    <w:rsid w:val="00133FF0"/>
    <w:rsid w:val="0013445F"/>
    <w:rsid w:val="00134555"/>
    <w:rsid w:val="001348CF"/>
    <w:rsid w:val="00134DEE"/>
    <w:rsid w:val="00135241"/>
    <w:rsid w:val="00135352"/>
    <w:rsid w:val="0013545B"/>
    <w:rsid w:val="00135461"/>
    <w:rsid w:val="00135561"/>
    <w:rsid w:val="0013577F"/>
    <w:rsid w:val="00135791"/>
    <w:rsid w:val="00135C65"/>
    <w:rsid w:val="001363D1"/>
    <w:rsid w:val="00136683"/>
    <w:rsid w:val="0013709D"/>
    <w:rsid w:val="0013776A"/>
    <w:rsid w:val="0014032C"/>
    <w:rsid w:val="0014039A"/>
    <w:rsid w:val="001405C7"/>
    <w:rsid w:val="00140745"/>
    <w:rsid w:val="00140794"/>
    <w:rsid w:val="001409EB"/>
    <w:rsid w:val="00140FB7"/>
    <w:rsid w:val="001417F2"/>
    <w:rsid w:val="00141EA5"/>
    <w:rsid w:val="0014216D"/>
    <w:rsid w:val="001421BF"/>
    <w:rsid w:val="00142526"/>
    <w:rsid w:val="00142550"/>
    <w:rsid w:val="001431A7"/>
    <w:rsid w:val="001435CF"/>
    <w:rsid w:val="00143735"/>
    <w:rsid w:val="001440EC"/>
    <w:rsid w:val="00144119"/>
    <w:rsid w:val="00144287"/>
    <w:rsid w:val="001442A2"/>
    <w:rsid w:val="00144704"/>
    <w:rsid w:val="00144922"/>
    <w:rsid w:val="00144BC0"/>
    <w:rsid w:val="00144F5A"/>
    <w:rsid w:val="001459C9"/>
    <w:rsid w:val="001462F8"/>
    <w:rsid w:val="00146429"/>
    <w:rsid w:val="001472BD"/>
    <w:rsid w:val="00147A0C"/>
    <w:rsid w:val="00147E7F"/>
    <w:rsid w:val="00147F33"/>
    <w:rsid w:val="0015018B"/>
    <w:rsid w:val="001507A0"/>
    <w:rsid w:val="00150A2B"/>
    <w:rsid w:val="00151252"/>
    <w:rsid w:val="001515C9"/>
    <w:rsid w:val="00151622"/>
    <w:rsid w:val="00151A36"/>
    <w:rsid w:val="00151F46"/>
    <w:rsid w:val="001522AE"/>
    <w:rsid w:val="001528E8"/>
    <w:rsid w:val="00152B69"/>
    <w:rsid w:val="00152BF1"/>
    <w:rsid w:val="00152D09"/>
    <w:rsid w:val="001532D1"/>
    <w:rsid w:val="00153A34"/>
    <w:rsid w:val="001540C2"/>
    <w:rsid w:val="0015431F"/>
    <w:rsid w:val="0015443B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1F8"/>
    <w:rsid w:val="001576BD"/>
    <w:rsid w:val="00157A61"/>
    <w:rsid w:val="00157FB4"/>
    <w:rsid w:val="00160123"/>
    <w:rsid w:val="00160634"/>
    <w:rsid w:val="0016063B"/>
    <w:rsid w:val="001606AE"/>
    <w:rsid w:val="00160FCF"/>
    <w:rsid w:val="00161137"/>
    <w:rsid w:val="00161260"/>
    <w:rsid w:val="0016139F"/>
    <w:rsid w:val="00161AE6"/>
    <w:rsid w:val="00161CB0"/>
    <w:rsid w:val="001620C9"/>
    <w:rsid w:val="001621C6"/>
    <w:rsid w:val="00163200"/>
    <w:rsid w:val="00163365"/>
    <w:rsid w:val="0016366D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3C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354"/>
    <w:rsid w:val="00174C19"/>
    <w:rsid w:val="00174F12"/>
    <w:rsid w:val="001751B3"/>
    <w:rsid w:val="001762F1"/>
    <w:rsid w:val="00176339"/>
    <w:rsid w:val="00176687"/>
    <w:rsid w:val="00176AC4"/>
    <w:rsid w:val="00176E54"/>
    <w:rsid w:val="00176EBA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1CBC"/>
    <w:rsid w:val="00182339"/>
    <w:rsid w:val="0018239B"/>
    <w:rsid w:val="00182643"/>
    <w:rsid w:val="001829C5"/>
    <w:rsid w:val="00182F32"/>
    <w:rsid w:val="00183146"/>
    <w:rsid w:val="001833E7"/>
    <w:rsid w:val="001833FE"/>
    <w:rsid w:val="00183AE9"/>
    <w:rsid w:val="00183EAD"/>
    <w:rsid w:val="00184878"/>
    <w:rsid w:val="00184E13"/>
    <w:rsid w:val="00185014"/>
    <w:rsid w:val="001850CB"/>
    <w:rsid w:val="00185183"/>
    <w:rsid w:val="001853F3"/>
    <w:rsid w:val="0018549E"/>
    <w:rsid w:val="001859F9"/>
    <w:rsid w:val="00185C49"/>
    <w:rsid w:val="001861BF"/>
    <w:rsid w:val="001869D7"/>
    <w:rsid w:val="00186AA7"/>
    <w:rsid w:val="001872D8"/>
    <w:rsid w:val="00187EF3"/>
    <w:rsid w:val="0019011B"/>
    <w:rsid w:val="00190547"/>
    <w:rsid w:val="00190731"/>
    <w:rsid w:val="00190BF3"/>
    <w:rsid w:val="00190F26"/>
    <w:rsid w:val="001915C6"/>
    <w:rsid w:val="001918A6"/>
    <w:rsid w:val="00191B63"/>
    <w:rsid w:val="00191C2D"/>
    <w:rsid w:val="00191F9B"/>
    <w:rsid w:val="00192018"/>
    <w:rsid w:val="001920D2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7C9"/>
    <w:rsid w:val="00193C3A"/>
    <w:rsid w:val="00193F5D"/>
    <w:rsid w:val="00194331"/>
    <w:rsid w:val="001946B1"/>
    <w:rsid w:val="00194901"/>
    <w:rsid w:val="00194BD3"/>
    <w:rsid w:val="00194D84"/>
    <w:rsid w:val="00195930"/>
    <w:rsid w:val="001959CA"/>
    <w:rsid w:val="00195D61"/>
    <w:rsid w:val="00196213"/>
    <w:rsid w:val="00196437"/>
    <w:rsid w:val="001968D2"/>
    <w:rsid w:val="00196E01"/>
    <w:rsid w:val="00197444"/>
    <w:rsid w:val="00197EC9"/>
    <w:rsid w:val="001A0AE4"/>
    <w:rsid w:val="001A0F77"/>
    <w:rsid w:val="001A10AC"/>
    <w:rsid w:val="001A150A"/>
    <w:rsid w:val="001A1ADB"/>
    <w:rsid w:val="001A20C1"/>
    <w:rsid w:val="001A2363"/>
    <w:rsid w:val="001A28EB"/>
    <w:rsid w:val="001A2E8B"/>
    <w:rsid w:val="001A33F8"/>
    <w:rsid w:val="001A3988"/>
    <w:rsid w:val="001A3C52"/>
    <w:rsid w:val="001A4122"/>
    <w:rsid w:val="001A470A"/>
    <w:rsid w:val="001A4AF9"/>
    <w:rsid w:val="001A4E85"/>
    <w:rsid w:val="001A5113"/>
    <w:rsid w:val="001A57E3"/>
    <w:rsid w:val="001A58A8"/>
    <w:rsid w:val="001A5B3F"/>
    <w:rsid w:val="001A61D8"/>
    <w:rsid w:val="001A61EB"/>
    <w:rsid w:val="001A6538"/>
    <w:rsid w:val="001A6B7C"/>
    <w:rsid w:val="001A6D6C"/>
    <w:rsid w:val="001A7551"/>
    <w:rsid w:val="001A7801"/>
    <w:rsid w:val="001A7E38"/>
    <w:rsid w:val="001B0271"/>
    <w:rsid w:val="001B03D7"/>
    <w:rsid w:val="001B0E0B"/>
    <w:rsid w:val="001B10FE"/>
    <w:rsid w:val="001B1C98"/>
    <w:rsid w:val="001B1E7B"/>
    <w:rsid w:val="001B2C72"/>
    <w:rsid w:val="001B32CB"/>
    <w:rsid w:val="001B330F"/>
    <w:rsid w:val="001B364C"/>
    <w:rsid w:val="001B3FE9"/>
    <w:rsid w:val="001B4D7A"/>
    <w:rsid w:val="001B4EAC"/>
    <w:rsid w:val="001B4F60"/>
    <w:rsid w:val="001B531F"/>
    <w:rsid w:val="001B58BD"/>
    <w:rsid w:val="001B593C"/>
    <w:rsid w:val="001B5A54"/>
    <w:rsid w:val="001B6335"/>
    <w:rsid w:val="001B651A"/>
    <w:rsid w:val="001B6CAE"/>
    <w:rsid w:val="001B7A1A"/>
    <w:rsid w:val="001B7D62"/>
    <w:rsid w:val="001B7DD2"/>
    <w:rsid w:val="001C0116"/>
    <w:rsid w:val="001C0711"/>
    <w:rsid w:val="001C07EB"/>
    <w:rsid w:val="001C0CEE"/>
    <w:rsid w:val="001C0FD4"/>
    <w:rsid w:val="001C100E"/>
    <w:rsid w:val="001C155A"/>
    <w:rsid w:val="001C16DA"/>
    <w:rsid w:val="001C1ADE"/>
    <w:rsid w:val="001C1D16"/>
    <w:rsid w:val="001C1EC0"/>
    <w:rsid w:val="001C20A1"/>
    <w:rsid w:val="001C2217"/>
    <w:rsid w:val="001C247B"/>
    <w:rsid w:val="001C248C"/>
    <w:rsid w:val="001C2A49"/>
    <w:rsid w:val="001C2AF1"/>
    <w:rsid w:val="001C2B0F"/>
    <w:rsid w:val="001C2B5D"/>
    <w:rsid w:val="001C2B84"/>
    <w:rsid w:val="001C2C82"/>
    <w:rsid w:val="001C34D2"/>
    <w:rsid w:val="001C36DC"/>
    <w:rsid w:val="001C36FC"/>
    <w:rsid w:val="001C4512"/>
    <w:rsid w:val="001C4ABF"/>
    <w:rsid w:val="001C4CB6"/>
    <w:rsid w:val="001C5015"/>
    <w:rsid w:val="001C5043"/>
    <w:rsid w:val="001C504E"/>
    <w:rsid w:val="001C55C6"/>
    <w:rsid w:val="001C57CD"/>
    <w:rsid w:val="001C5827"/>
    <w:rsid w:val="001C5AC6"/>
    <w:rsid w:val="001C5B83"/>
    <w:rsid w:val="001C65DB"/>
    <w:rsid w:val="001C6A2D"/>
    <w:rsid w:val="001C6F00"/>
    <w:rsid w:val="001C7140"/>
    <w:rsid w:val="001C7291"/>
    <w:rsid w:val="001C72A0"/>
    <w:rsid w:val="001C7DBC"/>
    <w:rsid w:val="001D00C2"/>
    <w:rsid w:val="001D0406"/>
    <w:rsid w:val="001D0CE5"/>
    <w:rsid w:val="001D0E11"/>
    <w:rsid w:val="001D0EF3"/>
    <w:rsid w:val="001D1027"/>
    <w:rsid w:val="001D1214"/>
    <w:rsid w:val="001D13A6"/>
    <w:rsid w:val="001D1DA3"/>
    <w:rsid w:val="001D27F6"/>
    <w:rsid w:val="001D3299"/>
    <w:rsid w:val="001D38A2"/>
    <w:rsid w:val="001D392C"/>
    <w:rsid w:val="001D4216"/>
    <w:rsid w:val="001D4459"/>
    <w:rsid w:val="001D46AC"/>
    <w:rsid w:val="001D4968"/>
    <w:rsid w:val="001D496E"/>
    <w:rsid w:val="001D5000"/>
    <w:rsid w:val="001D558F"/>
    <w:rsid w:val="001D59E8"/>
    <w:rsid w:val="001D5A5F"/>
    <w:rsid w:val="001D5B90"/>
    <w:rsid w:val="001D5C22"/>
    <w:rsid w:val="001D5DF0"/>
    <w:rsid w:val="001D62E3"/>
    <w:rsid w:val="001D6315"/>
    <w:rsid w:val="001D6434"/>
    <w:rsid w:val="001D6603"/>
    <w:rsid w:val="001D66FB"/>
    <w:rsid w:val="001D6BEE"/>
    <w:rsid w:val="001D7116"/>
    <w:rsid w:val="001D7310"/>
    <w:rsid w:val="001D76C9"/>
    <w:rsid w:val="001D7728"/>
    <w:rsid w:val="001E04F0"/>
    <w:rsid w:val="001E078F"/>
    <w:rsid w:val="001E0DBD"/>
    <w:rsid w:val="001E1084"/>
    <w:rsid w:val="001E10E3"/>
    <w:rsid w:val="001E18AC"/>
    <w:rsid w:val="001E1969"/>
    <w:rsid w:val="001E1B9F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44D6"/>
    <w:rsid w:val="001E485D"/>
    <w:rsid w:val="001E4FC4"/>
    <w:rsid w:val="001E57A5"/>
    <w:rsid w:val="001E583A"/>
    <w:rsid w:val="001E5B7A"/>
    <w:rsid w:val="001E5C45"/>
    <w:rsid w:val="001E5EA2"/>
    <w:rsid w:val="001E5FA2"/>
    <w:rsid w:val="001E68B7"/>
    <w:rsid w:val="001E6D0B"/>
    <w:rsid w:val="001E7648"/>
    <w:rsid w:val="001E77BB"/>
    <w:rsid w:val="001E789C"/>
    <w:rsid w:val="001E7E5E"/>
    <w:rsid w:val="001F0A64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EAC"/>
    <w:rsid w:val="001F2F51"/>
    <w:rsid w:val="001F3196"/>
    <w:rsid w:val="001F320E"/>
    <w:rsid w:val="001F38C2"/>
    <w:rsid w:val="001F39E6"/>
    <w:rsid w:val="001F3B83"/>
    <w:rsid w:val="001F537C"/>
    <w:rsid w:val="001F557E"/>
    <w:rsid w:val="001F57C1"/>
    <w:rsid w:val="001F5A88"/>
    <w:rsid w:val="001F5C62"/>
    <w:rsid w:val="001F5CA6"/>
    <w:rsid w:val="001F5D32"/>
    <w:rsid w:val="001F6880"/>
    <w:rsid w:val="001F68B1"/>
    <w:rsid w:val="001F6E86"/>
    <w:rsid w:val="001F74F5"/>
    <w:rsid w:val="001F751D"/>
    <w:rsid w:val="001F7D51"/>
    <w:rsid w:val="002000C2"/>
    <w:rsid w:val="00200375"/>
    <w:rsid w:val="00200695"/>
    <w:rsid w:val="002006A9"/>
    <w:rsid w:val="00200870"/>
    <w:rsid w:val="00200E3E"/>
    <w:rsid w:val="002013BC"/>
    <w:rsid w:val="00201449"/>
    <w:rsid w:val="002014FE"/>
    <w:rsid w:val="0020178D"/>
    <w:rsid w:val="0020182C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9D0"/>
    <w:rsid w:val="00204B6D"/>
    <w:rsid w:val="00204B8E"/>
    <w:rsid w:val="00204D9D"/>
    <w:rsid w:val="002051E5"/>
    <w:rsid w:val="00205348"/>
    <w:rsid w:val="002054D4"/>
    <w:rsid w:val="002055C1"/>
    <w:rsid w:val="002064F3"/>
    <w:rsid w:val="0020753C"/>
    <w:rsid w:val="0020768B"/>
    <w:rsid w:val="002077C8"/>
    <w:rsid w:val="00207BFB"/>
    <w:rsid w:val="00207E11"/>
    <w:rsid w:val="002100D4"/>
    <w:rsid w:val="00210107"/>
    <w:rsid w:val="00210192"/>
    <w:rsid w:val="0021019A"/>
    <w:rsid w:val="0021056F"/>
    <w:rsid w:val="00210573"/>
    <w:rsid w:val="0021082D"/>
    <w:rsid w:val="002109BC"/>
    <w:rsid w:val="002111F8"/>
    <w:rsid w:val="00211981"/>
    <w:rsid w:val="00211A24"/>
    <w:rsid w:val="00211A97"/>
    <w:rsid w:val="00211B0F"/>
    <w:rsid w:val="00211BC6"/>
    <w:rsid w:val="00211D05"/>
    <w:rsid w:val="00211ECA"/>
    <w:rsid w:val="0021249A"/>
    <w:rsid w:val="0021281E"/>
    <w:rsid w:val="0021375B"/>
    <w:rsid w:val="00213BF4"/>
    <w:rsid w:val="00213CD9"/>
    <w:rsid w:val="00214222"/>
    <w:rsid w:val="0021427F"/>
    <w:rsid w:val="0021438E"/>
    <w:rsid w:val="0021451D"/>
    <w:rsid w:val="00214700"/>
    <w:rsid w:val="00214B9A"/>
    <w:rsid w:val="00214F2A"/>
    <w:rsid w:val="002151C3"/>
    <w:rsid w:val="0021587F"/>
    <w:rsid w:val="00215B8D"/>
    <w:rsid w:val="00215D3F"/>
    <w:rsid w:val="00216051"/>
    <w:rsid w:val="0021658E"/>
    <w:rsid w:val="0021686A"/>
    <w:rsid w:val="00216A4C"/>
    <w:rsid w:val="00216DA2"/>
    <w:rsid w:val="00216DBD"/>
    <w:rsid w:val="002172C7"/>
    <w:rsid w:val="002177B5"/>
    <w:rsid w:val="002178F9"/>
    <w:rsid w:val="00217A89"/>
    <w:rsid w:val="00217E22"/>
    <w:rsid w:val="00220347"/>
    <w:rsid w:val="002204E4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8D6"/>
    <w:rsid w:val="00225C9C"/>
    <w:rsid w:val="00225FD3"/>
    <w:rsid w:val="00226171"/>
    <w:rsid w:val="0022617A"/>
    <w:rsid w:val="002263E6"/>
    <w:rsid w:val="00226436"/>
    <w:rsid w:val="0022661B"/>
    <w:rsid w:val="00226853"/>
    <w:rsid w:val="00226B54"/>
    <w:rsid w:val="0022707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1EB1"/>
    <w:rsid w:val="002321EB"/>
    <w:rsid w:val="002322BF"/>
    <w:rsid w:val="002324BF"/>
    <w:rsid w:val="0023290B"/>
    <w:rsid w:val="00233203"/>
    <w:rsid w:val="0023323F"/>
    <w:rsid w:val="00233402"/>
    <w:rsid w:val="002334F9"/>
    <w:rsid w:val="0023350A"/>
    <w:rsid w:val="002338B8"/>
    <w:rsid w:val="00233D34"/>
    <w:rsid w:val="002341AB"/>
    <w:rsid w:val="00234567"/>
    <w:rsid w:val="00234668"/>
    <w:rsid w:val="00234B73"/>
    <w:rsid w:val="00234F7B"/>
    <w:rsid w:val="00235A63"/>
    <w:rsid w:val="00235BDD"/>
    <w:rsid w:val="00236200"/>
    <w:rsid w:val="002363EB"/>
    <w:rsid w:val="00236473"/>
    <w:rsid w:val="002365AE"/>
    <w:rsid w:val="00236943"/>
    <w:rsid w:val="00236B55"/>
    <w:rsid w:val="00237758"/>
    <w:rsid w:val="00237CDA"/>
    <w:rsid w:val="00240217"/>
    <w:rsid w:val="002403E8"/>
    <w:rsid w:val="00240402"/>
    <w:rsid w:val="0024057E"/>
    <w:rsid w:val="0024058A"/>
    <w:rsid w:val="00241052"/>
    <w:rsid w:val="00241662"/>
    <w:rsid w:val="00241682"/>
    <w:rsid w:val="002417F3"/>
    <w:rsid w:val="00241AF8"/>
    <w:rsid w:val="0024263F"/>
    <w:rsid w:val="002427F4"/>
    <w:rsid w:val="00242B9D"/>
    <w:rsid w:val="00242FA2"/>
    <w:rsid w:val="00243427"/>
    <w:rsid w:val="002435BA"/>
    <w:rsid w:val="00243A64"/>
    <w:rsid w:val="00243C20"/>
    <w:rsid w:val="00243C40"/>
    <w:rsid w:val="00243EBF"/>
    <w:rsid w:val="002440B1"/>
    <w:rsid w:val="002441D2"/>
    <w:rsid w:val="002448C5"/>
    <w:rsid w:val="00244C57"/>
    <w:rsid w:val="00244C95"/>
    <w:rsid w:val="002454F0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239"/>
    <w:rsid w:val="0025133F"/>
    <w:rsid w:val="002513F8"/>
    <w:rsid w:val="00251C60"/>
    <w:rsid w:val="00251EC0"/>
    <w:rsid w:val="002520CD"/>
    <w:rsid w:val="00252626"/>
    <w:rsid w:val="00252AAF"/>
    <w:rsid w:val="00253237"/>
    <w:rsid w:val="002533DB"/>
    <w:rsid w:val="002536BA"/>
    <w:rsid w:val="002538EB"/>
    <w:rsid w:val="00254C63"/>
    <w:rsid w:val="00254FEE"/>
    <w:rsid w:val="002550EF"/>
    <w:rsid w:val="0025553E"/>
    <w:rsid w:val="00255E84"/>
    <w:rsid w:val="002560A2"/>
    <w:rsid w:val="00256B89"/>
    <w:rsid w:val="00256C49"/>
    <w:rsid w:val="00256E93"/>
    <w:rsid w:val="002577C5"/>
    <w:rsid w:val="00257E2F"/>
    <w:rsid w:val="00257F1A"/>
    <w:rsid w:val="0026064A"/>
    <w:rsid w:val="00260ADE"/>
    <w:rsid w:val="00260B79"/>
    <w:rsid w:val="00260E16"/>
    <w:rsid w:val="0026104F"/>
    <w:rsid w:val="002612BA"/>
    <w:rsid w:val="00261C8C"/>
    <w:rsid w:val="00261D03"/>
    <w:rsid w:val="00261F1B"/>
    <w:rsid w:val="00262139"/>
    <w:rsid w:val="00262388"/>
    <w:rsid w:val="002631A0"/>
    <w:rsid w:val="0026365B"/>
    <w:rsid w:val="00263BD2"/>
    <w:rsid w:val="00263D16"/>
    <w:rsid w:val="00263FA4"/>
    <w:rsid w:val="002640AE"/>
    <w:rsid w:val="0026521E"/>
    <w:rsid w:val="0026582F"/>
    <w:rsid w:val="00265918"/>
    <w:rsid w:val="00265A63"/>
    <w:rsid w:val="00265AEA"/>
    <w:rsid w:val="00265C4D"/>
    <w:rsid w:val="002660C5"/>
    <w:rsid w:val="002663AF"/>
    <w:rsid w:val="002669DC"/>
    <w:rsid w:val="00266BA6"/>
    <w:rsid w:val="00266FB8"/>
    <w:rsid w:val="002674B5"/>
    <w:rsid w:val="002678EC"/>
    <w:rsid w:val="00270C87"/>
    <w:rsid w:val="00270CFF"/>
    <w:rsid w:val="002715C9"/>
    <w:rsid w:val="0027163A"/>
    <w:rsid w:val="00271A94"/>
    <w:rsid w:val="002724A9"/>
    <w:rsid w:val="00272DFE"/>
    <w:rsid w:val="00273067"/>
    <w:rsid w:val="00273184"/>
    <w:rsid w:val="002734E3"/>
    <w:rsid w:val="0027387D"/>
    <w:rsid w:val="00273948"/>
    <w:rsid w:val="00273FE3"/>
    <w:rsid w:val="002740E8"/>
    <w:rsid w:val="00274246"/>
    <w:rsid w:val="0027432A"/>
    <w:rsid w:val="002749B9"/>
    <w:rsid w:val="00275011"/>
    <w:rsid w:val="00275509"/>
    <w:rsid w:val="00275F65"/>
    <w:rsid w:val="00276271"/>
    <w:rsid w:val="0027688D"/>
    <w:rsid w:val="00277376"/>
    <w:rsid w:val="00277679"/>
    <w:rsid w:val="00277A2C"/>
    <w:rsid w:val="00277C52"/>
    <w:rsid w:val="00277CB0"/>
    <w:rsid w:val="0028005C"/>
    <w:rsid w:val="00280915"/>
    <w:rsid w:val="00280B02"/>
    <w:rsid w:val="00280E61"/>
    <w:rsid w:val="00280FB2"/>
    <w:rsid w:val="00281410"/>
    <w:rsid w:val="0028174E"/>
    <w:rsid w:val="002824C2"/>
    <w:rsid w:val="00282C77"/>
    <w:rsid w:val="0028367A"/>
    <w:rsid w:val="00283725"/>
    <w:rsid w:val="002841FB"/>
    <w:rsid w:val="00284543"/>
    <w:rsid w:val="00284EED"/>
    <w:rsid w:val="002850DA"/>
    <w:rsid w:val="00285618"/>
    <w:rsid w:val="002857D8"/>
    <w:rsid w:val="00285867"/>
    <w:rsid w:val="002859DC"/>
    <w:rsid w:val="00285D59"/>
    <w:rsid w:val="00285DE1"/>
    <w:rsid w:val="0028633E"/>
    <w:rsid w:val="00286556"/>
    <w:rsid w:val="00287065"/>
    <w:rsid w:val="00287A41"/>
    <w:rsid w:val="00287C2A"/>
    <w:rsid w:val="00287D10"/>
    <w:rsid w:val="00287D52"/>
    <w:rsid w:val="00287F92"/>
    <w:rsid w:val="00287FD2"/>
    <w:rsid w:val="00290639"/>
    <w:rsid w:val="00290B2C"/>
    <w:rsid w:val="00290E05"/>
    <w:rsid w:val="002914F5"/>
    <w:rsid w:val="00291844"/>
    <w:rsid w:val="00291A59"/>
    <w:rsid w:val="00291A95"/>
    <w:rsid w:val="00291AA8"/>
    <w:rsid w:val="00291FAC"/>
    <w:rsid w:val="0029203A"/>
    <w:rsid w:val="00292225"/>
    <w:rsid w:val="0029355F"/>
    <w:rsid w:val="00293C74"/>
    <w:rsid w:val="002945F2"/>
    <w:rsid w:val="00294788"/>
    <w:rsid w:val="00294B9F"/>
    <w:rsid w:val="00294BB1"/>
    <w:rsid w:val="00294D34"/>
    <w:rsid w:val="0029548D"/>
    <w:rsid w:val="00295593"/>
    <w:rsid w:val="0029584A"/>
    <w:rsid w:val="00295896"/>
    <w:rsid w:val="002959A6"/>
    <w:rsid w:val="002959FD"/>
    <w:rsid w:val="00296515"/>
    <w:rsid w:val="0029661F"/>
    <w:rsid w:val="002967C8"/>
    <w:rsid w:val="002969CA"/>
    <w:rsid w:val="00297599"/>
    <w:rsid w:val="002976EE"/>
    <w:rsid w:val="00297AA8"/>
    <w:rsid w:val="00297D2C"/>
    <w:rsid w:val="00297FA0"/>
    <w:rsid w:val="002A08F3"/>
    <w:rsid w:val="002A0A08"/>
    <w:rsid w:val="002A0D55"/>
    <w:rsid w:val="002A0FC0"/>
    <w:rsid w:val="002A1931"/>
    <w:rsid w:val="002A1C5A"/>
    <w:rsid w:val="002A1CBB"/>
    <w:rsid w:val="002A1E0D"/>
    <w:rsid w:val="002A213D"/>
    <w:rsid w:val="002A2456"/>
    <w:rsid w:val="002A3393"/>
    <w:rsid w:val="002A35CE"/>
    <w:rsid w:val="002A36E5"/>
    <w:rsid w:val="002A3EEE"/>
    <w:rsid w:val="002A40C9"/>
    <w:rsid w:val="002A4903"/>
    <w:rsid w:val="002A4947"/>
    <w:rsid w:val="002A4E1D"/>
    <w:rsid w:val="002A535A"/>
    <w:rsid w:val="002A56F3"/>
    <w:rsid w:val="002A585A"/>
    <w:rsid w:val="002A58B0"/>
    <w:rsid w:val="002A5A1F"/>
    <w:rsid w:val="002A5D49"/>
    <w:rsid w:val="002A5F80"/>
    <w:rsid w:val="002A65A7"/>
    <w:rsid w:val="002A71E8"/>
    <w:rsid w:val="002A72EF"/>
    <w:rsid w:val="002A75C8"/>
    <w:rsid w:val="002A7813"/>
    <w:rsid w:val="002A78E6"/>
    <w:rsid w:val="002A78F7"/>
    <w:rsid w:val="002A7A54"/>
    <w:rsid w:val="002A7C6C"/>
    <w:rsid w:val="002A7D54"/>
    <w:rsid w:val="002A7D5F"/>
    <w:rsid w:val="002B0A3F"/>
    <w:rsid w:val="002B0BAD"/>
    <w:rsid w:val="002B100C"/>
    <w:rsid w:val="002B1349"/>
    <w:rsid w:val="002B156B"/>
    <w:rsid w:val="002B15E0"/>
    <w:rsid w:val="002B1741"/>
    <w:rsid w:val="002B1761"/>
    <w:rsid w:val="002B1846"/>
    <w:rsid w:val="002B1869"/>
    <w:rsid w:val="002B1AD1"/>
    <w:rsid w:val="002B1B91"/>
    <w:rsid w:val="002B1D2B"/>
    <w:rsid w:val="002B1DDB"/>
    <w:rsid w:val="002B1E75"/>
    <w:rsid w:val="002B1F9B"/>
    <w:rsid w:val="002B227E"/>
    <w:rsid w:val="002B2A66"/>
    <w:rsid w:val="002B337B"/>
    <w:rsid w:val="002B3585"/>
    <w:rsid w:val="002B378D"/>
    <w:rsid w:val="002B3A83"/>
    <w:rsid w:val="002B3AE1"/>
    <w:rsid w:val="002B3D30"/>
    <w:rsid w:val="002B4090"/>
    <w:rsid w:val="002B4678"/>
    <w:rsid w:val="002B46F1"/>
    <w:rsid w:val="002B4897"/>
    <w:rsid w:val="002B4C00"/>
    <w:rsid w:val="002B5647"/>
    <w:rsid w:val="002B56AF"/>
    <w:rsid w:val="002B5796"/>
    <w:rsid w:val="002B5A02"/>
    <w:rsid w:val="002B5CB8"/>
    <w:rsid w:val="002B6A1E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58B"/>
    <w:rsid w:val="002C1634"/>
    <w:rsid w:val="002C19E1"/>
    <w:rsid w:val="002C1D37"/>
    <w:rsid w:val="002C2049"/>
    <w:rsid w:val="002C21F0"/>
    <w:rsid w:val="002C31B5"/>
    <w:rsid w:val="002C356C"/>
    <w:rsid w:val="002C3683"/>
    <w:rsid w:val="002C3F60"/>
    <w:rsid w:val="002C40ED"/>
    <w:rsid w:val="002C43A7"/>
    <w:rsid w:val="002C4471"/>
    <w:rsid w:val="002C44EA"/>
    <w:rsid w:val="002C452B"/>
    <w:rsid w:val="002C452F"/>
    <w:rsid w:val="002C4B7A"/>
    <w:rsid w:val="002C4CDA"/>
    <w:rsid w:val="002C4CEE"/>
    <w:rsid w:val="002C4E90"/>
    <w:rsid w:val="002C4F9B"/>
    <w:rsid w:val="002C4FA5"/>
    <w:rsid w:val="002C4FB2"/>
    <w:rsid w:val="002C5673"/>
    <w:rsid w:val="002C5731"/>
    <w:rsid w:val="002C5747"/>
    <w:rsid w:val="002C5A00"/>
    <w:rsid w:val="002C629A"/>
    <w:rsid w:val="002C6322"/>
    <w:rsid w:val="002C6427"/>
    <w:rsid w:val="002C68D4"/>
    <w:rsid w:val="002C702D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75"/>
    <w:rsid w:val="002D1FE7"/>
    <w:rsid w:val="002D31DD"/>
    <w:rsid w:val="002D33D8"/>
    <w:rsid w:val="002D4368"/>
    <w:rsid w:val="002D4400"/>
    <w:rsid w:val="002D4522"/>
    <w:rsid w:val="002D4B4A"/>
    <w:rsid w:val="002D4BC2"/>
    <w:rsid w:val="002D4ED5"/>
    <w:rsid w:val="002D5013"/>
    <w:rsid w:val="002D53C5"/>
    <w:rsid w:val="002D5404"/>
    <w:rsid w:val="002D56DA"/>
    <w:rsid w:val="002D598A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273"/>
    <w:rsid w:val="002D752F"/>
    <w:rsid w:val="002D75D2"/>
    <w:rsid w:val="002D7AD3"/>
    <w:rsid w:val="002D7E3C"/>
    <w:rsid w:val="002D7FD9"/>
    <w:rsid w:val="002E0761"/>
    <w:rsid w:val="002E10D2"/>
    <w:rsid w:val="002E1414"/>
    <w:rsid w:val="002E16B2"/>
    <w:rsid w:val="002E1A47"/>
    <w:rsid w:val="002E1D29"/>
    <w:rsid w:val="002E1F5B"/>
    <w:rsid w:val="002E2301"/>
    <w:rsid w:val="002E2640"/>
    <w:rsid w:val="002E2763"/>
    <w:rsid w:val="002E2783"/>
    <w:rsid w:val="002E2AE4"/>
    <w:rsid w:val="002E30E6"/>
    <w:rsid w:val="002E3B8D"/>
    <w:rsid w:val="002E3D55"/>
    <w:rsid w:val="002E4209"/>
    <w:rsid w:val="002E4240"/>
    <w:rsid w:val="002E449B"/>
    <w:rsid w:val="002E5641"/>
    <w:rsid w:val="002E595B"/>
    <w:rsid w:val="002E5DA6"/>
    <w:rsid w:val="002E6D2E"/>
    <w:rsid w:val="002E6FC7"/>
    <w:rsid w:val="002E7028"/>
    <w:rsid w:val="002E72EE"/>
    <w:rsid w:val="002E747A"/>
    <w:rsid w:val="002E765B"/>
    <w:rsid w:val="002E7E21"/>
    <w:rsid w:val="002E7E73"/>
    <w:rsid w:val="002F0131"/>
    <w:rsid w:val="002F1148"/>
    <w:rsid w:val="002F1287"/>
    <w:rsid w:val="002F1485"/>
    <w:rsid w:val="002F176A"/>
    <w:rsid w:val="002F1B11"/>
    <w:rsid w:val="002F1B21"/>
    <w:rsid w:val="002F1BCD"/>
    <w:rsid w:val="002F1CD1"/>
    <w:rsid w:val="002F20F2"/>
    <w:rsid w:val="002F2267"/>
    <w:rsid w:val="002F24E8"/>
    <w:rsid w:val="002F2BE2"/>
    <w:rsid w:val="002F2F0A"/>
    <w:rsid w:val="002F3210"/>
    <w:rsid w:val="002F3B73"/>
    <w:rsid w:val="002F4FF6"/>
    <w:rsid w:val="002F5305"/>
    <w:rsid w:val="002F5435"/>
    <w:rsid w:val="002F5B89"/>
    <w:rsid w:val="002F60F6"/>
    <w:rsid w:val="002F62E6"/>
    <w:rsid w:val="002F68E8"/>
    <w:rsid w:val="002F6DF5"/>
    <w:rsid w:val="002F6EB7"/>
    <w:rsid w:val="002F75B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501"/>
    <w:rsid w:val="00301ACB"/>
    <w:rsid w:val="00301DDA"/>
    <w:rsid w:val="00302038"/>
    <w:rsid w:val="0030208F"/>
    <w:rsid w:val="003021A5"/>
    <w:rsid w:val="00302219"/>
    <w:rsid w:val="003023D4"/>
    <w:rsid w:val="00302AB9"/>
    <w:rsid w:val="00302DA2"/>
    <w:rsid w:val="00302E96"/>
    <w:rsid w:val="00303449"/>
    <w:rsid w:val="003037A6"/>
    <w:rsid w:val="00303D88"/>
    <w:rsid w:val="00304433"/>
    <w:rsid w:val="003047D1"/>
    <w:rsid w:val="00305033"/>
    <w:rsid w:val="0030514E"/>
    <w:rsid w:val="003052A4"/>
    <w:rsid w:val="003057D6"/>
    <w:rsid w:val="00305862"/>
    <w:rsid w:val="00305961"/>
    <w:rsid w:val="00306234"/>
    <w:rsid w:val="003062B1"/>
    <w:rsid w:val="00306CFA"/>
    <w:rsid w:val="00306DEA"/>
    <w:rsid w:val="00307155"/>
    <w:rsid w:val="00307330"/>
    <w:rsid w:val="00307592"/>
    <w:rsid w:val="003077D0"/>
    <w:rsid w:val="00307FF0"/>
    <w:rsid w:val="003101F8"/>
    <w:rsid w:val="003103DC"/>
    <w:rsid w:val="003105D5"/>
    <w:rsid w:val="003107BE"/>
    <w:rsid w:val="00310D6C"/>
    <w:rsid w:val="00310F95"/>
    <w:rsid w:val="00311115"/>
    <w:rsid w:val="003113EF"/>
    <w:rsid w:val="00311423"/>
    <w:rsid w:val="0031176D"/>
    <w:rsid w:val="00311876"/>
    <w:rsid w:val="00311BF8"/>
    <w:rsid w:val="00311E62"/>
    <w:rsid w:val="003123AD"/>
    <w:rsid w:val="003125BD"/>
    <w:rsid w:val="00312748"/>
    <w:rsid w:val="00312827"/>
    <w:rsid w:val="003128B8"/>
    <w:rsid w:val="00313005"/>
    <w:rsid w:val="00313280"/>
    <w:rsid w:val="00313AAC"/>
    <w:rsid w:val="00313C64"/>
    <w:rsid w:val="00313C86"/>
    <w:rsid w:val="00313CD8"/>
    <w:rsid w:val="00313D7C"/>
    <w:rsid w:val="00313E27"/>
    <w:rsid w:val="0031425D"/>
    <w:rsid w:val="00314605"/>
    <w:rsid w:val="0031476F"/>
    <w:rsid w:val="00315544"/>
    <w:rsid w:val="0031588D"/>
    <w:rsid w:val="003158DC"/>
    <w:rsid w:val="003165A5"/>
    <w:rsid w:val="00316678"/>
    <w:rsid w:val="003167D9"/>
    <w:rsid w:val="003171E7"/>
    <w:rsid w:val="00317628"/>
    <w:rsid w:val="00317668"/>
    <w:rsid w:val="00317933"/>
    <w:rsid w:val="00317F18"/>
    <w:rsid w:val="00320005"/>
    <w:rsid w:val="00320197"/>
    <w:rsid w:val="00320335"/>
    <w:rsid w:val="003204A5"/>
    <w:rsid w:val="00320536"/>
    <w:rsid w:val="00320D87"/>
    <w:rsid w:val="00321E43"/>
    <w:rsid w:val="003223CC"/>
    <w:rsid w:val="0032258D"/>
    <w:rsid w:val="0032286B"/>
    <w:rsid w:val="003229F3"/>
    <w:rsid w:val="00322FB8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3365"/>
    <w:rsid w:val="003335BD"/>
    <w:rsid w:val="00334EC5"/>
    <w:rsid w:val="0033520C"/>
    <w:rsid w:val="0033529B"/>
    <w:rsid w:val="0033536E"/>
    <w:rsid w:val="00335556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38"/>
    <w:rsid w:val="00340288"/>
    <w:rsid w:val="0034031F"/>
    <w:rsid w:val="003403CF"/>
    <w:rsid w:val="003405E4"/>
    <w:rsid w:val="00340701"/>
    <w:rsid w:val="0034081A"/>
    <w:rsid w:val="0034082A"/>
    <w:rsid w:val="00341124"/>
    <w:rsid w:val="00341322"/>
    <w:rsid w:val="00341458"/>
    <w:rsid w:val="00341A8A"/>
    <w:rsid w:val="00341EC8"/>
    <w:rsid w:val="0034251E"/>
    <w:rsid w:val="0034278A"/>
    <w:rsid w:val="00342A80"/>
    <w:rsid w:val="00342F29"/>
    <w:rsid w:val="003430F3"/>
    <w:rsid w:val="0034328A"/>
    <w:rsid w:val="003433DC"/>
    <w:rsid w:val="00344016"/>
    <w:rsid w:val="0034409D"/>
    <w:rsid w:val="0034431D"/>
    <w:rsid w:val="00344722"/>
    <w:rsid w:val="00344735"/>
    <w:rsid w:val="00344A77"/>
    <w:rsid w:val="00344AD5"/>
    <w:rsid w:val="003451E3"/>
    <w:rsid w:val="00345206"/>
    <w:rsid w:val="00345225"/>
    <w:rsid w:val="0034523B"/>
    <w:rsid w:val="0034538F"/>
    <w:rsid w:val="0034589B"/>
    <w:rsid w:val="003466B4"/>
    <w:rsid w:val="003467D9"/>
    <w:rsid w:val="00346B19"/>
    <w:rsid w:val="00346DA7"/>
    <w:rsid w:val="00346F3D"/>
    <w:rsid w:val="00347023"/>
    <w:rsid w:val="003470F4"/>
    <w:rsid w:val="00347686"/>
    <w:rsid w:val="00347C60"/>
    <w:rsid w:val="00347E6D"/>
    <w:rsid w:val="003502AC"/>
    <w:rsid w:val="00350BC9"/>
    <w:rsid w:val="003516F1"/>
    <w:rsid w:val="003517BC"/>
    <w:rsid w:val="003517E3"/>
    <w:rsid w:val="0035193A"/>
    <w:rsid w:val="00351C28"/>
    <w:rsid w:val="00352DBA"/>
    <w:rsid w:val="0035359B"/>
    <w:rsid w:val="0035389F"/>
    <w:rsid w:val="003539EE"/>
    <w:rsid w:val="003539F8"/>
    <w:rsid w:val="00353C9F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4B"/>
    <w:rsid w:val="00356BB6"/>
    <w:rsid w:val="00356BF5"/>
    <w:rsid w:val="00357433"/>
    <w:rsid w:val="00357C07"/>
    <w:rsid w:val="00357CC1"/>
    <w:rsid w:val="003600F5"/>
    <w:rsid w:val="003604E6"/>
    <w:rsid w:val="003606DC"/>
    <w:rsid w:val="0036085A"/>
    <w:rsid w:val="003615CA"/>
    <w:rsid w:val="0036197E"/>
    <w:rsid w:val="00361A8C"/>
    <w:rsid w:val="00361C0D"/>
    <w:rsid w:val="00361CF9"/>
    <w:rsid w:val="00362323"/>
    <w:rsid w:val="00362531"/>
    <w:rsid w:val="00362B33"/>
    <w:rsid w:val="00362D37"/>
    <w:rsid w:val="003631D9"/>
    <w:rsid w:val="003635B7"/>
    <w:rsid w:val="00363AA5"/>
    <w:rsid w:val="00363BA7"/>
    <w:rsid w:val="003642DF"/>
    <w:rsid w:val="00364755"/>
    <w:rsid w:val="00364CEB"/>
    <w:rsid w:val="00364D4F"/>
    <w:rsid w:val="00364EB8"/>
    <w:rsid w:val="00364ED8"/>
    <w:rsid w:val="0036545C"/>
    <w:rsid w:val="0036557B"/>
    <w:rsid w:val="003655F5"/>
    <w:rsid w:val="00365796"/>
    <w:rsid w:val="003657CE"/>
    <w:rsid w:val="0036584A"/>
    <w:rsid w:val="003659E0"/>
    <w:rsid w:val="003663BE"/>
    <w:rsid w:val="00366780"/>
    <w:rsid w:val="00366B67"/>
    <w:rsid w:val="00367BC0"/>
    <w:rsid w:val="003702CD"/>
    <w:rsid w:val="00370585"/>
    <w:rsid w:val="0037092B"/>
    <w:rsid w:val="00370A28"/>
    <w:rsid w:val="00370AE7"/>
    <w:rsid w:val="003711E9"/>
    <w:rsid w:val="003712D0"/>
    <w:rsid w:val="00371E1C"/>
    <w:rsid w:val="003732B1"/>
    <w:rsid w:val="00373D15"/>
    <w:rsid w:val="003743AA"/>
    <w:rsid w:val="00374A94"/>
    <w:rsid w:val="00375B81"/>
    <w:rsid w:val="00375B86"/>
    <w:rsid w:val="00375CC1"/>
    <w:rsid w:val="00376168"/>
    <w:rsid w:val="00376274"/>
    <w:rsid w:val="00376684"/>
    <w:rsid w:val="00376D9B"/>
    <w:rsid w:val="00376F7A"/>
    <w:rsid w:val="003776D7"/>
    <w:rsid w:val="00377F73"/>
    <w:rsid w:val="0038021C"/>
    <w:rsid w:val="0038030A"/>
    <w:rsid w:val="003804AD"/>
    <w:rsid w:val="003804AF"/>
    <w:rsid w:val="003804EB"/>
    <w:rsid w:val="00380836"/>
    <w:rsid w:val="00380E03"/>
    <w:rsid w:val="00381179"/>
    <w:rsid w:val="0038163B"/>
    <w:rsid w:val="00381C0D"/>
    <w:rsid w:val="003820C4"/>
    <w:rsid w:val="003821BA"/>
    <w:rsid w:val="0038246C"/>
    <w:rsid w:val="0038280A"/>
    <w:rsid w:val="00382949"/>
    <w:rsid w:val="00382975"/>
    <w:rsid w:val="0038312A"/>
    <w:rsid w:val="00383169"/>
    <w:rsid w:val="003836E4"/>
    <w:rsid w:val="00383839"/>
    <w:rsid w:val="00383D9D"/>
    <w:rsid w:val="00384175"/>
    <w:rsid w:val="00384491"/>
    <w:rsid w:val="0038452F"/>
    <w:rsid w:val="00384884"/>
    <w:rsid w:val="00384A5C"/>
    <w:rsid w:val="00384C8E"/>
    <w:rsid w:val="00384CDC"/>
    <w:rsid w:val="0038504E"/>
    <w:rsid w:val="00385A3B"/>
    <w:rsid w:val="00385ADF"/>
    <w:rsid w:val="003860C0"/>
    <w:rsid w:val="00386B6C"/>
    <w:rsid w:val="003876B2"/>
    <w:rsid w:val="00387BDC"/>
    <w:rsid w:val="00387DCF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0E0"/>
    <w:rsid w:val="0039323E"/>
    <w:rsid w:val="003932AC"/>
    <w:rsid w:val="00393585"/>
    <w:rsid w:val="003937CB"/>
    <w:rsid w:val="003937D7"/>
    <w:rsid w:val="00393883"/>
    <w:rsid w:val="00393B5A"/>
    <w:rsid w:val="0039415F"/>
    <w:rsid w:val="00394592"/>
    <w:rsid w:val="00394E13"/>
    <w:rsid w:val="00394E76"/>
    <w:rsid w:val="00394EA3"/>
    <w:rsid w:val="00395833"/>
    <w:rsid w:val="00395B6B"/>
    <w:rsid w:val="003968C6"/>
    <w:rsid w:val="003974D1"/>
    <w:rsid w:val="00397902"/>
    <w:rsid w:val="00397B46"/>
    <w:rsid w:val="00397E63"/>
    <w:rsid w:val="00397F14"/>
    <w:rsid w:val="00397F91"/>
    <w:rsid w:val="003A03C1"/>
    <w:rsid w:val="003A04F3"/>
    <w:rsid w:val="003A0915"/>
    <w:rsid w:val="003A11C4"/>
    <w:rsid w:val="003A1A7E"/>
    <w:rsid w:val="003A1EFB"/>
    <w:rsid w:val="003A2436"/>
    <w:rsid w:val="003A24ED"/>
    <w:rsid w:val="003A26E0"/>
    <w:rsid w:val="003A2A81"/>
    <w:rsid w:val="003A2B46"/>
    <w:rsid w:val="003A2C27"/>
    <w:rsid w:val="003A393F"/>
    <w:rsid w:val="003A3AC9"/>
    <w:rsid w:val="003A3BFC"/>
    <w:rsid w:val="003A3BFF"/>
    <w:rsid w:val="003A3FE6"/>
    <w:rsid w:val="003A442E"/>
    <w:rsid w:val="003A44CA"/>
    <w:rsid w:val="003A456F"/>
    <w:rsid w:val="003A4D1C"/>
    <w:rsid w:val="003A504C"/>
    <w:rsid w:val="003A54F3"/>
    <w:rsid w:val="003A60D9"/>
    <w:rsid w:val="003A61B6"/>
    <w:rsid w:val="003A6631"/>
    <w:rsid w:val="003A6F06"/>
    <w:rsid w:val="003A7034"/>
    <w:rsid w:val="003A72EA"/>
    <w:rsid w:val="003A7333"/>
    <w:rsid w:val="003A759F"/>
    <w:rsid w:val="003A7E08"/>
    <w:rsid w:val="003A7E54"/>
    <w:rsid w:val="003A7E97"/>
    <w:rsid w:val="003A7F77"/>
    <w:rsid w:val="003B0B50"/>
    <w:rsid w:val="003B0CC5"/>
    <w:rsid w:val="003B0E08"/>
    <w:rsid w:val="003B0E86"/>
    <w:rsid w:val="003B162C"/>
    <w:rsid w:val="003B19D0"/>
    <w:rsid w:val="003B22FF"/>
    <w:rsid w:val="003B2307"/>
    <w:rsid w:val="003B2B1C"/>
    <w:rsid w:val="003B2B41"/>
    <w:rsid w:val="003B2D86"/>
    <w:rsid w:val="003B3653"/>
    <w:rsid w:val="003B47C7"/>
    <w:rsid w:val="003B4A45"/>
    <w:rsid w:val="003B4E8C"/>
    <w:rsid w:val="003B5340"/>
    <w:rsid w:val="003B555A"/>
    <w:rsid w:val="003B574B"/>
    <w:rsid w:val="003B6049"/>
    <w:rsid w:val="003B60F4"/>
    <w:rsid w:val="003B6D4C"/>
    <w:rsid w:val="003B6D62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D"/>
    <w:rsid w:val="003C15EF"/>
    <w:rsid w:val="003C190D"/>
    <w:rsid w:val="003C1BAA"/>
    <w:rsid w:val="003C24B4"/>
    <w:rsid w:val="003C28AB"/>
    <w:rsid w:val="003C3239"/>
    <w:rsid w:val="003C356F"/>
    <w:rsid w:val="003C3593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C4D"/>
    <w:rsid w:val="003C7FCB"/>
    <w:rsid w:val="003D01B7"/>
    <w:rsid w:val="003D0524"/>
    <w:rsid w:val="003D0D17"/>
    <w:rsid w:val="003D1211"/>
    <w:rsid w:val="003D1247"/>
    <w:rsid w:val="003D18AB"/>
    <w:rsid w:val="003D1E60"/>
    <w:rsid w:val="003D20F5"/>
    <w:rsid w:val="003D24C5"/>
    <w:rsid w:val="003D3099"/>
    <w:rsid w:val="003D3332"/>
    <w:rsid w:val="003D3B88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27C"/>
    <w:rsid w:val="003D73C6"/>
    <w:rsid w:val="003D75AB"/>
    <w:rsid w:val="003D7909"/>
    <w:rsid w:val="003D7D4A"/>
    <w:rsid w:val="003E038C"/>
    <w:rsid w:val="003E0512"/>
    <w:rsid w:val="003E0995"/>
    <w:rsid w:val="003E0B8C"/>
    <w:rsid w:val="003E0E93"/>
    <w:rsid w:val="003E0EA6"/>
    <w:rsid w:val="003E13A3"/>
    <w:rsid w:val="003E141B"/>
    <w:rsid w:val="003E16AD"/>
    <w:rsid w:val="003E18A1"/>
    <w:rsid w:val="003E1B1F"/>
    <w:rsid w:val="003E1CD1"/>
    <w:rsid w:val="003E222F"/>
    <w:rsid w:val="003E232E"/>
    <w:rsid w:val="003E23B8"/>
    <w:rsid w:val="003E2473"/>
    <w:rsid w:val="003E2A8B"/>
    <w:rsid w:val="003E2B8F"/>
    <w:rsid w:val="003E362B"/>
    <w:rsid w:val="003E36BC"/>
    <w:rsid w:val="003E44BE"/>
    <w:rsid w:val="003E44C2"/>
    <w:rsid w:val="003E49D4"/>
    <w:rsid w:val="003E5095"/>
    <w:rsid w:val="003E50E4"/>
    <w:rsid w:val="003E5129"/>
    <w:rsid w:val="003E5BAE"/>
    <w:rsid w:val="003E5F4F"/>
    <w:rsid w:val="003E6086"/>
    <w:rsid w:val="003E6528"/>
    <w:rsid w:val="003E67BA"/>
    <w:rsid w:val="003E6D54"/>
    <w:rsid w:val="003E718B"/>
    <w:rsid w:val="003E7419"/>
    <w:rsid w:val="003E74B9"/>
    <w:rsid w:val="003E759E"/>
    <w:rsid w:val="003F01B8"/>
    <w:rsid w:val="003F0D2D"/>
    <w:rsid w:val="003F1020"/>
    <w:rsid w:val="003F1420"/>
    <w:rsid w:val="003F1511"/>
    <w:rsid w:val="003F152E"/>
    <w:rsid w:val="003F159B"/>
    <w:rsid w:val="003F1623"/>
    <w:rsid w:val="003F1ED3"/>
    <w:rsid w:val="003F21D3"/>
    <w:rsid w:val="003F270C"/>
    <w:rsid w:val="003F279A"/>
    <w:rsid w:val="003F288C"/>
    <w:rsid w:val="003F2E09"/>
    <w:rsid w:val="003F33CB"/>
    <w:rsid w:val="003F3AC6"/>
    <w:rsid w:val="003F42B8"/>
    <w:rsid w:val="003F4385"/>
    <w:rsid w:val="003F4403"/>
    <w:rsid w:val="003F45BF"/>
    <w:rsid w:val="003F475A"/>
    <w:rsid w:val="003F50EC"/>
    <w:rsid w:val="003F5777"/>
    <w:rsid w:val="003F5991"/>
    <w:rsid w:val="003F5993"/>
    <w:rsid w:val="003F5C33"/>
    <w:rsid w:val="003F5E69"/>
    <w:rsid w:val="003F64D0"/>
    <w:rsid w:val="003F691B"/>
    <w:rsid w:val="003F6EF4"/>
    <w:rsid w:val="003F7AF1"/>
    <w:rsid w:val="004005A3"/>
    <w:rsid w:val="004006F3"/>
    <w:rsid w:val="00400711"/>
    <w:rsid w:val="004007A3"/>
    <w:rsid w:val="0040125D"/>
    <w:rsid w:val="0040136F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2F80"/>
    <w:rsid w:val="00403422"/>
    <w:rsid w:val="0040353F"/>
    <w:rsid w:val="0040358A"/>
    <w:rsid w:val="00403A47"/>
    <w:rsid w:val="004040BD"/>
    <w:rsid w:val="004041A8"/>
    <w:rsid w:val="004047D5"/>
    <w:rsid w:val="00404921"/>
    <w:rsid w:val="00404D15"/>
    <w:rsid w:val="00404F58"/>
    <w:rsid w:val="0040500C"/>
    <w:rsid w:val="004052F4"/>
    <w:rsid w:val="00405441"/>
    <w:rsid w:val="00406076"/>
    <w:rsid w:val="0040648A"/>
    <w:rsid w:val="00406567"/>
    <w:rsid w:val="00406633"/>
    <w:rsid w:val="00406891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CF1"/>
    <w:rsid w:val="00410F0B"/>
    <w:rsid w:val="00411604"/>
    <w:rsid w:val="00411D3A"/>
    <w:rsid w:val="00412477"/>
    <w:rsid w:val="004124B7"/>
    <w:rsid w:val="00412F39"/>
    <w:rsid w:val="004130C9"/>
    <w:rsid w:val="00413335"/>
    <w:rsid w:val="004133B5"/>
    <w:rsid w:val="004136B8"/>
    <w:rsid w:val="00413849"/>
    <w:rsid w:val="00413A63"/>
    <w:rsid w:val="0041449A"/>
    <w:rsid w:val="00414679"/>
    <w:rsid w:val="00414777"/>
    <w:rsid w:val="00414946"/>
    <w:rsid w:val="004155F0"/>
    <w:rsid w:val="004157F2"/>
    <w:rsid w:val="00415A65"/>
    <w:rsid w:val="00415B74"/>
    <w:rsid w:val="00415ED8"/>
    <w:rsid w:val="00415EF9"/>
    <w:rsid w:val="00416297"/>
    <w:rsid w:val="00416409"/>
    <w:rsid w:val="004169D0"/>
    <w:rsid w:val="00416FE2"/>
    <w:rsid w:val="0041711A"/>
    <w:rsid w:val="004171D6"/>
    <w:rsid w:val="00417B1E"/>
    <w:rsid w:val="00417F0A"/>
    <w:rsid w:val="004209C5"/>
    <w:rsid w:val="0042119F"/>
    <w:rsid w:val="004221DD"/>
    <w:rsid w:val="004222AD"/>
    <w:rsid w:val="004231DA"/>
    <w:rsid w:val="004232B0"/>
    <w:rsid w:val="004233F6"/>
    <w:rsid w:val="0042343D"/>
    <w:rsid w:val="00423B49"/>
    <w:rsid w:val="004243B2"/>
    <w:rsid w:val="00424E61"/>
    <w:rsid w:val="0042518D"/>
    <w:rsid w:val="0042537F"/>
    <w:rsid w:val="00425F3E"/>
    <w:rsid w:val="00426500"/>
    <w:rsid w:val="0042674E"/>
    <w:rsid w:val="004270F7"/>
    <w:rsid w:val="00427346"/>
    <w:rsid w:val="00427398"/>
    <w:rsid w:val="00427503"/>
    <w:rsid w:val="004275A4"/>
    <w:rsid w:val="004303B7"/>
    <w:rsid w:val="004303EB"/>
    <w:rsid w:val="004303EC"/>
    <w:rsid w:val="00430527"/>
    <w:rsid w:val="004308A0"/>
    <w:rsid w:val="00430926"/>
    <w:rsid w:val="00430BB2"/>
    <w:rsid w:val="00430E43"/>
    <w:rsid w:val="004311BA"/>
    <w:rsid w:val="004311D8"/>
    <w:rsid w:val="00431C3D"/>
    <w:rsid w:val="0043201B"/>
    <w:rsid w:val="00432137"/>
    <w:rsid w:val="004326E5"/>
    <w:rsid w:val="00432B4F"/>
    <w:rsid w:val="0043336E"/>
    <w:rsid w:val="004343C8"/>
    <w:rsid w:val="004344D6"/>
    <w:rsid w:val="00434C49"/>
    <w:rsid w:val="00434DCB"/>
    <w:rsid w:val="00434EAB"/>
    <w:rsid w:val="00434EAF"/>
    <w:rsid w:val="004353F3"/>
    <w:rsid w:val="004358F5"/>
    <w:rsid w:val="00435A31"/>
    <w:rsid w:val="00436433"/>
    <w:rsid w:val="0043695E"/>
    <w:rsid w:val="004369F5"/>
    <w:rsid w:val="00436A54"/>
    <w:rsid w:val="00436EF7"/>
    <w:rsid w:val="004376F7"/>
    <w:rsid w:val="0043778C"/>
    <w:rsid w:val="00437B65"/>
    <w:rsid w:val="00437F4C"/>
    <w:rsid w:val="004407D8"/>
    <w:rsid w:val="0044081C"/>
    <w:rsid w:val="00440B0B"/>
    <w:rsid w:val="00441109"/>
    <w:rsid w:val="0044167D"/>
    <w:rsid w:val="00441924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3779"/>
    <w:rsid w:val="00444068"/>
    <w:rsid w:val="00444192"/>
    <w:rsid w:val="00445CF3"/>
    <w:rsid w:val="00445CFB"/>
    <w:rsid w:val="00446109"/>
    <w:rsid w:val="004462C0"/>
    <w:rsid w:val="00446619"/>
    <w:rsid w:val="004467F7"/>
    <w:rsid w:val="00446A66"/>
    <w:rsid w:val="00446FAC"/>
    <w:rsid w:val="0044771A"/>
    <w:rsid w:val="00447A03"/>
    <w:rsid w:val="00447A1F"/>
    <w:rsid w:val="00450141"/>
    <w:rsid w:val="0045059D"/>
    <w:rsid w:val="00450C0D"/>
    <w:rsid w:val="00450C6A"/>
    <w:rsid w:val="004510DE"/>
    <w:rsid w:val="00451990"/>
    <w:rsid w:val="004519DF"/>
    <w:rsid w:val="00451CDE"/>
    <w:rsid w:val="00452243"/>
    <w:rsid w:val="0045261B"/>
    <w:rsid w:val="00452AC9"/>
    <w:rsid w:val="00452F0E"/>
    <w:rsid w:val="00453029"/>
    <w:rsid w:val="00453473"/>
    <w:rsid w:val="0045377B"/>
    <w:rsid w:val="0045378F"/>
    <w:rsid w:val="0045393F"/>
    <w:rsid w:val="00453BDC"/>
    <w:rsid w:val="00453BFA"/>
    <w:rsid w:val="00453DB5"/>
    <w:rsid w:val="00454162"/>
    <w:rsid w:val="00454B5E"/>
    <w:rsid w:val="00454CB1"/>
    <w:rsid w:val="004552C8"/>
    <w:rsid w:val="0045536C"/>
    <w:rsid w:val="004554B0"/>
    <w:rsid w:val="004555CE"/>
    <w:rsid w:val="00455628"/>
    <w:rsid w:val="00455DA0"/>
    <w:rsid w:val="00456903"/>
    <w:rsid w:val="00456A87"/>
    <w:rsid w:val="00456C00"/>
    <w:rsid w:val="00456CC3"/>
    <w:rsid w:val="00457240"/>
    <w:rsid w:val="00457478"/>
    <w:rsid w:val="004575C8"/>
    <w:rsid w:val="00457991"/>
    <w:rsid w:val="00457D3E"/>
    <w:rsid w:val="00457EB3"/>
    <w:rsid w:val="00460009"/>
    <w:rsid w:val="004600CA"/>
    <w:rsid w:val="0046027D"/>
    <w:rsid w:val="00460C40"/>
    <w:rsid w:val="004613CD"/>
    <w:rsid w:val="00461EA1"/>
    <w:rsid w:val="00461F7C"/>
    <w:rsid w:val="00462282"/>
    <w:rsid w:val="0046237B"/>
    <w:rsid w:val="00462554"/>
    <w:rsid w:val="00462A2C"/>
    <w:rsid w:val="004633BF"/>
    <w:rsid w:val="00463560"/>
    <w:rsid w:val="004637B6"/>
    <w:rsid w:val="004637C1"/>
    <w:rsid w:val="00463A0E"/>
    <w:rsid w:val="004642F9"/>
    <w:rsid w:val="00464A38"/>
    <w:rsid w:val="00464EB8"/>
    <w:rsid w:val="0046545A"/>
    <w:rsid w:val="00465900"/>
    <w:rsid w:val="00465BE4"/>
    <w:rsid w:val="00465EC2"/>
    <w:rsid w:val="00465F9F"/>
    <w:rsid w:val="004665BD"/>
    <w:rsid w:val="0046693C"/>
    <w:rsid w:val="00466A5B"/>
    <w:rsid w:val="004670FE"/>
    <w:rsid w:val="00467540"/>
    <w:rsid w:val="00467A2F"/>
    <w:rsid w:val="00467AC1"/>
    <w:rsid w:val="004701C1"/>
    <w:rsid w:val="004707B3"/>
    <w:rsid w:val="004709EE"/>
    <w:rsid w:val="00470C6A"/>
    <w:rsid w:val="00471367"/>
    <w:rsid w:val="004717B5"/>
    <w:rsid w:val="00472100"/>
    <w:rsid w:val="00472274"/>
    <w:rsid w:val="00472443"/>
    <w:rsid w:val="0047268A"/>
    <w:rsid w:val="00472965"/>
    <w:rsid w:val="004729BA"/>
    <w:rsid w:val="00473100"/>
    <w:rsid w:val="0047312B"/>
    <w:rsid w:val="004732C4"/>
    <w:rsid w:val="00473448"/>
    <w:rsid w:val="00473618"/>
    <w:rsid w:val="004736A8"/>
    <w:rsid w:val="0047482C"/>
    <w:rsid w:val="00474A11"/>
    <w:rsid w:val="00474B18"/>
    <w:rsid w:val="00474B36"/>
    <w:rsid w:val="00475306"/>
    <w:rsid w:val="004758BF"/>
    <w:rsid w:val="004760EB"/>
    <w:rsid w:val="00476128"/>
    <w:rsid w:val="00476B97"/>
    <w:rsid w:val="00476C9F"/>
    <w:rsid w:val="0047737D"/>
    <w:rsid w:val="004774D2"/>
    <w:rsid w:val="00477501"/>
    <w:rsid w:val="00477B8A"/>
    <w:rsid w:val="004806E6"/>
    <w:rsid w:val="00480952"/>
    <w:rsid w:val="00480AC7"/>
    <w:rsid w:val="00480B7C"/>
    <w:rsid w:val="00480CBE"/>
    <w:rsid w:val="00480E51"/>
    <w:rsid w:val="00480F72"/>
    <w:rsid w:val="00480F7B"/>
    <w:rsid w:val="0048188B"/>
    <w:rsid w:val="00481934"/>
    <w:rsid w:val="00481C06"/>
    <w:rsid w:val="00481FDE"/>
    <w:rsid w:val="004820DD"/>
    <w:rsid w:val="0048223D"/>
    <w:rsid w:val="0048255A"/>
    <w:rsid w:val="004826A2"/>
    <w:rsid w:val="00482D28"/>
    <w:rsid w:val="00482F3E"/>
    <w:rsid w:val="00483350"/>
    <w:rsid w:val="00483355"/>
    <w:rsid w:val="0048336F"/>
    <w:rsid w:val="0048373B"/>
    <w:rsid w:val="004839F8"/>
    <w:rsid w:val="00483A4D"/>
    <w:rsid w:val="00483DB7"/>
    <w:rsid w:val="00483DF7"/>
    <w:rsid w:val="00483DFD"/>
    <w:rsid w:val="0048409D"/>
    <w:rsid w:val="00484261"/>
    <w:rsid w:val="00484435"/>
    <w:rsid w:val="004844A4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35"/>
    <w:rsid w:val="0048634E"/>
    <w:rsid w:val="004864AE"/>
    <w:rsid w:val="004864E7"/>
    <w:rsid w:val="00486595"/>
    <w:rsid w:val="00486978"/>
    <w:rsid w:val="00486A99"/>
    <w:rsid w:val="00486AB7"/>
    <w:rsid w:val="00486CC8"/>
    <w:rsid w:val="00487061"/>
    <w:rsid w:val="0048715E"/>
    <w:rsid w:val="0048764B"/>
    <w:rsid w:val="00487679"/>
    <w:rsid w:val="00487C1B"/>
    <w:rsid w:val="00490216"/>
    <w:rsid w:val="004906D7"/>
    <w:rsid w:val="004906F0"/>
    <w:rsid w:val="004908FE"/>
    <w:rsid w:val="00490AE3"/>
    <w:rsid w:val="00490E8E"/>
    <w:rsid w:val="004910CD"/>
    <w:rsid w:val="0049166C"/>
    <w:rsid w:val="00492082"/>
    <w:rsid w:val="004924B1"/>
    <w:rsid w:val="0049265E"/>
    <w:rsid w:val="0049272B"/>
    <w:rsid w:val="00492BF1"/>
    <w:rsid w:val="004932B0"/>
    <w:rsid w:val="00493E31"/>
    <w:rsid w:val="0049413B"/>
    <w:rsid w:val="00494417"/>
    <w:rsid w:val="00494571"/>
    <w:rsid w:val="00494C2E"/>
    <w:rsid w:val="00494CAB"/>
    <w:rsid w:val="004956B4"/>
    <w:rsid w:val="004959C4"/>
    <w:rsid w:val="00495AD8"/>
    <w:rsid w:val="00495E4E"/>
    <w:rsid w:val="0049653A"/>
    <w:rsid w:val="00496B97"/>
    <w:rsid w:val="0049709D"/>
    <w:rsid w:val="0049710A"/>
    <w:rsid w:val="004976F0"/>
    <w:rsid w:val="00497971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4AF9"/>
    <w:rsid w:val="004A4FB7"/>
    <w:rsid w:val="004A5225"/>
    <w:rsid w:val="004A5250"/>
    <w:rsid w:val="004A5722"/>
    <w:rsid w:val="004A5A18"/>
    <w:rsid w:val="004A5DD0"/>
    <w:rsid w:val="004A5F62"/>
    <w:rsid w:val="004A6A7D"/>
    <w:rsid w:val="004A7329"/>
    <w:rsid w:val="004A7646"/>
    <w:rsid w:val="004A7693"/>
    <w:rsid w:val="004A78B6"/>
    <w:rsid w:val="004A78FF"/>
    <w:rsid w:val="004A7A37"/>
    <w:rsid w:val="004A7E5F"/>
    <w:rsid w:val="004B029A"/>
    <w:rsid w:val="004B0853"/>
    <w:rsid w:val="004B0A64"/>
    <w:rsid w:val="004B0DAC"/>
    <w:rsid w:val="004B10F2"/>
    <w:rsid w:val="004B1403"/>
    <w:rsid w:val="004B1F38"/>
    <w:rsid w:val="004B2B09"/>
    <w:rsid w:val="004B2EA7"/>
    <w:rsid w:val="004B3521"/>
    <w:rsid w:val="004B36F4"/>
    <w:rsid w:val="004B3A7C"/>
    <w:rsid w:val="004B3F7C"/>
    <w:rsid w:val="004B421A"/>
    <w:rsid w:val="004B439F"/>
    <w:rsid w:val="004B4ABE"/>
    <w:rsid w:val="004B560E"/>
    <w:rsid w:val="004B573C"/>
    <w:rsid w:val="004B5875"/>
    <w:rsid w:val="004B591B"/>
    <w:rsid w:val="004B591D"/>
    <w:rsid w:val="004B5E2A"/>
    <w:rsid w:val="004B60B8"/>
    <w:rsid w:val="004B619D"/>
    <w:rsid w:val="004B65AF"/>
    <w:rsid w:val="004B69EC"/>
    <w:rsid w:val="004B6CC3"/>
    <w:rsid w:val="004B70D7"/>
    <w:rsid w:val="004B7290"/>
    <w:rsid w:val="004B72B4"/>
    <w:rsid w:val="004B747A"/>
    <w:rsid w:val="004B7626"/>
    <w:rsid w:val="004B7F8E"/>
    <w:rsid w:val="004C00BB"/>
    <w:rsid w:val="004C042B"/>
    <w:rsid w:val="004C0B83"/>
    <w:rsid w:val="004C0D51"/>
    <w:rsid w:val="004C0E00"/>
    <w:rsid w:val="004C0FD3"/>
    <w:rsid w:val="004C11D1"/>
    <w:rsid w:val="004C1523"/>
    <w:rsid w:val="004C1671"/>
    <w:rsid w:val="004C1B15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280"/>
    <w:rsid w:val="004C47F3"/>
    <w:rsid w:val="004C4840"/>
    <w:rsid w:val="004C4CB7"/>
    <w:rsid w:val="004C5725"/>
    <w:rsid w:val="004C59F3"/>
    <w:rsid w:val="004C5CCB"/>
    <w:rsid w:val="004C5DDE"/>
    <w:rsid w:val="004C5EAC"/>
    <w:rsid w:val="004C5FF5"/>
    <w:rsid w:val="004C62C5"/>
    <w:rsid w:val="004C63D0"/>
    <w:rsid w:val="004C6443"/>
    <w:rsid w:val="004C6641"/>
    <w:rsid w:val="004C68A3"/>
    <w:rsid w:val="004C698D"/>
    <w:rsid w:val="004C6EC7"/>
    <w:rsid w:val="004C7217"/>
    <w:rsid w:val="004C736E"/>
    <w:rsid w:val="004C7D83"/>
    <w:rsid w:val="004D01BE"/>
    <w:rsid w:val="004D07BE"/>
    <w:rsid w:val="004D0EAE"/>
    <w:rsid w:val="004D1200"/>
    <w:rsid w:val="004D170F"/>
    <w:rsid w:val="004D1AFC"/>
    <w:rsid w:val="004D1BCE"/>
    <w:rsid w:val="004D2146"/>
    <w:rsid w:val="004D2341"/>
    <w:rsid w:val="004D24AC"/>
    <w:rsid w:val="004D26BD"/>
    <w:rsid w:val="004D27F6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B9E"/>
    <w:rsid w:val="004D4D3C"/>
    <w:rsid w:val="004D4EB1"/>
    <w:rsid w:val="004D5169"/>
    <w:rsid w:val="004D5259"/>
    <w:rsid w:val="004D5573"/>
    <w:rsid w:val="004D5900"/>
    <w:rsid w:val="004D5B29"/>
    <w:rsid w:val="004D5C12"/>
    <w:rsid w:val="004D5C65"/>
    <w:rsid w:val="004D5E13"/>
    <w:rsid w:val="004D5FF6"/>
    <w:rsid w:val="004D6212"/>
    <w:rsid w:val="004D6DE2"/>
    <w:rsid w:val="004D6F95"/>
    <w:rsid w:val="004D72FA"/>
    <w:rsid w:val="004D7777"/>
    <w:rsid w:val="004D7F9B"/>
    <w:rsid w:val="004E00DD"/>
    <w:rsid w:val="004E03DC"/>
    <w:rsid w:val="004E03F1"/>
    <w:rsid w:val="004E04AE"/>
    <w:rsid w:val="004E0B75"/>
    <w:rsid w:val="004E0DA8"/>
    <w:rsid w:val="004E0DF6"/>
    <w:rsid w:val="004E1564"/>
    <w:rsid w:val="004E16A8"/>
    <w:rsid w:val="004E16B7"/>
    <w:rsid w:val="004E17E1"/>
    <w:rsid w:val="004E19BE"/>
    <w:rsid w:val="004E1BD6"/>
    <w:rsid w:val="004E1EE7"/>
    <w:rsid w:val="004E2633"/>
    <w:rsid w:val="004E27FA"/>
    <w:rsid w:val="004E2909"/>
    <w:rsid w:val="004E2BDA"/>
    <w:rsid w:val="004E30A8"/>
    <w:rsid w:val="004E331A"/>
    <w:rsid w:val="004E35FA"/>
    <w:rsid w:val="004E3D6A"/>
    <w:rsid w:val="004E3E5E"/>
    <w:rsid w:val="004E4AE8"/>
    <w:rsid w:val="004E4D69"/>
    <w:rsid w:val="004E5068"/>
    <w:rsid w:val="004E51E3"/>
    <w:rsid w:val="004E581C"/>
    <w:rsid w:val="004E5950"/>
    <w:rsid w:val="004E5A31"/>
    <w:rsid w:val="004E5EF6"/>
    <w:rsid w:val="004E62D8"/>
    <w:rsid w:val="004E6843"/>
    <w:rsid w:val="004E6AB6"/>
    <w:rsid w:val="004E7390"/>
    <w:rsid w:val="004E7409"/>
    <w:rsid w:val="004E74F7"/>
    <w:rsid w:val="004E7A32"/>
    <w:rsid w:val="004E7BA0"/>
    <w:rsid w:val="004E7D83"/>
    <w:rsid w:val="004F01EE"/>
    <w:rsid w:val="004F020F"/>
    <w:rsid w:val="004F03FB"/>
    <w:rsid w:val="004F040D"/>
    <w:rsid w:val="004F08AB"/>
    <w:rsid w:val="004F09DF"/>
    <w:rsid w:val="004F0F2C"/>
    <w:rsid w:val="004F137F"/>
    <w:rsid w:val="004F2406"/>
    <w:rsid w:val="004F26F9"/>
    <w:rsid w:val="004F2A3C"/>
    <w:rsid w:val="004F2A59"/>
    <w:rsid w:val="004F2BD0"/>
    <w:rsid w:val="004F2F31"/>
    <w:rsid w:val="004F2F59"/>
    <w:rsid w:val="004F3052"/>
    <w:rsid w:val="004F3083"/>
    <w:rsid w:val="004F3486"/>
    <w:rsid w:val="004F3582"/>
    <w:rsid w:val="004F37F3"/>
    <w:rsid w:val="004F38F0"/>
    <w:rsid w:val="004F3A98"/>
    <w:rsid w:val="004F3EC5"/>
    <w:rsid w:val="004F409F"/>
    <w:rsid w:val="004F4656"/>
    <w:rsid w:val="004F494E"/>
    <w:rsid w:val="004F4B83"/>
    <w:rsid w:val="004F4E15"/>
    <w:rsid w:val="004F4FB7"/>
    <w:rsid w:val="004F5498"/>
    <w:rsid w:val="004F5886"/>
    <w:rsid w:val="004F5A59"/>
    <w:rsid w:val="004F5C97"/>
    <w:rsid w:val="004F6248"/>
    <w:rsid w:val="004F6727"/>
    <w:rsid w:val="004F6902"/>
    <w:rsid w:val="004F700B"/>
    <w:rsid w:val="004F7124"/>
    <w:rsid w:val="004F73B1"/>
    <w:rsid w:val="004F74F3"/>
    <w:rsid w:val="004F775E"/>
    <w:rsid w:val="004F7C8D"/>
    <w:rsid w:val="004F7D94"/>
    <w:rsid w:val="0050010E"/>
    <w:rsid w:val="005005D4"/>
    <w:rsid w:val="00500EE2"/>
    <w:rsid w:val="005012F0"/>
    <w:rsid w:val="0050145F"/>
    <w:rsid w:val="00501EEF"/>
    <w:rsid w:val="005022F9"/>
    <w:rsid w:val="005023E2"/>
    <w:rsid w:val="0050256B"/>
    <w:rsid w:val="00502632"/>
    <w:rsid w:val="0050283E"/>
    <w:rsid w:val="00502AF0"/>
    <w:rsid w:val="00502B85"/>
    <w:rsid w:val="0050308A"/>
    <w:rsid w:val="00503991"/>
    <w:rsid w:val="00503C4D"/>
    <w:rsid w:val="00503D06"/>
    <w:rsid w:val="00503E19"/>
    <w:rsid w:val="0050401E"/>
    <w:rsid w:val="00504D4B"/>
    <w:rsid w:val="00504E17"/>
    <w:rsid w:val="005052A9"/>
    <w:rsid w:val="00505327"/>
    <w:rsid w:val="0050532F"/>
    <w:rsid w:val="00505699"/>
    <w:rsid w:val="00505BA8"/>
    <w:rsid w:val="00505F8E"/>
    <w:rsid w:val="005060F7"/>
    <w:rsid w:val="005064E1"/>
    <w:rsid w:val="00506DCF"/>
    <w:rsid w:val="005071A1"/>
    <w:rsid w:val="0050746A"/>
    <w:rsid w:val="00507DA3"/>
    <w:rsid w:val="0051033F"/>
    <w:rsid w:val="005104BB"/>
    <w:rsid w:val="00510632"/>
    <w:rsid w:val="0051083D"/>
    <w:rsid w:val="00510C91"/>
    <w:rsid w:val="005111B6"/>
    <w:rsid w:val="005111D2"/>
    <w:rsid w:val="0051129B"/>
    <w:rsid w:val="00511453"/>
    <w:rsid w:val="005116E8"/>
    <w:rsid w:val="005116F8"/>
    <w:rsid w:val="0051180C"/>
    <w:rsid w:val="00511EC7"/>
    <w:rsid w:val="00512060"/>
    <w:rsid w:val="005124AC"/>
    <w:rsid w:val="005128EA"/>
    <w:rsid w:val="00512C84"/>
    <w:rsid w:val="00512C9F"/>
    <w:rsid w:val="00512CA6"/>
    <w:rsid w:val="00512DE0"/>
    <w:rsid w:val="00512FD6"/>
    <w:rsid w:val="005130CE"/>
    <w:rsid w:val="00513B6A"/>
    <w:rsid w:val="00513B83"/>
    <w:rsid w:val="00513D06"/>
    <w:rsid w:val="00513E49"/>
    <w:rsid w:val="00513EE9"/>
    <w:rsid w:val="005143A0"/>
    <w:rsid w:val="0051470A"/>
    <w:rsid w:val="00514776"/>
    <w:rsid w:val="00514857"/>
    <w:rsid w:val="00514A7A"/>
    <w:rsid w:val="00514B91"/>
    <w:rsid w:val="0051521B"/>
    <w:rsid w:val="005152F7"/>
    <w:rsid w:val="0051575F"/>
    <w:rsid w:val="005159DE"/>
    <w:rsid w:val="005159F2"/>
    <w:rsid w:val="00515E2B"/>
    <w:rsid w:val="005162A2"/>
    <w:rsid w:val="00516B6D"/>
    <w:rsid w:val="00516E9D"/>
    <w:rsid w:val="005171C5"/>
    <w:rsid w:val="005178B2"/>
    <w:rsid w:val="00517DF4"/>
    <w:rsid w:val="00520001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3BA"/>
    <w:rsid w:val="00522576"/>
    <w:rsid w:val="0052290B"/>
    <w:rsid w:val="00522E99"/>
    <w:rsid w:val="00522EA3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3BC"/>
    <w:rsid w:val="005255AF"/>
    <w:rsid w:val="0052566E"/>
    <w:rsid w:val="00525782"/>
    <w:rsid w:val="005257FE"/>
    <w:rsid w:val="0052631D"/>
    <w:rsid w:val="00526354"/>
    <w:rsid w:val="005267AD"/>
    <w:rsid w:val="00526A7B"/>
    <w:rsid w:val="005277FF"/>
    <w:rsid w:val="00527822"/>
    <w:rsid w:val="00527C49"/>
    <w:rsid w:val="00530330"/>
    <w:rsid w:val="005303A2"/>
    <w:rsid w:val="005303A8"/>
    <w:rsid w:val="00531001"/>
    <w:rsid w:val="005316C6"/>
    <w:rsid w:val="00531EF3"/>
    <w:rsid w:val="00532358"/>
    <w:rsid w:val="0053256E"/>
    <w:rsid w:val="005329C5"/>
    <w:rsid w:val="00533400"/>
    <w:rsid w:val="00533A13"/>
    <w:rsid w:val="00534054"/>
    <w:rsid w:val="0053478C"/>
    <w:rsid w:val="0053491F"/>
    <w:rsid w:val="005349A5"/>
    <w:rsid w:val="005353A2"/>
    <w:rsid w:val="0053590E"/>
    <w:rsid w:val="00535975"/>
    <w:rsid w:val="00535E28"/>
    <w:rsid w:val="0053640B"/>
    <w:rsid w:val="00536750"/>
    <w:rsid w:val="00536806"/>
    <w:rsid w:val="00536831"/>
    <w:rsid w:val="005368FE"/>
    <w:rsid w:val="005369F9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827"/>
    <w:rsid w:val="00541D9A"/>
    <w:rsid w:val="00541DED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4DAF"/>
    <w:rsid w:val="005453F6"/>
    <w:rsid w:val="005454D6"/>
    <w:rsid w:val="005455E3"/>
    <w:rsid w:val="00545CAE"/>
    <w:rsid w:val="00545EC6"/>
    <w:rsid w:val="00545F61"/>
    <w:rsid w:val="005469BD"/>
    <w:rsid w:val="00546CF6"/>
    <w:rsid w:val="00546F31"/>
    <w:rsid w:val="00547001"/>
    <w:rsid w:val="0054798B"/>
    <w:rsid w:val="00547C38"/>
    <w:rsid w:val="00547E14"/>
    <w:rsid w:val="00550147"/>
    <w:rsid w:val="00550218"/>
    <w:rsid w:val="0055026E"/>
    <w:rsid w:val="005507FC"/>
    <w:rsid w:val="00550875"/>
    <w:rsid w:val="005508FF"/>
    <w:rsid w:val="005509C8"/>
    <w:rsid w:val="005510C4"/>
    <w:rsid w:val="005512C2"/>
    <w:rsid w:val="005518DA"/>
    <w:rsid w:val="0055237E"/>
    <w:rsid w:val="00552416"/>
    <w:rsid w:val="005524CF"/>
    <w:rsid w:val="005528B2"/>
    <w:rsid w:val="0055299C"/>
    <w:rsid w:val="0055325E"/>
    <w:rsid w:val="00553B3C"/>
    <w:rsid w:val="00553D54"/>
    <w:rsid w:val="0055457F"/>
    <w:rsid w:val="00554D92"/>
    <w:rsid w:val="00555089"/>
    <w:rsid w:val="005551DC"/>
    <w:rsid w:val="00555491"/>
    <w:rsid w:val="0055575E"/>
    <w:rsid w:val="0055592D"/>
    <w:rsid w:val="00555B8E"/>
    <w:rsid w:val="00555C98"/>
    <w:rsid w:val="00556048"/>
    <w:rsid w:val="005564A0"/>
    <w:rsid w:val="005565C7"/>
    <w:rsid w:val="00556913"/>
    <w:rsid w:val="00556992"/>
    <w:rsid w:val="005569ED"/>
    <w:rsid w:val="00556AA3"/>
    <w:rsid w:val="00556FB8"/>
    <w:rsid w:val="005576E8"/>
    <w:rsid w:val="005577DF"/>
    <w:rsid w:val="005578F9"/>
    <w:rsid w:val="0055794C"/>
    <w:rsid w:val="00557DE7"/>
    <w:rsid w:val="00561301"/>
    <w:rsid w:val="005613D8"/>
    <w:rsid w:val="00561406"/>
    <w:rsid w:val="0056152C"/>
    <w:rsid w:val="005617F1"/>
    <w:rsid w:val="005618FB"/>
    <w:rsid w:val="00561949"/>
    <w:rsid w:val="00561979"/>
    <w:rsid w:val="00561AFE"/>
    <w:rsid w:val="00561B56"/>
    <w:rsid w:val="00561DCD"/>
    <w:rsid w:val="00561DD1"/>
    <w:rsid w:val="005620BE"/>
    <w:rsid w:val="005623CF"/>
    <w:rsid w:val="005628B5"/>
    <w:rsid w:val="00562DA4"/>
    <w:rsid w:val="00562DD3"/>
    <w:rsid w:val="00563341"/>
    <w:rsid w:val="00563626"/>
    <w:rsid w:val="0056382E"/>
    <w:rsid w:val="0056392D"/>
    <w:rsid w:val="00563989"/>
    <w:rsid w:val="00563FE7"/>
    <w:rsid w:val="0056416C"/>
    <w:rsid w:val="00564554"/>
    <w:rsid w:val="00564578"/>
    <w:rsid w:val="005651EF"/>
    <w:rsid w:val="0056526A"/>
    <w:rsid w:val="005657FD"/>
    <w:rsid w:val="0056600E"/>
    <w:rsid w:val="005665CE"/>
    <w:rsid w:val="00567048"/>
    <w:rsid w:val="00567360"/>
    <w:rsid w:val="0056790C"/>
    <w:rsid w:val="00570F0B"/>
    <w:rsid w:val="00570F48"/>
    <w:rsid w:val="00571AC4"/>
    <w:rsid w:val="005721E1"/>
    <w:rsid w:val="0057236C"/>
    <w:rsid w:val="00572695"/>
    <w:rsid w:val="005726E6"/>
    <w:rsid w:val="005731F4"/>
    <w:rsid w:val="005735F9"/>
    <w:rsid w:val="00573698"/>
    <w:rsid w:val="00573977"/>
    <w:rsid w:val="00573BB2"/>
    <w:rsid w:val="00573BD4"/>
    <w:rsid w:val="00573C96"/>
    <w:rsid w:val="005740FC"/>
    <w:rsid w:val="005741F8"/>
    <w:rsid w:val="00574288"/>
    <w:rsid w:val="0057467D"/>
    <w:rsid w:val="00574939"/>
    <w:rsid w:val="00574BD6"/>
    <w:rsid w:val="00574D2E"/>
    <w:rsid w:val="00574E75"/>
    <w:rsid w:val="0057517E"/>
    <w:rsid w:val="00575267"/>
    <w:rsid w:val="00575441"/>
    <w:rsid w:val="0057552F"/>
    <w:rsid w:val="00575A34"/>
    <w:rsid w:val="00575A7F"/>
    <w:rsid w:val="005760E2"/>
    <w:rsid w:val="00576266"/>
    <w:rsid w:val="005769A5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544"/>
    <w:rsid w:val="0058185B"/>
    <w:rsid w:val="00581AD0"/>
    <w:rsid w:val="00581DE0"/>
    <w:rsid w:val="005823D9"/>
    <w:rsid w:val="005826F4"/>
    <w:rsid w:val="00582B72"/>
    <w:rsid w:val="00582C2B"/>
    <w:rsid w:val="0058383C"/>
    <w:rsid w:val="00583C0C"/>
    <w:rsid w:val="00583C41"/>
    <w:rsid w:val="00583D42"/>
    <w:rsid w:val="005843F2"/>
    <w:rsid w:val="005849EC"/>
    <w:rsid w:val="005850A2"/>
    <w:rsid w:val="00585257"/>
    <w:rsid w:val="00585347"/>
    <w:rsid w:val="00585790"/>
    <w:rsid w:val="00585946"/>
    <w:rsid w:val="00585C30"/>
    <w:rsid w:val="00586594"/>
    <w:rsid w:val="00586B2E"/>
    <w:rsid w:val="00586CE2"/>
    <w:rsid w:val="00586D55"/>
    <w:rsid w:val="00586D64"/>
    <w:rsid w:val="0058745D"/>
    <w:rsid w:val="00587BFD"/>
    <w:rsid w:val="005904F4"/>
    <w:rsid w:val="005909F3"/>
    <w:rsid w:val="00591359"/>
    <w:rsid w:val="00591E68"/>
    <w:rsid w:val="00591FF9"/>
    <w:rsid w:val="005925D9"/>
    <w:rsid w:val="005926FC"/>
    <w:rsid w:val="00592BAC"/>
    <w:rsid w:val="0059302F"/>
    <w:rsid w:val="005932F9"/>
    <w:rsid w:val="00593338"/>
    <w:rsid w:val="00593651"/>
    <w:rsid w:val="00593961"/>
    <w:rsid w:val="00593AE6"/>
    <w:rsid w:val="00593AF3"/>
    <w:rsid w:val="00593D9D"/>
    <w:rsid w:val="00593EC3"/>
    <w:rsid w:val="0059410D"/>
    <w:rsid w:val="00594541"/>
    <w:rsid w:val="0059458F"/>
    <w:rsid w:val="005947FA"/>
    <w:rsid w:val="00594AAE"/>
    <w:rsid w:val="00594B98"/>
    <w:rsid w:val="00594E56"/>
    <w:rsid w:val="005955F5"/>
    <w:rsid w:val="00595935"/>
    <w:rsid w:val="00595A42"/>
    <w:rsid w:val="00595B19"/>
    <w:rsid w:val="00595D2B"/>
    <w:rsid w:val="00596397"/>
    <w:rsid w:val="005964DD"/>
    <w:rsid w:val="005979AC"/>
    <w:rsid w:val="00597B6B"/>
    <w:rsid w:val="00597E28"/>
    <w:rsid w:val="005A0070"/>
    <w:rsid w:val="005A01D2"/>
    <w:rsid w:val="005A03C7"/>
    <w:rsid w:val="005A05CD"/>
    <w:rsid w:val="005A09C0"/>
    <w:rsid w:val="005A0B26"/>
    <w:rsid w:val="005A0CE1"/>
    <w:rsid w:val="005A0D45"/>
    <w:rsid w:val="005A0F30"/>
    <w:rsid w:val="005A0F92"/>
    <w:rsid w:val="005A181C"/>
    <w:rsid w:val="005A18C0"/>
    <w:rsid w:val="005A1AA4"/>
    <w:rsid w:val="005A1CE6"/>
    <w:rsid w:val="005A2044"/>
    <w:rsid w:val="005A2CF1"/>
    <w:rsid w:val="005A2D5F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0EB"/>
    <w:rsid w:val="005A64AA"/>
    <w:rsid w:val="005A69E4"/>
    <w:rsid w:val="005A6C01"/>
    <w:rsid w:val="005A6C03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67E"/>
    <w:rsid w:val="005B178E"/>
    <w:rsid w:val="005B17E1"/>
    <w:rsid w:val="005B21E8"/>
    <w:rsid w:val="005B224A"/>
    <w:rsid w:val="005B24CB"/>
    <w:rsid w:val="005B2750"/>
    <w:rsid w:val="005B2C20"/>
    <w:rsid w:val="005B2E36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5718"/>
    <w:rsid w:val="005B63AC"/>
    <w:rsid w:val="005B6A13"/>
    <w:rsid w:val="005B6C6A"/>
    <w:rsid w:val="005B7882"/>
    <w:rsid w:val="005C060A"/>
    <w:rsid w:val="005C19B3"/>
    <w:rsid w:val="005C1BB2"/>
    <w:rsid w:val="005C1C8F"/>
    <w:rsid w:val="005C1D86"/>
    <w:rsid w:val="005C215A"/>
    <w:rsid w:val="005C21AE"/>
    <w:rsid w:val="005C2682"/>
    <w:rsid w:val="005C2A89"/>
    <w:rsid w:val="005C31B6"/>
    <w:rsid w:val="005C3693"/>
    <w:rsid w:val="005C45A9"/>
    <w:rsid w:val="005C471F"/>
    <w:rsid w:val="005C4AB7"/>
    <w:rsid w:val="005C4D15"/>
    <w:rsid w:val="005C4EAC"/>
    <w:rsid w:val="005C5090"/>
    <w:rsid w:val="005C561C"/>
    <w:rsid w:val="005C5ADB"/>
    <w:rsid w:val="005C5B8B"/>
    <w:rsid w:val="005C5BF2"/>
    <w:rsid w:val="005C5EE4"/>
    <w:rsid w:val="005C5FCF"/>
    <w:rsid w:val="005C6145"/>
    <w:rsid w:val="005C630E"/>
    <w:rsid w:val="005C63AE"/>
    <w:rsid w:val="005C654C"/>
    <w:rsid w:val="005C6625"/>
    <w:rsid w:val="005C69B4"/>
    <w:rsid w:val="005C6C28"/>
    <w:rsid w:val="005C7303"/>
    <w:rsid w:val="005C7757"/>
    <w:rsid w:val="005C77A0"/>
    <w:rsid w:val="005C77C2"/>
    <w:rsid w:val="005C7C54"/>
    <w:rsid w:val="005C7D60"/>
    <w:rsid w:val="005C7FB4"/>
    <w:rsid w:val="005D00D0"/>
    <w:rsid w:val="005D011D"/>
    <w:rsid w:val="005D0354"/>
    <w:rsid w:val="005D0530"/>
    <w:rsid w:val="005D0E39"/>
    <w:rsid w:val="005D0F2F"/>
    <w:rsid w:val="005D18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31"/>
    <w:rsid w:val="005D45C1"/>
    <w:rsid w:val="005D480D"/>
    <w:rsid w:val="005D4892"/>
    <w:rsid w:val="005D4935"/>
    <w:rsid w:val="005D4F60"/>
    <w:rsid w:val="005D4F7F"/>
    <w:rsid w:val="005D4FD6"/>
    <w:rsid w:val="005D523F"/>
    <w:rsid w:val="005D52D5"/>
    <w:rsid w:val="005D5688"/>
    <w:rsid w:val="005D5CB6"/>
    <w:rsid w:val="005D5D8A"/>
    <w:rsid w:val="005D5F55"/>
    <w:rsid w:val="005D61BA"/>
    <w:rsid w:val="005D663D"/>
    <w:rsid w:val="005D6680"/>
    <w:rsid w:val="005D6821"/>
    <w:rsid w:val="005D6843"/>
    <w:rsid w:val="005D6BE6"/>
    <w:rsid w:val="005D747E"/>
    <w:rsid w:val="005D78D0"/>
    <w:rsid w:val="005D78E5"/>
    <w:rsid w:val="005D791B"/>
    <w:rsid w:val="005D7DC8"/>
    <w:rsid w:val="005E058B"/>
    <w:rsid w:val="005E05B9"/>
    <w:rsid w:val="005E08FB"/>
    <w:rsid w:val="005E0EF0"/>
    <w:rsid w:val="005E1034"/>
    <w:rsid w:val="005E105A"/>
    <w:rsid w:val="005E1170"/>
    <w:rsid w:val="005E18C8"/>
    <w:rsid w:val="005E1A2B"/>
    <w:rsid w:val="005E20A6"/>
    <w:rsid w:val="005E2134"/>
    <w:rsid w:val="005E2263"/>
    <w:rsid w:val="005E23DD"/>
    <w:rsid w:val="005E2410"/>
    <w:rsid w:val="005E2E98"/>
    <w:rsid w:val="005E2F87"/>
    <w:rsid w:val="005E39D7"/>
    <w:rsid w:val="005E3A51"/>
    <w:rsid w:val="005E3ECA"/>
    <w:rsid w:val="005E429A"/>
    <w:rsid w:val="005E433C"/>
    <w:rsid w:val="005E491F"/>
    <w:rsid w:val="005E4ADB"/>
    <w:rsid w:val="005E4CAA"/>
    <w:rsid w:val="005E4F4B"/>
    <w:rsid w:val="005E4F99"/>
    <w:rsid w:val="005E53E5"/>
    <w:rsid w:val="005E559F"/>
    <w:rsid w:val="005E569E"/>
    <w:rsid w:val="005E5796"/>
    <w:rsid w:val="005E5C2B"/>
    <w:rsid w:val="005E5E16"/>
    <w:rsid w:val="005E6366"/>
    <w:rsid w:val="005E63F7"/>
    <w:rsid w:val="005E6A54"/>
    <w:rsid w:val="005E77D6"/>
    <w:rsid w:val="005E78AA"/>
    <w:rsid w:val="005E7A89"/>
    <w:rsid w:val="005E7C1D"/>
    <w:rsid w:val="005E7C56"/>
    <w:rsid w:val="005E7CAA"/>
    <w:rsid w:val="005E7CD2"/>
    <w:rsid w:val="005F01E5"/>
    <w:rsid w:val="005F025E"/>
    <w:rsid w:val="005F0265"/>
    <w:rsid w:val="005F0878"/>
    <w:rsid w:val="005F0974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17D"/>
    <w:rsid w:val="005F5420"/>
    <w:rsid w:val="005F5819"/>
    <w:rsid w:val="005F5843"/>
    <w:rsid w:val="005F59E9"/>
    <w:rsid w:val="005F5B31"/>
    <w:rsid w:val="005F5BA4"/>
    <w:rsid w:val="005F5C66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2BF"/>
    <w:rsid w:val="006002DD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2984"/>
    <w:rsid w:val="00603016"/>
    <w:rsid w:val="006030D0"/>
    <w:rsid w:val="0060359E"/>
    <w:rsid w:val="0060388B"/>
    <w:rsid w:val="00603CF5"/>
    <w:rsid w:val="00604214"/>
    <w:rsid w:val="00604444"/>
    <w:rsid w:val="006059BD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29D"/>
    <w:rsid w:val="00613A15"/>
    <w:rsid w:val="00613FBA"/>
    <w:rsid w:val="00614189"/>
    <w:rsid w:val="0061469F"/>
    <w:rsid w:val="00614A29"/>
    <w:rsid w:val="00614F92"/>
    <w:rsid w:val="0061523B"/>
    <w:rsid w:val="00615591"/>
    <w:rsid w:val="00615637"/>
    <w:rsid w:val="00615AF7"/>
    <w:rsid w:val="00615B7D"/>
    <w:rsid w:val="00615D8E"/>
    <w:rsid w:val="00615F10"/>
    <w:rsid w:val="006163E7"/>
    <w:rsid w:val="00616B31"/>
    <w:rsid w:val="00616E7B"/>
    <w:rsid w:val="00616F06"/>
    <w:rsid w:val="006172DC"/>
    <w:rsid w:val="00617D28"/>
    <w:rsid w:val="00617E46"/>
    <w:rsid w:val="00620195"/>
    <w:rsid w:val="006201A3"/>
    <w:rsid w:val="006202D5"/>
    <w:rsid w:val="0062065E"/>
    <w:rsid w:val="0062080A"/>
    <w:rsid w:val="00620BFC"/>
    <w:rsid w:val="006210C2"/>
    <w:rsid w:val="006212A6"/>
    <w:rsid w:val="006217A6"/>
    <w:rsid w:val="00621A23"/>
    <w:rsid w:val="00621BA0"/>
    <w:rsid w:val="00621F01"/>
    <w:rsid w:val="00622EF5"/>
    <w:rsid w:val="00623094"/>
    <w:rsid w:val="00623A3B"/>
    <w:rsid w:val="00623EA9"/>
    <w:rsid w:val="006242FF"/>
    <w:rsid w:val="006244D7"/>
    <w:rsid w:val="0062482F"/>
    <w:rsid w:val="00624EA0"/>
    <w:rsid w:val="00625231"/>
    <w:rsid w:val="00625351"/>
    <w:rsid w:val="00625703"/>
    <w:rsid w:val="00626EB9"/>
    <w:rsid w:val="00626EFB"/>
    <w:rsid w:val="00626F1C"/>
    <w:rsid w:val="00627491"/>
    <w:rsid w:val="00630A11"/>
    <w:rsid w:val="00630D59"/>
    <w:rsid w:val="00630ED2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07B"/>
    <w:rsid w:val="0063386C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32D"/>
    <w:rsid w:val="00635604"/>
    <w:rsid w:val="00635733"/>
    <w:rsid w:val="0063576F"/>
    <w:rsid w:val="00635ACB"/>
    <w:rsid w:val="00635B88"/>
    <w:rsid w:val="00635D45"/>
    <w:rsid w:val="00635F59"/>
    <w:rsid w:val="00636047"/>
    <w:rsid w:val="0063663D"/>
    <w:rsid w:val="006367D9"/>
    <w:rsid w:val="00636D50"/>
    <w:rsid w:val="00640226"/>
    <w:rsid w:val="00640588"/>
    <w:rsid w:val="00640D1C"/>
    <w:rsid w:val="0064136A"/>
    <w:rsid w:val="00641435"/>
    <w:rsid w:val="006414D3"/>
    <w:rsid w:val="006416A6"/>
    <w:rsid w:val="00641A78"/>
    <w:rsid w:val="00641CE3"/>
    <w:rsid w:val="00641D33"/>
    <w:rsid w:val="00641DCF"/>
    <w:rsid w:val="006422CC"/>
    <w:rsid w:val="0064236D"/>
    <w:rsid w:val="00642380"/>
    <w:rsid w:val="006427C1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5D8B"/>
    <w:rsid w:val="006460CE"/>
    <w:rsid w:val="0064688F"/>
    <w:rsid w:val="00646B3A"/>
    <w:rsid w:val="0064702C"/>
    <w:rsid w:val="006474B2"/>
    <w:rsid w:val="00647B2E"/>
    <w:rsid w:val="00647D0E"/>
    <w:rsid w:val="00650986"/>
    <w:rsid w:val="00650BCF"/>
    <w:rsid w:val="0065193B"/>
    <w:rsid w:val="00651A18"/>
    <w:rsid w:val="00651DA4"/>
    <w:rsid w:val="0065274D"/>
    <w:rsid w:val="006527B6"/>
    <w:rsid w:val="00652AD9"/>
    <w:rsid w:val="00652DB6"/>
    <w:rsid w:val="00653560"/>
    <w:rsid w:val="00653669"/>
    <w:rsid w:val="00653727"/>
    <w:rsid w:val="00653F53"/>
    <w:rsid w:val="006542B6"/>
    <w:rsid w:val="006547FE"/>
    <w:rsid w:val="00655129"/>
    <w:rsid w:val="00656626"/>
    <w:rsid w:val="00656769"/>
    <w:rsid w:val="006568F6"/>
    <w:rsid w:val="00656A75"/>
    <w:rsid w:val="00656CED"/>
    <w:rsid w:val="006572C1"/>
    <w:rsid w:val="006578CD"/>
    <w:rsid w:val="00657948"/>
    <w:rsid w:val="00657982"/>
    <w:rsid w:val="00657C80"/>
    <w:rsid w:val="00657D6C"/>
    <w:rsid w:val="00660373"/>
    <w:rsid w:val="006607D1"/>
    <w:rsid w:val="00660828"/>
    <w:rsid w:val="006611BA"/>
    <w:rsid w:val="0066142F"/>
    <w:rsid w:val="00661719"/>
    <w:rsid w:val="0066210B"/>
    <w:rsid w:val="006621EC"/>
    <w:rsid w:val="0066229D"/>
    <w:rsid w:val="006626FF"/>
    <w:rsid w:val="00662B22"/>
    <w:rsid w:val="00662FD8"/>
    <w:rsid w:val="006631D6"/>
    <w:rsid w:val="00663A95"/>
    <w:rsid w:val="00663E3D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8AB"/>
    <w:rsid w:val="00666AE8"/>
    <w:rsid w:val="00666C44"/>
    <w:rsid w:val="00666D6B"/>
    <w:rsid w:val="00666FC0"/>
    <w:rsid w:val="00667151"/>
    <w:rsid w:val="006672F3"/>
    <w:rsid w:val="00667546"/>
    <w:rsid w:val="006677ED"/>
    <w:rsid w:val="00667867"/>
    <w:rsid w:val="00667AEF"/>
    <w:rsid w:val="00667D41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31FB"/>
    <w:rsid w:val="00673321"/>
    <w:rsid w:val="00673370"/>
    <w:rsid w:val="00674240"/>
    <w:rsid w:val="00675231"/>
    <w:rsid w:val="0067561D"/>
    <w:rsid w:val="006756A4"/>
    <w:rsid w:val="00675DC5"/>
    <w:rsid w:val="006761E9"/>
    <w:rsid w:val="00676242"/>
    <w:rsid w:val="006762AD"/>
    <w:rsid w:val="00676529"/>
    <w:rsid w:val="00676884"/>
    <w:rsid w:val="00676A66"/>
    <w:rsid w:val="00676B8C"/>
    <w:rsid w:val="00676D13"/>
    <w:rsid w:val="00676D17"/>
    <w:rsid w:val="00676F06"/>
    <w:rsid w:val="00677AFD"/>
    <w:rsid w:val="00677B65"/>
    <w:rsid w:val="00677E59"/>
    <w:rsid w:val="006801A2"/>
    <w:rsid w:val="00680634"/>
    <w:rsid w:val="0068098E"/>
    <w:rsid w:val="006813A9"/>
    <w:rsid w:val="006814D3"/>
    <w:rsid w:val="0068176E"/>
    <w:rsid w:val="00681A91"/>
    <w:rsid w:val="00681CA1"/>
    <w:rsid w:val="006832D2"/>
    <w:rsid w:val="00683563"/>
    <w:rsid w:val="006844A5"/>
    <w:rsid w:val="006844AC"/>
    <w:rsid w:val="00684CFE"/>
    <w:rsid w:val="006852C6"/>
    <w:rsid w:val="006852FA"/>
    <w:rsid w:val="00685353"/>
    <w:rsid w:val="00685444"/>
    <w:rsid w:val="00685505"/>
    <w:rsid w:val="0068555C"/>
    <w:rsid w:val="00685BB5"/>
    <w:rsid w:val="00685CA3"/>
    <w:rsid w:val="00686135"/>
    <w:rsid w:val="00686904"/>
    <w:rsid w:val="006873D7"/>
    <w:rsid w:val="00687B82"/>
    <w:rsid w:val="00687DE4"/>
    <w:rsid w:val="006900E4"/>
    <w:rsid w:val="0069010A"/>
    <w:rsid w:val="0069013A"/>
    <w:rsid w:val="006903B7"/>
    <w:rsid w:val="00690595"/>
    <w:rsid w:val="00691F67"/>
    <w:rsid w:val="00692143"/>
    <w:rsid w:val="0069264E"/>
    <w:rsid w:val="006926DC"/>
    <w:rsid w:val="0069292F"/>
    <w:rsid w:val="00692A23"/>
    <w:rsid w:val="00692D82"/>
    <w:rsid w:val="00692EEF"/>
    <w:rsid w:val="006939D8"/>
    <w:rsid w:val="00694028"/>
    <w:rsid w:val="00694C07"/>
    <w:rsid w:val="0069518E"/>
    <w:rsid w:val="00695205"/>
    <w:rsid w:val="00695420"/>
    <w:rsid w:val="0069557D"/>
    <w:rsid w:val="0069558A"/>
    <w:rsid w:val="0069570A"/>
    <w:rsid w:val="0069608E"/>
    <w:rsid w:val="006961E7"/>
    <w:rsid w:val="00696692"/>
    <w:rsid w:val="00696783"/>
    <w:rsid w:val="00697042"/>
    <w:rsid w:val="00697A29"/>
    <w:rsid w:val="00697FD7"/>
    <w:rsid w:val="006A0027"/>
    <w:rsid w:val="006A003F"/>
    <w:rsid w:val="006A061F"/>
    <w:rsid w:val="006A0925"/>
    <w:rsid w:val="006A0A74"/>
    <w:rsid w:val="006A0AC6"/>
    <w:rsid w:val="006A1206"/>
    <w:rsid w:val="006A154A"/>
    <w:rsid w:val="006A20F3"/>
    <w:rsid w:val="006A21C4"/>
    <w:rsid w:val="006A2534"/>
    <w:rsid w:val="006A28B6"/>
    <w:rsid w:val="006A37E0"/>
    <w:rsid w:val="006A3CD8"/>
    <w:rsid w:val="006A4030"/>
    <w:rsid w:val="006A445A"/>
    <w:rsid w:val="006A45B1"/>
    <w:rsid w:val="006A4E47"/>
    <w:rsid w:val="006A5475"/>
    <w:rsid w:val="006A5CDA"/>
    <w:rsid w:val="006A5D97"/>
    <w:rsid w:val="006A5D9A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A58"/>
    <w:rsid w:val="006B1ABD"/>
    <w:rsid w:val="006B1B97"/>
    <w:rsid w:val="006B2043"/>
    <w:rsid w:val="006B2918"/>
    <w:rsid w:val="006B2B83"/>
    <w:rsid w:val="006B2B8E"/>
    <w:rsid w:val="006B2C45"/>
    <w:rsid w:val="006B2DCA"/>
    <w:rsid w:val="006B2E24"/>
    <w:rsid w:val="006B30CD"/>
    <w:rsid w:val="006B3221"/>
    <w:rsid w:val="006B359A"/>
    <w:rsid w:val="006B389F"/>
    <w:rsid w:val="006B39A1"/>
    <w:rsid w:val="006B3DCA"/>
    <w:rsid w:val="006B4300"/>
    <w:rsid w:val="006B5A2E"/>
    <w:rsid w:val="006B5A4D"/>
    <w:rsid w:val="006B66B0"/>
    <w:rsid w:val="006B66C6"/>
    <w:rsid w:val="006B6916"/>
    <w:rsid w:val="006B6B59"/>
    <w:rsid w:val="006B6BBC"/>
    <w:rsid w:val="006B6C14"/>
    <w:rsid w:val="006B7039"/>
    <w:rsid w:val="006B731B"/>
    <w:rsid w:val="006B75D6"/>
    <w:rsid w:val="006B7E11"/>
    <w:rsid w:val="006B7F90"/>
    <w:rsid w:val="006C0A25"/>
    <w:rsid w:val="006C0D63"/>
    <w:rsid w:val="006C13EC"/>
    <w:rsid w:val="006C16C3"/>
    <w:rsid w:val="006C1926"/>
    <w:rsid w:val="006C1AD6"/>
    <w:rsid w:val="006C1F1A"/>
    <w:rsid w:val="006C2056"/>
    <w:rsid w:val="006C24D9"/>
    <w:rsid w:val="006C2B63"/>
    <w:rsid w:val="006C32DC"/>
    <w:rsid w:val="006C3431"/>
    <w:rsid w:val="006C3848"/>
    <w:rsid w:val="006C39A3"/>
    <w:rsid w:val="006C3F46"/>
    <w:rsid w:val="006C42D4"/>
    <w:rsid w:val="006C46B5"/>
    <w:rsid w:val="006C4C91"/>
    <w:rsid w:val="006C4FA3"/>
    <w:rsid w:val="006C5395"/>
    <w:rsid w:val="006C5746"/>
    <w:rsid w:val="006C5DBA"/>
    <w:rsid w:val="006C5EAE"/>
    <w:rsid w:val="006C63DF"/>
    <w:rsid w:val="006C679E"/>
    <w:rsid w:val="006C6A23"/>
    <w:rsid w:val="006C71C9"/>
    <w:rsid w:val="006C7961"/>
    <w:rsid w:val="006C7B6F"/>
    <w:rsid w:val="006C7CE8"/>
    <w:rsid w:val="006D003B"/>
    <w:rsid w:val="006D0312"/>
    <w:rsid w:val="006D0340"/>
    <w:rsid w:val="006D0433"/>
    <w:rsid w:val="006D0C29"/>
    <w:rsid w:val="006D0C5B"/>
    <w:rsid w:val="006D0E0B"/>
    <w:rsid w:val="006D10CE"/>
    <w:rsid w:val="006D1B4B"/>
    <w:rsid w:val="006D1CA1"/>
    <w:rsid w:val="006D1E48"/>
    <w:rsid w:val="006D2168"/>
    <w:rsid w:val="006D28E7"/>
    <w:rsid w:val="006D29A9"/>
    <w:rsid w:val="006D2A11"/>
    <w:rsid w:val="006D3188"/>
    <w:rsid w:val="006D31D0"/>
    <w:rsid w:val="006D354E"/>
    <w:rsid w:val="006D41C0"/>
    <w:rsid w:val="006D4488"/>
    <w:rsid w:val="006D44AA"/>
    <w:rsid w:val="006D483C"/>
    <w:rsid w:val="006D4988"/>
    <w:rsid w:val="006D49CC"/>
    <w:rsid w:val="006D54DA"/>
    <w:rsid w:val="006D5945"/>
    <w:rsid w:val="006D5E2A"/>
    <w:rsid w:val="006D61DB"/>
    <w:rsid w:val="006D6B9A"/>
    <w:rsid w:val="006D70CC"/>
    <w:rsid w:val="006D7262"/>
    <w:rsid w:val="006D72C8"/>
    <w:rsid w:val="006D77C3"/>
    <w:rsid w:val="006D7824"/>
    <w:rsid w:val="006D782B"/>
    <w:rsid w:val="006D7A48"/>
    <w:rsid w:val="006D7BCD"/>
    <w:rsid w:val="006D7FE3"/>
    <w:rsid w:val="006E003C"/>
    <w:rsid w:val="006E0211"/>
    <w:rsid w:val="006E0319"/>
    <w:rsid w:val="006E0426"/>
    <w:rsid w:val="006E0514"/>
    <w:rsid w:val="006E0AF9"/>
    <w:rsid w:val="006E0EF5"/>
    <w:rsid w:val="006E1406"/>
    <w:rsid w:val="006E1408"/>
    <w:rsid w:val="006E18F5"/>
    <w:rsid w:val="006E1900"/>
    <w:rsid w:val="006E1D64"/>
    <w:rsid w:val="006E2078"/>
    <w:rsid w:val="006E207E"/>
    <w:rsid w:val="006E2168"/>
    <w:rsid w:val="006E2190"/>
    <w:rsid w:val="006E2205"/>
    <w:rsid w:val="006E2211"/>
    <w:rsid w:val="006E24CC"/>
    <w:rsid w:val="006E2858"/>
    <w:rsid w:val="006E29F9"/>
    <w:rsid w:val="006E2A09"/>
    <w:rsid w:val="006E2ACF"/>
    <w:rsid w:val="006E2E57"/>
    <w:rsid w:val="006E2F63"/>
    <w:rsid w:val="006E2FEC"/>
    <w:rsid w:val="006E30C3"/>
    <w:rsid w:val="006E3176"/>
    <w:rsid w:val="006E32D6"/>
    <w:rsid w:val="006E3656"/>
    <w:rsid w:val="006E3789"/>
    <w:rsid w:val="006E3873"/>
    <w:rsid w:val="006E4373"/>
    <w:rsid w:val="006E444F"/>
    <w:rsid w:val="006E46C7"/>
    <w:rsid w:val="006E4737"/>
    <w:rsid w:val="006E4911"/>
    <w:rsid w:val="006E5131"/>
    <w:rsid w:val="006E536B"/>
    <w:rsid w:val="006E55A6"/>
    <w:rsid w:val="006E56B0"/>
    <w:rsid w:val="006E570B"/>
    <w:rsid w:val="006E595B"/>
    <w:rsid w:val="006E59EC"/>
    <w:rsid w:val="006E5C80"/>
    <w:rsid w:val="006E5F13"/>
    <w:rsid w:val="006E6E9B"/>
    <w:rsid w:val="006E6F8A"/>
    <w:rsid w:val="006E708A"/>
    <w:rsid w:val="006E7356"/>
    <w:rsid w:val="006E78DE"/>
    <w:rsid w:val="006E7F68"/>
    <w:rsid w:val="006F0449"/>
    <w:rsid w:val="006F09F8"/>
    <w:rsid w:val="006F0B59"/>
    <w:rsid w:val="006F0C60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6DF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B25"/>
    <w:rsid w:val="006F6C65"/>
    <w:rsid w:val="006F6F06"/>
    <w:rsid w:val="006F6F5D"/>
    <w:rsid w:val="006F6FE8"/>
    <w:rsid w:val="006F71AE"/>
    <w:rsid w:val="006F78C5"/>
    <w:rsid w:val="006F7B62"/>
    <w:rsid w:val="006F7B6C"/>
    <w:rsid w:val="006F7D1D"/>
    <w:rsid w:val="006F7DE8"/>
    <w:rsid w:val="007003A6"/>
    <w:rsid w:val="007004A3"/>
    <w:rsid w:val="00700964"/>
    <w:rsid w:val="00700F10"/>
    <w:rsid w:val="0070114E"/>
    <w:rsid w:val="0070131F"/>
    <w:rsid w:val="0070150F"/>
    <w:rsid w:val="00701771"/>
    <w:rsid w:val="00701E19"/>
    <w:rsid w:val="00701F2D"/>
    <w:rsid w:val="007024E1"/>
    <w:rsid w:val="00702504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B38"/>
    <w:rsid w:val="00703D14"/>
    <w:rsid w:val="00704EDB"/>
    <w:rsid w:val="00704F56"/>
    <w:rsid w:val="00705109"/>
    <w:rsid w:val="00705356"/>
    <w:rsid w:val="0070574B"/>
    <w:rsid w:val="007060D9"/>
    <w:rsid w:val="007067C3"/>
    <w:rsid w:val="007069E6"/>
    <w:rsid w:val="00706A82"/>
    <w:rsid w:val="00706DE5"/>
    <w:rsid w:val="00707324"/>
    <w:rsid w:val="007074C5"/>
    <w:rsid w:val="0070790D"/>
    <w:rsid w:val="00707F9E"/>
    <w:rsid w:val="00710134"/>
    <w:rsid w:val="007102D5"/>
    <w:rsid w:val="00710587"/>
    <w:rsid w:val="00710A7B"/>
    <w:rsid w:val="00710AEA"/>
    <w:rsid w:val="00710EAC"/>
    <w:rsid w:val="00710F9F"/>
    <w:rsid w:val="007113FF"/>
    <w:rsid w:val="00711AC5"/>
    <w:rsid w:val="00711DF6"/>
    <w:rsid w:val="0071208D"/>
    <w:rsid w:val="00712182"/>
    <w:rsid w:val="00712767"/>
    <w:rsid w:val="0071294B"/>
    <w:rsid w:val="00713085"/>
    <w:rsid w:val="007130E5"/>
    <w:rsid w:val="00713101"/>
    <w:rsid w:val="00713531"/>
    <w:rsid w:val="00713654"/>
    <w:rsid w:val="00713681"/>
    <w:rsid w:val="00713A3D"/>
    <w:rsid w:val="00713AE1"/>
    <w:rsid w:val="00713D77"/>
    <w:rsid w:val="007141EE"/>
    <w:rsid w:val="007142C7"/>
    <w:rsid w:val="007147DD"/>
    <w:rsid w:val="007149F6"/>
    <w:rsid w:val="00714F25"/>
    <w:rsid w:val="00715484"/>
    <w:rsid w:val="007156BC"/>
    <w:rsid w:val="007159DA"/>
    <w:rsid w:val="00715BDD"/>
    <w:rsid w:val="00715CDB"/>
    <w:rsid w:val="00716858"/>
    <w:rsid w:val="00716D54"/>
    <w:rsid w:val="00717001"/>
    <w:rsid w:val="007176AB"/>
    <w:rsid w:val="007176DD"/>
    <w:rsid w:val="00717E04"/>
    <w:rsid w:val="00717F33"/>
    <w:rsid w:val="00720645"/>
    <w:rsid w:val="00720CBB"/>
    <w:rsid w:val="00720D7C"/>
    <w:rsid w:val="0072105E"/>
    <w:rsid w:val="00721539"/>
    <w:rsid w:val="00721896"/>
    <w:rsid w:val="0072198C"/>
    <w:rsid w:val="00721DA6"/>
    <w:rsid w:val="00721F85"/>
    <w:rsid w:val="00722194"/>
    <w:rsid w:val="007227EF"/>
    <w:rsid w:val="00722804"/>
    <w:rsid w:val="00722C70"/>
    <w:rsid w:val="00722C8B"/>
    <w:rsid w:val="00722CD1"/>
    <w:rsid w:val="0072316C"/>
    <w:rsid w:val="00723233"/>
    <w:rsid w:val="00723C91"/>
    <w:rsid w:val="00723F9B"/>
    <w:rsid w:val="007241CF"/>
    <w:rsid w:val="007242C8"/>
    <w:rsid w:val="0072441D"/>
    <w:rsid w:val="00724690"/>
    <w:rsid w:val="007246DC"/>
    <w:rsid w:val="00724849"/>
    <w:rsid w:val="00724BCE"/>
    <w:rsid w:val="00724E68"/>
    <w:rsid w:val="00724FD1"/>
    <w:rsid w:val="007251E0"/>
    <w:rsid w:val="0072525E"/>
    <w:rsid w:val="0072527A"/>
    <w:rsid w:val="007255B8"/>
    <w:rsid w:val="007258A0"/>
    <w:rsid w:val="007258BE"/>
    <w:rsid w:val="007268DC"/>
    <w:rsid w:val="00726A97"/>
    <w:rsid w:val="00726DE9"/>
    <w:rsid w:val="00726EBA"/>
    <w:rsid w:val="00727BE6"/>
    <w:rsid w:val="007300B0"/>
    <w:rsid w:val="00730711"/>
    <w:rsid w:val="007307A8"/>
    <w:rsid w:val="0073088C"/>
    <w:rsid w:val="0073125D"/>
    <w:rsid w:val="007312A6"/>
    <w:rsid w:val="00731367"/>
    <w:rsid w:val="007315DC"/>
    <w:rsid w:val="00731D02"/>
    <w:rsid w:val="007322C5"/>
    <w:rsid w:val="0073232E"/>
    <w:rsid w:val="007326FB"/>
    <w:rsid w:val="00732717"/>
    <w:rsid w:val="00732959"/>
    <w:rsid w:val="00732AB1"/>
    <w:rsid w:val="007333B7"/>
    <w:rsid w:val="007336FD"/>
    <w:rsid w:val="00733737"/>
    <w:rsid w:val="007338F2"/>
    <w:rsid w:val="00733B21"/>
    <w:rsid w:val="00733C91"/>
    <w:rsid w:val="0073401E"/>
    <w:rsid w:val="007340BD"/>
    <w:rsid w:val="007342FF"/>
    <w:rsid w:val="00734361"/>
    <w:rsid w:val="00734410"/>
    <w:rsid w:val="00734476"/>
    <w:rsid w:val="0073454D"/>
    <w:rsid w:val="00734B75"/>
    <w:rsid w:val="00734F79"/>
    <w:rsid w:val="0073509A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0CA1"/>
    <w:rsid w:val="00741012"/>
    <w:rsid w:val="007413EB"/>
    <w:rsid w:val="0074144D"/>
    <w:rsid w:val="007415BB"/>
    <w:rsid w:val="007416D7"/>
    <w:rsid w:val="00741907"/>
    <w:rsid w:val="00741A92"/>
    <w:rsid w:val="00741EC5"/>
    <w:rsid w:val="00742002"/>
    <w:rsid w:val="00742028"/>
    <w:rsid w:val="007425C8"/>
    <w:rsid w:val="007429FC"/>
    <w:rsid w:val="00742CCF"/>
    <w:rsid w:val="00742FDF"/>
    <w:rsid w:val="0074305A"/>
    <w:rsid w:val="00743109"/>
    <w:rsid w:val="0074357D"/>
    <w:rsid w:val="007439E2"/>
    <w:rsid w:val="00743D2F"/>
    <w:rsid w:val="00743E7F"/>
    <w:rsid w:val="007442E1"/>
    <w:rsid w:val="007443E4"/>
    <w:rsid w:val="0074487E"/>
    <w:rsid w:val="00745833"/>
    <w:rsid w:val="00745CD5"/>
    <w:rsid w:val="00745D39"/>
    <w:rsid w:val="00746775"/>
    <w:rsid w:val="00746BE6"/>
    <w:rsid w:val="00746CE7"/>
    <w:rsid w:val="0074739B"/>
    <w:rsid w:val="00747B91"/>
    <w:rsid w:val="00747C98"/>
    <w:rsid w:val="007502EE"/>
    <w:rsid w:val="0075047A"/>
    <w:rsid w:val="00750D2C"/>
    <w:rsid w:val="00750F5A"/>
    <w:rsid w:val="00751022"/>
    <w:rsid w:val="007510F2"/>
    <w:rsid w:val="007510FB"/>
    <w:rsid w:val="007511D7"/>
    <w:rsid w:val="0075128C"/>
    <w:rsid w:val="00751946"/>
    <w:rsid w:val="00752097"/>
    <w:rsid w:val="00752D5F"/>
    <w:rsid w:val="00753578"/>
    <w:rsid w:val="007538DF"/>
    <w:rsid w:val="0075396D"/>
    <w:rsid w:val="00753AFE"/>
    <w:rsid w:val="00753EE3"/>
    <w:rsid w:val="007545C4"/>
    <w:rsid w:val="00754643"/>
    <w:rsid w:val="00754675"/>
    <w:rsid w:val="0075469B"/>
    <w:rsid w:val="00754800"/>
    <w:rsid w:val="0075520C"/>
    <w:rsid w:val="00755FCD"/>
    <w:rsid w:val="0075603B"/>
    <w:rsid w:val="00756233"/>
    <w:rsid w:val="00756484"/>
    <w:rsid w:val="00756929"/>
    <w:rsid w:val="0075698E"/>
    <w:rsid w:val="00756B3A"/>
    <w:rsid w:val="00756B44"/>
    <w:rsid w:val="00757696"/>
    <w:rsid w:val="0075787C"/>
    <w:rsid w:val="00757CA8"/>
    <w:rsid w:val="00760217"/>
    <w:rsid w:val="0076047E"/>
    <w:rsid w:val="0076089E"/>
    <w:rsid w:val="00760DA7"/>
    <w:rsid w:val="007610D8"/>
    <w:rsid w:val="00761177"/>
    <w:rsid w:val="00761EB8"/>
    <w:rsid w:val="00762454"/>
    <w:rsid w:val="00762BCA"/>
    <w:rsid w:val="00763230"/>
    <w:rsid w:val="007634EF"/>
    <w:rsid w:val="0076376E"/>
    <w:rsid w:val="0076381A"/>
    <w:rsid w:val="00763935"/>
    <w:rsid w:val="00763CF8"/>
    <w:rsid w:val="00763F1D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6A33"/>
    <w:rsid w:val="0076751E"/>
    <w:rsid w:val="0076769A"/>
    <w:rsid w:val="00767985"/>
    <w:rsid w:val="00767A9C"/>
    <w:rsid w:val="00770172"/>
    <w:rsid w:val="007712C2"/>
    <w:rsid w:val="00771A37"/>
    <w:rsid w:val="00771CDE"/>
    <w:rsid w:val="007722A4"/>
    <w:rsid w:val="007726DC"/>
    <w:rsid w:val="00772F6B"/>
    <w:rsid w:val="00773126"/>
    <w:rsid w:val="00773229"/>
    <w:rsid w:val="00773385"/>
    <w:rsid w:val="00773623"/>
    <w:rsid w:val="0077369B"/>
    <w:rsid w:val="007739DA"/>
    <w:rsid w:val="00773F9F"/>
    <w:rsid w:val="007743D7"/>
    <w:rsid w:val="007746F5"/>
    <w:rsid w:val="007749A2"/>
    <w:rsid w:val="00775369"/>
    <w:rsid w:val="007757B5"/>
    <w:rsid w:val="0077585F"/>
    <w:rsid w:val="00775A56"/>
    <w:rsid w:val="00775BA3"/>
    <w:rsid w:val="00775BF8"/>
    <w:rsid w:val="00775CD8"/>
    <w:rsid w:val="007763C0"/>
    <w:rsid w:val="00776652"/>
    <w:rsid w:val="007774C6"/>
    <w:rsid w:val="0077759C"/>
    <w:rsid w:val="007802F9"/>
    <w:rsid w:val="00780321"/>
    <w:rsid w:val="0078043A"/>
    <w:rsid w:val="00780535"/>
    <w:rsid w:val="007810C2"/>
    <w:rsid w:val="007811C5"/>
    <w:rsid w:val="00781918"/>
    <w:rsid w:val="007819B0"/>
    <w:rsid w:val="00781BEE"/>
    <w:rsid w:val="00781CB6"/>
    <w:rsid w:val="00781E43"/>
    <w:rsid w:val="00782273"/>
    <w:rsid w:val="007829E1"/>
    <w:rsid w:val="00782A72"/>
    <w:rsid w:val="00782B7C"/>
    <w:rsid w:val="007834E0"/>
    <w:rsid w:val="007836D5"/>
    <w:rsid w:val="007836E5"/>
    <w:rsid w:val="007840C3"/>
    <w:rsid w:val="00784122"/>
    <w:rsid w:val="00784773"/>
    <w:rsid w:val="007848ED"/>
    <w:rsid w:val="00784E66"/>
    <w:rsid w:val="00784F73"/>
    <w:rsid w:val="007850DD"/>
    <w:rsid w:val="007852E8"/>
    <w:rsid w:val="00785D87"/>
    <w:rsid w:val="0078703E"/>
    <w:rsid w:val="00787431"/>
    <w:rsid w:val="007878D7"/>
    <w:rsid w:val="00787D23"/>
    <w:rsid w:val="00787F04"/>
    <w:rsid w:val="00787FAD"/>
    <w:rsid w:val="007904D4"/>
    <w:rsid w:val="00790797"/>
    <w:rsid w:val="00790A7F"/>
    <w:rsid w:val="00790DBF"/>
    <w:rsid w:val="0079107F"/>
    <w:rsid w:val="007915C9"/>
    <w:rsid w:val="00791644"/>
    <w:rsid w:val="0079178F"/>
    <w:rsid w:val="00791B11"/>
    <w:rsid w:val="00791BDC"/>
    <w:rsid w:val="00791BF7"/>
    <w:rsid w:val="007927E5"/>
    <w:rsid w:val="0079290F"/>
    <w:rsid w:val="00792A38"/>
    <w:rsid w:val="00792FDA"/>
    <w:rsid w:val="00793133"/>
    <w:rsid w:val="00793201"/>
    <w:rsid w:val="007932D7"/>
    <w:rsid w:val="0079393D"/>
    <w:rsid w:val="0079415A"/>
    <w:rsid w:val="00794163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4A3"/>
    <w:rsid w:val="007969A2"/>
    <w:rsid w:val="007971BB"/>
    <w:rsid w:val="007971BD"/>
    <w:rsid w:val="007974CE"/>
    <w:rsid w:val="00797615"/>
    <w:rsid w:val="007979A3"/>
    <w:rsid w:val="00797AD6"/>
    <w:rsid w:val="00797CBF"/>
    <w:rsid w:val="007A0248"/>
    <w:rsid w:val="007A0480"/>
    <w:rsid w:val="007A092F"/>
    <w:rsid w:val="007A0FCB"/>
    <w:rsid w:val="007A17B3"/>
    <w:rsid w:val="007A1A1C"/>
    <w:rsid w:val="007A25B1"/>
    <w:rsid w:val="007A2AA3"/>
    <w:rsid w:val="007A2CEF"/>
    <w:rsid w:val="007A2D1A"/>
    <w:rsid w:val="007A2D7E"/>
    <w:rsid w:val="007A324F"/>
    <w:rsid w:val="007A3776"/>
    <w:rsid w:val="007A3D45"/>
    <w:rsid w:val="007A3FE8"/>
    <w:rsid w:val="007A40D5"/>
    <w:rsid w:val="007A4251"/>
    <w:rsid w:val="007A4525"/>
    <w:rsid w:val="007A4B77"/>
    <w:rsid w:val="007A4ECA"/>
    <w:rsid w:val="007A4FC1"/>
    <w:rsid w:val="007A51A7"/>
    <w:rsid w:val="007A54D2"/>
    <w:rsid w:val="007A5C46"/>
    <w:rsid w:val="007A5F2C"/>
    <w:rsid w:val="007A61DF"/>
    <w:rsid w:val="007A63B1"/>
    <w:rsid w:val="007A6E65"/>
    <w:rsid w:val="007A717C"/>
    <w:rsid w:val="007A72BE"/>
    <w:rsid w:val="007A74E1"/>
    <w:rsid w:val="007A7883"/>
    <w:rsid w:val="007A79E6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0C3"/>
    <w:rsid w:val="007B14A1"/>
    <w:rsid w:val="007B1693"/>
    <w:rsid w:val="007B1B1A"/>
    <w:rsid w:val="007B1E34"/>
    <w:rsid w:val="007B232E"/>
    <w:rsid w:val="007B2550"/>
    <w:rsid w:val="007B2822"/>
    <w:rsid w:val="007B2AE2"/>
    <w:rsid w:val="007B2BE5"/>
    <w:rsid w:val="007B2EB1"/>
    <w:rsid w:val="007B2FD8"/>
    <w:rsid w:val="007B3154"/>
    <w:rsid w:val="007B39A9"/>
    <w:rsid w:val="007B3B02"/>
    <w:rsid w:val="007B3CE5"/>
    <w:rsid w:val="007B3CE9"/>
    <w:rsid w:val="007B3F2A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67FC"/>
    <w:rsid w:val="007B7190"/>
    <w:rsid w:val="007B7BAD"/>
    <w:rsid w:val="007B7D4A"/>
    <w:rsid w:val="007B7ECB"/>
    <w:rsid w:val="007B7F92"/>
    <w:rsid w:val="007C006A"/>
    <w:rsid w:val="007C0221"/>
    <w:rsid w:val="007C0235"/>
    <w:rsid w:val="007C089C"/>
    <w:rsid w:val="007C0B16"/>
    <w:rsid w:val="007C0BDB"/>
    <w:rsid w:val="007C0D0D"/>
    <w:rsid w:val="007C143F"/>
    <w:rsid w:val="007C15AB"/>
    <w:rsid w:val="007C2084"/>
    <w:rsid w:val="007C21BC"/>
    <w:rsid w:val="007C284A"/>
    <w:rsid w:val="007C2E4E"/>
    <w:rsid w:val="007C3158"/>
    <w:rsid w:val="007C3823"/>
    <w:rsid w:val="007C3ACA"/>
    <w:rsid w:val="007C3B71"/>
    <w:rsid w:val="007C3FD8"/>
    <w:rsid w:val="007C42E5"/>
    <w:rsid w:val="007C47B8"/>
    <w:rsid w:val="007C49B5"/>
    <w:rsid w:val="007C4C62"/>
    <w:rsid w:val="007C4DD1"/>
    <w:rsid w:val="007C4F5F"/>
    <w:rsid w:val="007C511D"/>
    <w:rsid w:val="007C51DD"/>
    <w:rsid w:val="007C51FC"/>
    <w:rsid w:val="007C5224"/>
    <w:rsid w:val="007C52CA"/>
    <w:rsid w:val="007C536A"/>
    <w:rsid w:val="007C549A"/>
    <w:rsid w:val="007C5784"/>
    <w:rsid w:val="007C58DB"/>
    <w:rsid w:val="007C59EC"/>
    <w:rsid w:val="007C61FE"/>
    <w:rsid w:val="007C6C66"/>
    <w:rsid w:val="007C728E"/>
    <w:rsid w:val="007C74CD"/>
    <w:rsid w:val="007C776A"/>
    <w:rsid w:val="007C7E3C"/>
    <w:rsid w:val="007D0226"/>
    <w:rsid w:val="007D0565"/>
    <w:rsid w:val="007D05C0"/>
    <w:rsid w:val="007D0895"/>
    <w:rsid w:val="007D097D"/>
    <w:rsid w:val="007D09C5"/>
    <w:rsid w:val="007D0B98"/>
    <w:rsid w:val="007D0E6D"/>
    <w:rsid w:val="007D11BC"/>
    <w:rsid w:val="007D15F8"/>
    <w:rsid w:val="007D17AB"/>
    <w:rsid w:val="007D186F"/>
    <w:rsid w:val="007D23D0"/>
    <w:rsid w:val="007D2690"/>
    <w:rsid w:val="007D295B"/>
    <w:rsid w:val="007D2EB3"/>
    <w:rsid w:val="007D3533"/>
    <w:rsid w:val="007D35DA"/>
    <w:rsid w:val="007D3BDD"/>
    <w:rsid w:val="007D3E27"/>
    <w:rsid w:val="007D3E61"/>
    <w:rsid w:val="007D3ED1"/>
    <w:rsid w:val="007D44C4"/>
    <w:rsid w:val="007D451B"/>
    <w:rsid w:val="007D4735"/>
    <w:rsid w:val="007D4760"/>
    <w:rsid w:val="007D4810"/>
    <w:rsid w:val="007D4C4B"/>
    <w:rsid w:val="007D5000"/>
    <w:rsid w:val="007D52F9"/>
    <w:rsid w:val="007D5632"/>
    <w:rsid w:val="007D5A4A"/>
    <w:rsid w:val="007D5B77"/>
    <w:rsid w:val="007D5B8C"/>
    <w:rsid w:val="007D5D79"/>
    <w:rsid w:val="007D6385"/>
    <w:rsid w:val="007D6592"/>
    <w:rsid w:val="007D687B"/>
    <w:rsid w:val="007D6DFD"/>
    <w:rsid w:val="007D6F45"/>
    <w:rsid w:val="007D7344"/>
    <w:rsid w:val="007D79D3"/>
    <w:rsid w:val="007D7B0C"/>
    <w:rsid w:val="007D7B5C"/>
    <w:rsid w:val="007D7ED3"/>
    <w:rsid w:val="007E0247"/>
    <w:rsid w:val="007E0331"/>
    <w:rsid w:val="007E083F"/>
    <w:rsid w:val="007E0B08"/>
    <w:rsid w:val="007E0C7A"/>
    <w:rsid w:val="007E0D35"/>
    <w:rsid w:val="007E1240"/>
    <w:rsid w:val="007E1893"/>
    <w:rsid w:val="007E1D63"/>
    <w:rsid w:val="007E23BC"/>
    <w:rsid w:val="007E26BF"/>
    <w:rsid w:val="007E2AAC"/>
    <w:rsid w:val="007E2AED"/>
    <w:rsid w:val="007E2B23"/>
    <w:rsid w:val="007E2B93"/>
    <w:rsid w:val="007E2C8C"/>
    <w:rsid w:val="007E33C1"/>
    <w:rsid w:val="007E39C4"/>
    <w:rsid w:val="007E4BD1"/>
    <w:rsid w:val="007E4D3F"/>
    <w:rsid w:val="007E50B5"/>
    <w:rsid w:val="007E5226"/>
    <w:rsid w:val="007E5DE3"/>
    <w:rsid w:val="007E645A"/>
    <w:rsid w:val="007E6858"/>
    <w:rsid w:val="007E69B3"/>
    <w:rsid w:val="007E6F45"/>
    <w:rsid w:val="007E7321"/>
    <w:rsid w:val="007E7F68"/>
    <w:rsid w:val="007F0225"/>
    <w:rsid w:val="007F038F"/>
    <w:rsid w:val="007F04D9"/>
    <w:rsid w:val="007F0989"/>
    <w:rsid w:val="007F0CBA"/>
    <w:rsid w:val="007F1063"/>
    <w:rsid w:val="007F11B5"/>
    <w:rsid w:val="007F170B"/>
    <w:rsid w:val="007F2B56"/>
    <w:rsid w:val="007F3615"/>
    <w:rsid w:val="007F361A"/>
    <w:rsid w:val="007F364A"/>
    <w:rsid w:val="007F36BB"/>
    <w:rsid w:val="007F38AF"/>
    <w:rsid w:val="007F4BC8"/>
    <w:rsid w:val="007F4F8A"/>
    <w:rsid w:val="007F506B"/>
    <w:rsid w:val="007F5616"/>
    <w:rsid w:val="007F6153"/>
    <w:rsid w:val="007F6176"/>
    <w:rsid w:val="007F63D7"/>
    <w:rsid w:val="007F6400"/>
    <w:rsid w:val="007F6C24"/>
    <w:rsid w:val="007F6CBE"/>
    <w:rsid w:val="007F7061"/>
    <w:rsid w:val="007F707A"/>
    <w:rsid w:val="007F7265"/>
    <w:rsid w:val="007F7285"/>
    <w:rsid w:val="007F7299"/>
    <w:rsid w:val="007F7396"/>
    <w:rsid w:val="007F7450"/>
    <w:rsid w:val="007F75EB"/>
    <w:rsid w:val="007F767F"/>
    <w:rsid w:val="007F77D1"/>
    <w:rsid w:val="007F7828"/>
    <w:rsid w:val="007F786D"/>
    <w:rsid w:val="007F7B05"/>
    <w:rsid w:val="00800081"/>
    <w:rsid w:val="00800293"/>
    <w:rsid w:val="00800DDB"/>
    <w:rsid w:val="00801CAD"/>
    <w:rsid w:val="00801D25"/>
    <w:rsid w:val="00802B46"/>
    <w:rsid w:val="00802ED5"/>
    <w:rsid w:val="00803BF9"/>
    <w:rsid w:val="00803E86"/>
    <w:rsid w:val="00803FD8"/>
    <w:rsid w:val="00804118"/>
    <w:rsid w:val="008045BA"/>
    <w:rsid w:val="0080485C"/>
    <w:rsid w:val="00804ABA"/>
    <w:rsid w:val="008051DE"/>
    <w:rsid w:val="0080522B"/>
    <w:rsid w:val="008057C7"/>
    <w:rsid w:val="00805A04"/>
    <w:rsid w:val="00805A4C"/>
    <w:rsid w:val="00805A82"/>
    <w:rsid w:val="008062D7"/>
    <w:rsid w:val="00806612"/>
    <w:rsid w:val="008068A9"/>
    <w:rsid w:val="00806B36"/>
    <w:rsid w:val="00807011"/>
    <w:rsid w:val="008071C9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91A"/>
    <w:rsid w:val="00811CB0"/>
    <w:rsid w:val="00811FFD"/>
    <w:rsid w:val="00812904"/>
    <w:rsid w:val="00812B37"/>
    <w:rsid w:val="008135AA"/>
    <w:rsid w:val="008138B5"/>
    <w:rsid w:val="00814408"/>
    <w:rsid w:val="00814881"/>
    <w:rsid w:val="00814AEB"/>
    <w:rsid w:val="00815A0C"/>
    <w:rsid w:val="00815A87"/>
    <w:rsid w:val="00815FC8"/>
    <w:rsid w:val="0081609A"/>
    <w:rsid w:val="008168B8"/>
    <w:rsid w:val="008168D4"/>
    <w:rsid w:val="00816D5F"/>
    <w:rsid w:val="00817501"/>
    <w:rsid w:val="00817520"/>
    <w:rsid w:val="0081790B"/>
    <w:rsid w:val="00817D96"/>
    <w:rsid w:val="00820016"/>
    <w:rsid w:val="00820221"/>
    <w:rsid w:val="00820973"/>
    <w:rsid w:val="00820F2E"/>
    <w:rsid w:val="0082129A"/>
    <w:rsid w:val="008212F0"/>
    <w:rsid w:val="00821382"/>
    <w:rsid w:val="00821432"/>
    <w:rsid w:val="00821567"/>
    <w:rsid w:val="00821878"/>
    <w:rsid w:val="0082279F"/>
    <w:rsid w:val="00822D16"/>
    <w:rsid w:val="00822F03"/>
    <w:rsid w:val="008235BE"/>
    <w:rsid w:val="00823E9B"/>
    <w:rsid w:val="008240FC"/>
    <w:rsid w:val="00824720"/>
    <w:rsid w:val="00824B90"/>
    <w:rsid w:val="00825362"/>
    <w:rsid w:val="00825818"/>
    <w:rsid w:val="008258BE"/>
    <w:rsid w:val="00825CD2"/>
    <w:rsid w:val="00825DC6"/>
    <w:rsid w:val="00826464"/>
    <w:rsid w:val="0082658E"/>
    <w:rsid w:val="0082671C"/>
    <w:rsid w:val="00826A00"/>
    <w:rsid w:val="0082725C"/>
    <w:rsid w:val="008300A4"/>
    <w:rsid w:val="00830E5A"/>
    <w:rsid w:val="00831C93"/>
    <w:rsid w:val="00831DC6"/>
    <w:rsid w:val="00831E40"/>
    <w:rsid w:val="00832008"/>
    <w:rsid w:val="008322F7"/>
    <w:rsid w:val="00832303"/>
    <w:rsid w:val="0083246A"/>
    <w:rsid w:val="00832538"/>
    <w:rsid w:val="00832672"/>
    <w:rsid w:val="00833598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37BAA"/>
    <w:rsid w:val="00837EBB"/>
    <w:rsid w:val="00840335"/>
    <w:rsid w:val="0084059F"/>
    <w:rsid w:val="00840695"/>
    <w:rsid w:val="0084076E"/>
    <w:rsid w:val="0084091D"/>
    <w:rsid w:val="0084151B"/>
    <w:rsid w:val="00841568"/>
    <w:rsid w:val="0084167F"/>
    <w:rsid w:val="00841702"/>
    <w:rsid w:val="00841B3F"/>
    <w:rsid w:val="00842167"/>
    <w:rsid w:val="00842472"/>
    <w:rsid w:val="00842921"/>
    <w:rsid w:val="0084316E"/>
    <w:rsid w:val="008431C3"/>
    <w:rsid w:val="0084329E"/>
    <w:rsid w:val="00843724"/>
    <w:rsid w:val="00843743"/>
    <w:rsid w:val="00843948"/>
    <w:rsid w:val="00843C95"/>
    <w:rsid w:val="00843D4D"/>
    <w:rsid w:val="00843DEC"/>
    <w:rsid w:val="008443D9"/>
    <w:rsid w:val="0084483B"/>
    <w:rsid w:val="00844BA4"/>
    <w:rsid w:val="00845300"/>
    <w:rsid w:val="0084533B"/>
    <w:rsid w:val="00845A69"/>
    <w:rsid w:val="00845D57"/>
    <w:rsid w:val="00845E02"/>
    <w:rsid w:val="0084629A"/>
    <w:rsid w:val="0084642D"/>
    <w:rsid w:val="008464C6"/>
    <w:rsid w:val="00846587"/>
    <w:rsid w:val="008466F8"/>
    <w:rsid w:val="008469FC"/>
    <w:rsid w:val="008470C6"/>
    <w:rsid w:val="0084720B"/>
    <w:rsid w:val="00847336"/>
    <w:rsid w:val="008473F2"/>
    <w:rsid w:val="00847984"/>
    <w:rsid w:val="00847D80"/>
    <w:rsid w:val="00850ADE"/>
    <w:rsid w:val="00850FA8"/>
    <w:rsid w:val="00851788"/>
    <w:rsid w:val="00851967"/>
    <w:rsid w:val="00851C00"/>
    <w:rsid w:val="0085214B"/>
    <w:rsid w:val="0085218A"/>
    <w:rsid w:val="00852418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CD0"/>
    <w:rsid w:val="00853DB3"/>
    <w:rsid w:val="00854216"/>
    <w:rsid w:val="0085436C"/>
    <w:rsid w:val="00854543"/>
    <w:rsid w:val="0085460D"/>
    <w:rsid w:val="0085477F"/>
    <w:rsid w:val="00854E0B"/>
    <w:rsid w:val="00855205"/>
    <w:rsid w:val="008553AA"/>
    <w:rsid w:val="00855666"/>
    <w:rsid w:val="00855B72"/>
    <w:rsid w:val="00855BF2"/>
    <w:rsid w:val="00855E5C"/>
    <w:rsid w:val="00855EAF"/>
    <w:rsid w:val="00855F6F"/>
    <w:rsid w:val="0085666D"/>
    <w:rsid w:val="00857566"/>
    <w:rsid w:val="00857B6B"/>
    <w:rsid w:val="00857BDA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7E5"/>
    <w:rsid w:val="00863C16"/>
    <w:rsid w:val="00863CCE"/>
    <w:rsid w:val="00863FFA"/>
    <w:rsid w:val="00864102"/>
    <w:rsid w:val="00864130"/>
    <w:rsid w:val="00864727"/>
    <w:rsid w:val="008647A0"/>
    <w:rsid w:val="0086494A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0FF"/>
    <w:rsid w:val="00867EDD"/>
    <w:rsid w:val="00867F49"/>
    <w:rsid w:val="0087060C"/>
    <w:rsid w:val="008706C5"/>
    <w:rsid w:val="00870726"/>
    <w:rsid w:val="00870A8E"/>
    <w:rsid w:val="0087116F"/>
    <w:rsid w:val="008716ED"/>
    <w:rsid w:val="008717F5"/>
    <w:rsid w:val="00871A11"/>
    <w:rsid w:val="00871E4A"/>
    <w:rsid w:val="008722D7"/>
    <w:rsid w:val="0087249A"/>
    <w:rsid w:val="00872D9C"/>
    <w:rsid w:val="008731EB"/>
    <w:rsid w:val="0087353B"/>
    <w:rsid w:val="00873726"/>
    <w:rsid w:val="00874796"/>
    <w:rsid w:val="00874EEF"/>
    <w:rsid w:val="00875229"/>
    <w:rsid w:val="00875ABB"/>
    <w:rsid w:val="00875AC9"/>
    <w:rsid w:val="00875B27"/>
    <w:rsid w:val="00875BA5"/>
    <w:rsid w:val="008760EF"/>
    <w:rsid w:val="0087630C"/>
    <w:rsid w:val="00876431"/>
    <w:rsid w:val="0087644E"/>
    <w:rsid w:val="008770BF"/>
    <w:rsid w:val="0087773C"/>
    <w:rsid w:val="008778D6"/>
    <w:rsid w:val="00877D23"/>
    <w:rsid w:val="00877D5C"/>
    <w:rsid w:val="00877FC2"/>
    <w:rsid w:val="00880374"/>
    <w:rsid w:val="00880646"/>
    <w:rsid w:val="00880D0C"/>
    <w:rsid w:val="00881033"/>
    <w:rsid w:val="008816A2"/>
    <w:rsid w:val="00881C94"/>
    <w:rsid w:val="0088201B"/>
    <w:rsid w:val="00882359"/>
    <w:rsid w:val="0088237C"/>
    <w:rsid w:val="00882DFE"/>
    <w:rsid w:val="00883358"/>
    <w:rsid w:val="008836F3"/>
    <w:rsid w:val="008839AF"/>
    <w:rsid w:val="00883C29"/>
    <w:rsid w:val="00884557"/>
    <w:rsid w:val="008851F1"/>
    <w:rsid w:val="008854DC"/>
    <w:rsid w:val="008859FF"/>
    <w:rsid w:val="00885E23"/>
    <w:rsid w:val="00886730"/>
    <w:rsid w:val="008867FC"/>
    <w:rsid w:val="00886875"/>
    <w:rsid w:val="00886A1D"/>
    <w:rsid w:val="00886C43"/>
    <w:rsid w:val="00886C8E"/>
    <w:rsid w:val="00886CE2"/>
    <w:rsid w:val="00886F72"/>
    <w:rsid w:val="00887273"/>
    <w:rsid w:val="008872DB"/>
    <w:rsid w:val="008874BA"/>
    <w:rsid w:val="008877E1"/>
    <w:rsid w:val="00887AFD"/>
    <w:rsid w:val="00887EF9"/>
    <w:rsid w:val="00890487"/>
    <w:rsid w:val="00890BE6"/>
    <w:rsid w:val="00891004"/>
    <w:rsid w:val="008910F2"/>
    <w:rsid w:val="0089129A"/>
    <w:rsid w:val="0089152C"/>
    <w:rsid w:val="00891B3A"/>
    <w:rsid w:val="00891C05"/>
    <w:rsid w:val="00891C25"/>
    <w:rsid w:val="00892752"/>
    <w:rsid w:val="00892859"/>
    <w:rsid w:val="00892876"/>
    <w:rsid w:val="00892C67"/>
    <w:rsid w:val="008933FB"/>
    <w:rsid w:val="00893970"/>
    <w:rsid w:val="0089398F"/>
    <w:rsid w:val="00894120"/>
    <w:rsid w:val="00894196"/>
    <w:rsid w:val="00894DD1"/>
    <w:rsid w:val="00894EF9"/>
    <w:rsid w:val="00895817"/>
    <w:rsid w:val="0089581F"/>
    <w:rsid w:val="00895882"/>
    <w:rsid w:val="008959C9"/>
    <w:rsid w:val="00895DBA"/>
    <w:rsid w:val="00895ED7"/>
    <w:rsid w:val="00896322"/>
    <w:rsid w:val="00896379"/>
    <w:rsid w:val="008963D1"/>
    <w:rsid w:val="008967A4"/>
    <w:rsid w:val="008967A7"/>
    <w:rsid w:val="0089691D"/>
    <w:rsid w:val="00896FE0"/>
    <w:rsid w:val="008979C6"/>
    <w:rsid w:val="008979D9"/>
    <w:rsid w:val="00897F81"/>
    <w:rsid w:val="008A0260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1EA5"/>
    <w:rsid w:val="008A22A6"/>
    <w:rsid w:val="008A234D"/>
    <w:rsid w:val="008A27F3"/>
    <w:rsid w:val="008A2C3B"/>
    <w:rsid w:val="008A32A9"/>
    <w:rsid w:val="008A3674"/>
    <w:rsid w:val="008A3987"/>
    <w:rsid w:val="008A3A52"/>
    <w:rsid w:val="008A44D0"/>
    <w:rsid w:val="008A4AAD"/>
    <w:rsid w:val="008A4C6A"/>
    <w:rsid w:val="008A4CE3"/>
    <w:rsid w:val="008A4FB4"/>
    <w:rsid w:val="008A4FC4"/>
    <w:rsid w:val="008A5608"/>
    <w:rsid w:val="008A56BD"/>
    <w:rsid w:val="008A62A4"/>
    <w:rsid w:val="008A64BD"/>
    <w:rsid w:val="008A6716"/>
    <w:rsid w:val="008A69F5"/>
    <w:rsid w:val="008A6B50"/>
    <w:rsid w:val="008A72DC"/>
    <w:rsid w:val="008A72E8"/>
    <w:rsid w:val="008A73E6"/>
    <w:rsid w:val="008A7520"/>
    <w:rsid w:val="008A75EC"/>
    <w:rsid w:val="008A7B96"/>
    <w:rsid w:val="008A7DE6"/>
    <w:rsid w:val="008B04B3"/>
    <w:rsid w:val="008B054E"/>
    <w:rsid w:val="008B09CE"/>
    <w:rsid w:val="008B0BC8"/>
    <w:rsid w:val="008B0DF7"/>
    <w:rsid w:val="008B1295"/>
    <w:rsid w:val="008B2B01"/>
    <w:rsid w:val="008B2B44"/>
    <w:rsid w:val="008B35BD"/>
    <w:rsid w:val="008B35D1"/>
    <w:rsid w:val="008B4089"/>
    <w:rsid w:val="008B4228"/>
    <w:rsid w:val="008B42B3"/>
    <w:rsid w:val="008B44E7"/>
    <w:rsid w:val="008B50CA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89"/>
    <w:rsid w:val="008C0C91"/>
    <w:rsid w:val="008C1775"/>
    <w:rsid w:val="008C1A68"/>
    <w:rsid w:val="008C29BE"/>
    <w:rsid w:val="008C2B2E"/>
    <w:rsid w:val="008C2B5B"/>
    <w:rsid w:val="008C2C19"/>
    <w:rsid w:val="008C33C9"/>
    <w:rsid w:val="008C3B54"/>
    <w:rsid w:val="008C3CA3"/>
    <w:rsid w:val="008C3D3F"/>
    <w:rsid w:val="008C4004"/>
    <w:rsid w:val="008C43E0"/>
    <w:rsid w:val="008C4605"/>
    <w:rsid w:val="008C4B1A"/>
    <w:rsid w:val="008C4C73"/>
    <w:rsid w:val="008C4F9E"/>
    <w:rsid w:val="008C5362"/>
    <w:rsid w:val="008C5677"/>
    <w:rsid w:val="008C58A2"/>
    <w:rsid w:val="008C58CD"/>
    <w:rsid w:val="008C5CC3"/>
    <w:rsid w:val="008C624E"/>
    <w:rsid w:val="008C62A6"/>
    <w:rsid w:val="008C65D9"/>
    <w:rsid w:val="008C6716"/>
    <w:rsid w:val="008C69C0"/>
    <w:rsid w:val="008C6AEE"/>
    <w:rsid w:val="008C6C15"/>
    <w:rsid w:val="008C6E9F"/>
    <w:rsid w:val="008C700D"/>
    <w:rsid w:val="008C7D54"/>
    <w:rsid w:val="008C7D8B"/>
    <w:rsid w:val="008D03F9"/>
    <w:rsid w:val="008D06E2"/>
    <w:rsid w:val="008D08A0"/>
    <w:rsid w:val="008D0A79"/>
    <w:rsid w:val="008D0EB8"/>
    <w:rsid w:val="008D21B0"/>
    <w:rsid w:val="008D243B"/>
    <w:rsid w:val="008D25D1"/>
    <w:rsid w:val="008D279F"/>
    <w:rsid w:val="008D288C"/>
    <w:rsid w:val="008D2C79"/>
    <w:rsid w:val="008D2DFA"/>
    <w:rsid w:val="008D3692"/>
    <w:rsid w:val="008D38D6"/>
    <w:rsid w:val="008D39FE"/>
    <w:rsid w:val="008D3AAA"/>
    <w:rsid w:val="008D45B9"/>
    <w:rsid w:val="008D46D1"/>
    <w:rsid w:val="008D4923"/>
    <w:rsid w:val="008D4B11"/>
    <w:rsid w:val="008D4EA0"/>
    <w:rsid w:val="008D4EF7"/>
    <w:rsid w:val="008D5E4E"/>
    <w:rsid w:val="008D5FAE"/>
    <w:rsid w:val="008D60A1"/>
    <w:rsid w:val="008D61A9"/>
    <w:rsid w:val="008D6219"/>
    <w:rsid w:val="008D6C71"/>
    <w:rsid w:val="008D6FE4"/>
    <w:rsid w:val="008D7318"/>
    <w:rsid w:val="008D73EC"/>
    <w:rsid w:val="008D74DA"/>
    <w:rsid w:val="008D79E4"/>
    <w:rsid w:val="008D7F68"/>
    <w:rsid w:val="008E0789"/>
    <w:rsid w:val="008E0AE9"/>
    <w:rsid w:val="008E0D0E"/>
    <w:rsid w:val="008E0D7D"/>
    <w:rsid w:val="008E0F89"/>
    <w:rsid w:val="008E175E"/>
    <w:rsid w:val="008E186F"/>
    <w:rsid w:val="008E1936"/>
    <w:rsid w:val="008E1D6E"/>
    <w:rsid w:val="008E1D9C"/>
    <w:rsid w:val="008E1F79"/>
    <w:rsid w:val="008E2734"/>
    <w:rsid w:val="008E2759"/>
    <w:rsid w:val="008E2820"/>
    <w:rsid w:val="008E317A"/>
    <w:rsid w:val="008E350F"/>
    <w:rsid w:val="008E35DA"/>
    <w:rsid w:val="008E3932"/>
    <w:rsid w:val="008E3BAA"/>
    <w:rsid w:val="008E45D8"/>
    <w:rsid w:val="008E4826"/>
    <w:rsid w:val="008E487A"/>
    <w:rsid w:val="008E489D"/>
    <w:rsid w:val="008E4D8D"/>
    <w:rsid w:val="008E50C2"/>
    <w:rsid w:val="008E5430"/>
    <w:rsid w:val="008E580F"/>
    <w:rsid w:val="008E5BE7"/>
    <w:rsid w:val="008E5F2A"/>
    <w:rsid w:val="008E60BE"/>
    <w:rsid w:val="008E6443"/>
    <w:rsid w:val="008E66BA"/>
    <w:rsid w:val="008E682E"/>
    <w:rsid w:val="008E6973"/>
    <w:rsid w:val="008E70DB"/>
    <w:rsid w:val="008E735B"/>
    <w:rsid w:val="008E7659"/>
    <w:rsid w:val="008E7666"/>
    <w:rsid w:val="008E7841"/>
    <w:rsid w:val="008E784D"/>
    <w:rsid w:val="008E7BF7"/>
    <w:rsid w:val="008F0085"/>
    <w:rsid w:val="008F0189"/>
    <w:rsid w:val="008F1DA6"/>
    <w:rsid w:val="008F206F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7AA"/>
    <w:rsid w:val="008F491D"/>
    <w:rsid w:val="008F4A09"/>
    <w:rsid w:val="008F4ACF"/>
    <w:rsid w:val="008F4EB7"/>
    <w:rsid w:val="008F4F34"/>
    <w:rsid w:val="008F4F60"/>
    <w:rsid w:val="008F5240"/>
    <w:rsid w:val="008F57E4"/>
    <w:rsid w:val="008F5FA9"/>
    <w:rsid w:val="008F60F6"/>
    <w:rsid w:val="008F616A"/>
    <w:rsid w:val="008F62A3"/>
    <w:rsid w:val="008F705F"/>
    <w:rsid w:val="008F70A6"/>
    <w:rsid w:val="008F731A"/>
    <w:rsid w:val="008F7476"/>
    <w:rsid w:val="008F749E"/>
    <w:rsid w:val="008F74E4"/>
    <w:rsid w:val="008F752E"/>
    <w:rsid w:val="008F7781"/>
    <w:rsid w:val="008F7B3A"/>
    <w:rsid w:val="008F7BD2"/>
    <w:rsid w:val="008F7D79"/>
    <w:rsid w:val="008F7DD6"/>
    <w:rsid w:val="00900157"/>
    <w:rsid w:val="009002C7"/>
    <w:rsid w:val="009005F1"/>
    <w:rsid w:val="00900986"/>
    <w:rsid w:val="0090129E"/>
    <w:rsid w:val="0090175C"/>
    <w:rsid w:val="00901D1B"/>
    <w:rsid w:val="00901F31"/>
    <w:rsid w:val="0090207C"/>
    <w:rsid w:val="0090252E"/>
    <w:rsid w:val="00903836"/>
    <w:rsid w:val="00903BF2"/>
    <w:rsid w:val="00903DD5"/>
    <w:rsid w:val="00904023"/>
    <w:rsid w:val="009047A6"/>
    <w:rsid w:val="009047CC"/>
    <w:rsid w:val="00904A5B"/>
    <w:rsid w:val="00904DE4"/>
    <w:rsid w:val="00905357"/>
    <w:rsid w:val="00905A6C"/>
    <w:rsid w:val="00905E82"/>
    <w:rsid w:val="00906560"/>
    <w:rsid w:val="00906608"/>
    <w:rsid w:val="00906F38"/>
    <w:rsid w:val="009077EB"/>
    <w:rsid w:val="00907D4D"/>
    <w:rsid w:val="00907ED1"/>
    <w:rsid w:val="0091027C"/>
    <w:rsid w:val="00910A01"/>
    <w:rsid w:val="00910CA3"/>
    <w:rsid w:val="0091101F"/>
    <w:rsid w:val="009116B0"/>
    <w:rsid w:val="00911950"/>
    <w:rsid w:val="00911C66"/>
    <w:rsid w:val="00911F32"/>
    <w:rsid w:val="00911F94"/>
    <w:rsid w:val="00912254"/>
    <w:rsid w:val="0091230A"/>
    <w:rsid w:val="0091294D"/>
    <w:rsid w:val="00912B01"/>
    <w:rsid w:val="00913466"/>
    <w:rsid w:val="00913C4C"/>
    <w:rsid w:val="0091421D"/>
    <w:rsid w:val="0091421E"/>
    <w:rsid w:val="009142F1"/>
    <w:rsid w:val="009144FA"/>
    <w:rsid w:val="0091496D"/>
    <w:rsid w:val="00914C2D"/>
    <w:rsid w:val="00914D33"/>
    <w:rsid w:val="009150DB"/>
    <w:rsid w:val="009152DB"/>
    <w:rsid w:val="00915770"/>
    <w:rsid w:val="00915ABD"/>
    <w:rsid w:val="00916294"/>
    <w:rsid w:val="0091631A"/>
    <w:rsid w:val="00916A3D"/>
    <w:rsid w:val="00916AA0"/>
    <w:rsid w:val="00916C7B"/>
    <w:rsid w:val="00916DEE"/>
    <w:rsid w:val="00916FB1"/>
    <w:rsid w:val="0091741D"/>
    <w:rsid w:val="0091760A"/>
    <w:rsid w:val="00917822"/>
    <w:rsid w:val="00917996"/>
    <w:rsid w:val="00917B2A"/>
    <w:rsid w:val="00917EE5"/>
    <w:rsid w:val="00917F0E"/>
    <w:rsid w:val="0092005F"/>
    <w:rsid w:val="00920293"/>
    <w:rsid w:val="0092035F"/>
    <w:rsid w:val="00920830"/>
    <w:rsid w:val="0092087F"/>
    <w:rsid w:val="00920ADC"/>
    <w:rsid w:val="00921089"/>
    <w:rsid w:val="009210BB"/>
    <w:rsid w:val="009210CA"/>
    <w:rsid w:val="009216EA"/>
    <w:rsid w:val="00921A74"/>
    <w:rsid w:val="0092223F"/>
    <w:rsid w:val="009227F2"/>
    <w:rsid w:val="0092299C"/>
    <w:rsid w:val="00922DA7"/>
    <w:rsid w:val="00922DCB"/>
    <w:rsid w:val="00922F6E"/>
    <w:rsid w:val="00923006"/>
    <w:rsid w:val="00923452"/>
    <w:rsid w:val="0092375B"/>
    <w:rsid w:val="00923A0E"/>
    <w:rsid w:val="00923D3C"/>
    <w:rsid w:val="00923EBC"/>
    <w:rsid w:val="009242CF"/>
    <w:rsid w:val="00924355"/>
    <w:rsid w:val="00924833"/>
    <w:rsid w:val="00924998"/>
    <w:rsid w:val="009249C1"/>
    <w:rsid w:val="00924B59"/>
    <w:rsid w:val="00924E00"/>
    <w:rsid w:val="00925892"/>
    <w:rsid w:val="00925898"/>
    <w:rsid w:val="00925B82"/>
    <w:rsid w:val="00925BA4"/>
    <w:rsid w:val="00925FEA"/>
    <w:rsid w:val="00926170"/>
    <w:rsid w:val="00926913"/>
    <w:rsid w:val="00926B61"/>
    <w:rsid w:val="00926E1D"/>
    <w:rsid w:val="00927C35"/>
    <w:rsid w:val="009306ED"/>
    <w:rsid w:val="00930ACA"/>
    <w:rsid w:val="00930ACF"/>
    <w:rsid w:val="009312EE"/>
    <w:rsid w:val="009316D3"/>
    <w:rsid w:val="00931C3C"/>
    <w:rsid w:val="00932165"/>
    <w:rsid w:val="0093219D"/>
    <w:rsid w:val="00932F1A"/>
    <w:rsid w:val="00933C26"/>
    <w:rsid w:val="00933E01"/>
    <w:rsid w:val="00933F1D"/>
    <w:rsid w:val="00934007"/>
    <w:rsid w:val="00934408"/>
    <w:rsid w:val="00934D83"/>
    <w:rsid w:val="0093519D"/>
    <w:rsid w:val="009356B1"/>
    <w:rsid w:val="00935CE1"/>
    <w:rsid w:val="009364D5"/>
    <w:rsid w:val="009368CD"/>
    <w:rsid w:val="009369A2"/>
    <w:rsid w:val="00936A59"/>
    <w:rsid w:val="0093724A"/>
    <w:rsid w:val="0093745A"/>
    <w:rsid w:val="00937665"/>
    <w:rsid w:val="00937BA3"/>
    <w:rsid w:val="00937C61"/>
    <w:rsid w:val="00937CF0"/>
    <w:rsid w:val="009404BC"/>
    <w:rsid w:val="009404BF"/>
    <w:rsid w:val="009409C2"/>
    <w:rsid w:val="00940A37"/>
    <w:rsid w:val="00940A8F"/>
    <w:rsid w:val="00940AD3"/>
    <w:rsid w:val="00941272"/>
    <w:rsid w:val="0094153C"/>
    <w:rsid w:val="00941855"/>
    <w:rsid w:val="009419E0"/>
    <w:rsid w:val="0094205A"/>
    <w:rsid w:val="0094221A"/>
    <w:rsid w:val="009426BF"/>
    <w:rsid w:val="00942918"/>
    <w:rsid w:val="00942DC2"/>
    <w:rsid w:val="0094306B"/>
    <w:rsid w:val="00943311"/>
    <w:rsid w:val="00943E07"/>
    <w:rsid w:val="00943FCE"/>
    <w:rsid w:val="009446A4"/>
    <w:rsid w:val="009446D0"/>
    <w:rsid w:val="00944B6A"/>
    <w:rsid w:val="00944C99"/>
    <w:rsid w:val="00944DD7"/>
    <w:rsid w:val="009451C1"/>
    <w:rsid w:val="0094574B"/>
    <w:rsid w:val="00946010"/>
    <w:rsid w:val="009462D5"/>
    <w:rsid w:val="00946325"/>
    <w:rsid w:val="00946EA3"/>
    <w:rsid w:val="009472CB"/>
    <w:rsid w:val="009473DF"/>
    <w:rsid w:val="0094774F"/>
    <w:rsid w:val="00947AB9"/>
    <w:rsid w:val="00947ED6"/>
    <w:rsid w:val="0095006A"/>
    <w:rsid w:val="0095023A"/>
    <w:rsid w:val="009502C1"/>
    <w:rsid w:val="00950471"/>
    <w:rsid w:val="009505F8"/>
    <w:rsid w:val="00950DC0"/>
    <w:rsid w:val="00950E3A"/>
    <w:rsid w:val="009514FD"/>
    <w:rsid w:val="009525DE"/>
    <w:rsid w:val="00952933"/>
    <w:rsid w:val="00952BD4"/>
    <w:rsid w:val="0095352C"/>
    <w:rsid w:val="00953912"/>
    <w:rsid w:val="00954228"/>
    <w:rsid w:val="00954481"/>
    <w:rsid w:val="00954AB5"/>
    <w:rsid w:val="00955135"/>
    <w:rsid w:val="0095520C"/>
    <w:rsid w:val="009554B7"/>
    <w:rsid w:val="00956543"/>
    <w:rsid w:val="0095655C"/>
    <w:rsid w:val="009565EC"/>
    <w:rsid w:val="00956747"/>
    <w:rsid w:val="00956ADC"/>
    <w:rsid w:val="00956C38"/>
    <w:rsid w:val="00956D88"/>
    <w:rsid w:val="00956E09"/>
    <w:rsid w:val="009573FC"/>
    <w:rsid w:val="00957582"/>
    <w:rsid w:val="0095758B"/>
    <w:rsid w:val="00957699"/>
    <w:rsid w:val="00957E8E"/>
    <w:rsid w:val="00960171"/>
    <w:rsid w:val="00960AB3"/>
    <w:rsid w:val="00960D6F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5F9"/>
    <w:rsid w:val="0096393B"/>
    <w:rsid w:val="00964323"/>
    <w:rsid w:val="009643B3"/>
    <w:rsid w:val="00964740"/>
    <w:rsid w:val="009649D6"/>
    <w:rsid w:val="00964ED2"/>
    <w:rsid w:val="0096533B"/>
    <w:rsid w:val="00965531"/>
    <w:rsid w:val="009655C6"/>
    <w:rsid w:val="00965763"/>
    <w:rsid w:val="009658BF"/>
    <w:rsid w:val="009659BC"/>
    <w:rsid w:val="00965A2C"/>
    <w:rsid w:val="00965A7B"/>
    <w:rsid w:val="00965B65"/>
    <w:rsid w:val="00967660"/>
    <w:rsid w:val="009677C5"/>
    <w:rsid w:val="0096781A"/>
    <w:rsid w:val="00967D24"/>
    <w:rsid w:val="00967DF3"/>
    <w:rsid w:val="00970494"/>
    <w:rsid w:val="00971093"/>
    <w:rsid w:val="00971106"/>
    <w:rsid w:val="009712E8"/>
    <w:rsid w:val="0097144B"/>
    <w:rsid w:val="009717D8"/>
    <w:rsid w:val="00971805"/>
    <w:rsid w:val="00971856"/>
    <w:rsid w:val="00971B70"/>
    <w:rsid w:val="00971CF3"/>
    <w:rsid w:val="00971EC3"/>
    <w:rsid w:val="00971F0C"/>
    <w:rsid w:val="00972185"/>
    <w:rsid w:val="009721F5"/>
    <w:rsid w:val="009725D0"/>
    <w:rsid w:val="00972715"/>
    <w:rsid w:val="00972865"/>
    <w:rsid w:val="00972C1E"/>
    <w:rsid w:val="00973148"/>
    <w:rsid w:val="00973448"/>
    <w:rsid w:val="00973726"/>
    <w:rsid w:val="00973936"/>
    <w:rsid w:val="00973B72"/>
    <w:rsid w:val="0097410D"/>
    <w:rsid w:val="0097431D"/>
    <w:rsid w:val="0097492D"/>
    <w:rsid w:val="00974FC5"/>
    <w:rsid w:val="00975FED"/>
    <w:rsid w:val="00976059"/>
    <w:rsid w:val="0097641C"/>
    <w:rsid w:val="0097701A"/>
    <w:rsid w:val="009773BD"/>
    <w:rsid w:val="0097781A"/>
    <w:rsid w:val="0097784A"/>
    <w:rsid w:val="009805E5"/>
    <w:rsid w:val="00980EA9"/>
    <w:rsid w:val="00980ED6"/>
    <w:rsid w:val="00980FC4"/>
    <w:rsid w:val="00981269"/>
    <w:rsid w:val="009813A6"/>
    <w:rsid w:val="009817C3"/>
    <w:rsid w:val="00981977"/>
    <w:rsid w:val="0098203A"/>
    <w:rsid w:val="009822EB"/>
    <w:rsid w:val="0098258F"/>
    <w:rsid w:val="0098260C"/>
    <w:rsid w:val="00982F0B"/>
    <w:rsid w:val="0098314B"/>
    <w:rsid w:val="009833CF"/>
    <w:rsid w:val="009834AA"/>
    <w:rsid w:val="0098367B"/>
    <w:rsid w:val="00983E2E"/>
    <w:rsid w:val="0098457C"/>
    <w:rsid w:val="009845D4"/>
    <w:rsid w:val="00984B90"/>
    <w:rsid w:val="00984CF0"/>
    <w:rsid w:val="00986395"/>
    <w:rsid w:val="00986AB1"/>
    <w:rsid w:val="00987018"/>
    <w:rsid w:val="00987239"/>
    <w:rsid w:val="0098750C"/>
    <w:rsid w:val="00987682"/>
    <w:rsid w:val="00987A87"/>
    <w:rsid w:val="00987E7B"/>
    <w:rsid w:val="00990596"/>
    <w:rsid w:val="00990CCD"/>
    <w:rsid w:val="00990E8B"/>
    <w:rsid w:val="00990F94"/>
    <w:rsid w:val="00991253"/>
    <w:rsid w:val="00991BF3"/>
    <w:rsid w:val="00992316"/>
    <w:rsid w:val="009928FD"/>
    <w:rsid w:val="00992BE3"/>
    <w:rsid w:val="009940C7"/>
    <w:rsid w:val="0099413C"/>
    <w:rsid w:val="0099437D"/>
    <w:rsid w:val="0099495C"/>
    <w:rsid w:val="00994A1D"/>
    <w:rsid w:val="00994D38"/>
    <w:rsid w:val="009952E1"/>
    <w:rsid w:val="009958C5"/>
    <w:rsid w:val="00995918"/>
    <w:rsid w:val="00995B66"/>
    <w:rsid w:val="00995D66"/>
    <w:rsid w:val="00996490"/>
    <w:rsid w:val="00996582"/>
    <w:rsid w:val="009965F0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0FF4"/>
    <w:rsid w:val="009A15D3"/>
    <w:rsid w:val="009A1ED0"/>
    <w:rsid w:val="009A2936"/>
    <w:rsid w:val="009A2A5B"/>
    <w:rsid w:val="009A2C17"/>
    <w:rsid w:val="009A2EF1"/>
    <w:rsid w:val="009A2FED"/>
    <w:rsid w:val="009A30FD"/>
    <w:rsid w:val="009A322F"/>
    <w:rsid w:val="009A38A3"/>
    <w:rsid w:val="009A3A1B"/>
    <w:rsid w:val="009A3A73"/>
    <w:rsid w:val="009A4AE4"/>
    <w:rsid w:val="009A58AE"/>
    <w:rsid w:val="009A5CC1"/>
    <w:rsid w:val="009A5E5F"/>
    <w:rsid w:val="009A65BB"/>
    <w:rsid w:val="009A6835"/>
    <w:rsid w:val="009A6D32"/>
    <w:rsid w:val="009A7101"/>
    <w:rsid w:val="009A7687"/>
    <w:rsid w:val="009A7988"/>
    <w:rsid w:val="009A7C63"/>
    <w:rsid w:val="009A7EC7"/>
    <w:rsid w:val="009B0483"/>
    <w:rsid w:val="009B0619"/>
    <w:rsid w:val="009B07AC"/>
    <w:rsid w:val="009B0D36"/>
    <w:rsid w:val="009B12E3"/>
    <w:rsid w:val="009B1424"/>
    <w:rsid w:val="009B2553"/>
    <w:rsid w:val="009B283C"/>
    <w:rsid w:val="009B2A2B"/>
    <w:rsid w:val="009B2D21"/>
    <w:rsid w:val="009B2ECE"/>
    <w:rsid w:val="009B2F52"/>
    <w:rsid w:val="009B32A7"/>
    <w:rsid w:val="009B3A6D"/>
    <w:rsid w:val="009B3DC3"/>
    <w:rsid w:val="009B4010"/>
    <w:rsid w:val="009B42D6"/>
    <w:rsid w:val="009B445D"/>
    <w:rsid w:val="009B460B"/>
    <w:rsid w:val="009B471B"/>
    <w:rsid w:val="009B4CA4"/>
    <w:rsid w:val="009B4CD2"/>
    <w:rsid w:val="009B51E2"/>
    <w:rsid w:val="009B5395"/>
    <w:rsid w:val="009B58CB"/>
    <w:rsid w:val="009B59A4"/>
    <w:rsid w:val="009B5A58"/>
    <w:rsid w:val="009B5D16"/>
    <w:rsid w:val="009B65B8"/>
    <w:rsid w:val="009B7183"/>
    <w:rsid w:val="009B74AD"/>
    <w:rsid w:val="009B760B"/>
    <w:rsid w:val="009C0048"/>
    <w:rsid w:val="009C064A"/>
    <w:rsid w:val="009C09F0"/>
    <w:rsid w:val="009C0BAB"/>
    <w:rsid w:val="009C0CBC"/>
    <w:rsid w:val="009C1092"/>
    <w:rsid w:val="009C1B92"/>
    <w:rsid w:val="009C221A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C7DC1"/>
    <w:rsid w:val="009D0511"/>
    <w:rsid w:val="009D08BF"/>
    <w:rsid w:val="009D1521"/>
    <w:rsid w:val="009D1BB4"/>
    <w:rsid w:val="009D2C22"/>
    <w:rsid w:val="009D2EC4"/>
    <w:rsid w:val="009D2F84"/>
    <w:rsid w:val="009D4B2C"/>
    <w:rsid w:val="009D4CA6"/>
    <w:rsid w:val="009D4CF5"/>
    <w:rsid w:val="009D4D60"/>
    <w:rsid w:val="009D4DFD"/>
    <w:rsid w:val="009D4FB7"/>
    <w:rsid w:val="009D506D"/>
    <w:rsid w:val="009D574F"/>
    <w:rsid w:val="009D5A0B"/>
    <w:rsid w:val="009D5E41"/>
    <w:rsid w:val="009D6A58"/>
    <w:rsid w:val="009D6AC7"/>
    <w:rsid w:val="009D6D7C"/>
    <w:rsid w:val="009D7445"/>
    <w:rsid w:val="009D79B0"/>
    <w:rsid w:val="009D7C7B"/>
    <w:rsid w:val="009E0684"/>
    <w:rsid w:val="009E0883"/>
    <w:rsid w:val="009E0D14"/>
    <w:rsid w:val="009E10AF"/>
    <w:rsid w:val="009E1937"/>
    <w:rsid w:val="009E21E2"/>
    <w:rsid w:val="009E21E6"/>
    <w:rsid w:val="009E231D"/>
    <w:rsid w:val="009E2C72"/>
    <w:rsid w:val="009E2EFA"/>
    <w:rsid w:val="009E35DA"/>
    <w:rsid w:val="009E4171"/>
    <w:rsid w:val="009E44EC"/>
    <w:rsid w:val="009E4A04"/>
    <w:rsid w:val="009E4AE7"/>
    <w:rsid w:val="009E4BA1"/>
    <w:rsid w:val="009E4E34"/>
    <w:rsid w:val="009E51CE"/>
    <w:rsid w:val="009E559E"/>
    <w:rsid w:val="009E57DF"/>
    <w:rsid w:val="009E5B51"/>
    <w:rsid w:val="009E5F46"/>
    <w:rsid w:val="009E656D"/>
    <w:rsid w:val="009E6657"/>
    <w:rsid w:val="009E6E2A"/>
    <w:rsid w:val="009E6EC0"/>
    <w:rsid w:val="009E7327"/>
    <w:rsid w:val="009E7B91"/>
    <w:rsid w:val="009F03EF"/>
    <w:rsid w:val="009F042A"/>
    <w:rsid w:val="009F06DD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5E4C"/>
    <w:rsid w:val="009F6007"/>
    <w:rsid w:val="009F61CE"/>
    <w:rsid w:val="009F6536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6D8"/>
    <w:rsid w:val="00A01E65"/>
    <w:rsid w:val="00A0210F"/>
    <w:rsid w:val="00A0228B"/>
    <w:rsid w:val="00A02905"/>
    <w:rsid w:val="00A02A5D"/>
    <w:rsid w:val="00A03123"/>
    <w:rsid w:val="00A03309"/>
    <w:rsid w:val="00A0354F"/>
    <w:rsid w:val="00A038C6"/>
    <w:rsid w:val="00A03C3F"/>
    <w:rsid w:val="00A03C8D"/>
    <w:rsid w:val="00A03FCC"/>
    <w:rsid w:val="00A044FB"/>
    <w:rsid w:val="00A04BC4"/>
    <w:rsid w:val="00A04EA3"/>
    <w:rsid w:val="00A05032"/>
    <w:rsid w:val="00A0586F"/>
    <w:rsid w:val="00A0668A"/>
    <w:rsid w:val="00A06751"/>
    <w:rsid w:val="00A06804"/>
    <w:rsid w:val="00A068B0"/>
    <w:rsid w:val="00A06ED7"/>
    <w:rsid w:val="00A06FD3"/>
    <w:rsid w:val="00A073D3"/>
    <w:rsid w:val="00A078C0"/>
    <w:rsid w:val="00A078FC"/>
    <w:rsid w:val="00A07964"/>
    <w:rsid w:val="00A10396"/>
    <w:rsid w:val="00A1047D"/>
    <w:rsid w:val="00A104F2"/>
    <w:rsid w:val="00A10525"/>
    <w:rsid w:val="00A10A42"/>
    <w:rsid w:val="00A10C51"/>
    <w:rsid w:val="00A10FDD"/>
    <w:rsid w:val="00A115FD"/>
    <w:rsid w:val="00A1189E"/>
    <w:rsid w:val="00A119A4"/>
    <w:rsid w:val="00A120E5"/>
    <w:rsid w:val="00A12AB4"/>
    <w:rsid w:val="00A1345E"/>
    <w:rsid w:val="00A13616"/>
    <w:rsid w:val="00A13667"/>
    <w:rsid w:val="00A1371A"/>
    <w:rsid w:val="00A13827"/>
    <w:rsid w:val="00A13933"/>
    <w:rsid w:val="00A13B40"/>
    <w:rsid w:val="00A13BF7"/>
    <w:rsid w:val="00A13F30"/>
    <w:rsid w:val="00A13FEB"/>
    <w:rsid w:val="00A14178"/>
    <w:rsid w:val="00A14522"/>
    <w:rsid w:val="00A1467D"/>
    <w:rsid w:val="00A14B99"/>
    <w:rsid w:val="00A14DE6"/>
    <w:rsid w:val="00A14DF5"/>
    <w:rsid w:val="00A156D0"/>
    <w:rsid w:val="00A15859"/>
    <w:rsid w:val="00A15924"/>
    <w:rsid w:val="00A162F8"/>
    <w:rsid w:val="00A167CD"/>
    <w:rsid w:val="00A169DE"/>
    <w:rsid w:val="00A16A74"/>
    <w:rsid w:val="00A16CC0"/>
    <w:rsid w:val="00A16D17"/>
    <w:rsid w:val="00A16F94"/>
    <w:rsid w:val="00A171C5"/>
    <w:rsid w:val="00A17506"/>
    <w:rsid w:val="00A17876"/>
    <w:rsid w:val="00A17C99"/>
    <w:rsid w:val="00A20436"/>
    <w:rsid w:val="00A20AA0"/>
    <w:rsid w:val="00A20B3A"/>
    <w:rsid w:val="00A20DA0"/>
    <w:rsid w:val="00A21251"/>
    <w:rsid w:val="00A21275"/>
    <w:rsid w:val="00A213F4"/>
    <w:rsid w:val="00A2194A"/>
    <w:rsid w:val="00A21CDC"/>
    <w:rsid w:val="00A21E11"/>
    <w:rsid w:val="00A22355"/>
    <w:rsid w:val="00A22929"/>
    <w:rsid w:val="00A229D8"/>
    <w:rsid w:val="00A22D61"/>
    <w:rsid w:val="00A23158"/>
    <w:rsid w:val="00A23307"/>
    <w:rsid w:val="00A235C6"/>
    <w:rsid w:val="00A238D8"/>
    <w:rsid w:val="00A23EFF"/>
    <w:rsid w:val="00A2405E"/>
    <w:rsid w:val="00A24159"/>
    <w:rsid w:val="00A24166"/>
    <w:rsid w:val="00A243D9"/>
    <w:rsid w:val="00A2445C"/>
    <w:rsid w:val="00A25833"/>
    <w:rsid w:val="00A25B26"/>
    <w:rsid w:val="00A25BFF"/>
    <w:rsid w:val="00A25D20"/>
    <w:rsid w:val="00A25F32"/>
    <w:rsid w:val="00A2634B"/>
    <w:rsid w:val="00A264DA"/>
    <w:rsid w:val="00A270CC"/>
    <w:rsid w:val="00A273F0"/>
    <w:rsid w:val="00A275A7"/>
    <w:rsid w:val="00A27A0C"/>
    <w:rsid w:val="00A27AFB"/>
    <w:rsid w:val="00A27DD5"/>
    <w:rsid w:val="00A3029D"/>
    <w:rsid w:val="00A30533"/>
    <w:rsid w:val="00A31113"/>
    <w:rsid w:val="00A3124D"/>
    <w:rsid w:val="00A313EB"/>
    <w:rsid w:val="00A31869"/>
    <w:rsid w:val="00A31A62"/>
    <w:rsid w:val="00A31A9F"/>
    <w:rsid w:val="00A31C56"/>
    <w:rsid w:val="00A31C68"/>
    <w:rsid w:val="00A31D8C"/>
    <w:rsid w:val="00A31FD3"/>
    <w:rsid w:val="00A32915"/>
    <w:rsid w:val="00A32A4A"/>
    <w:rsid w:val="00A32BD8"/>
    <w:rsid w:val="00A32DC1"/>
    <w:rsid w:val="00A3314D"/>
    <w:rsid w:val="00A334A3"/>
    <w:rsid w:val="00A337FA"/>
    <w:rsid w:val="00A33801"/>
    <w:rsid w:val="00A339BC"/>
    <w:rsid w:val="00A33ADC"/>
    <w:rsid w:val="00A33BE2"/>
    <w:rsid w:val="00A34385"/>
    <w:rsid w:val="00A34446"/>
    <w:rsid w:val="00A34553"/>
    <w:rsid w:val="00A35027"/>
    <w:rsid w:val="00A35088"/>
    <w:rsid w:val="00A35361"/>
    <w:rsid w:val="00A35CCE"/>
    <w:rsid w:val="00A35D3D"/>
    <w:rsid w:val="00A35DC8"/>
    <w:rsid w:val="00A35E62"/>
    <w:rsid w:val="00A35EFA"/>
    <w:rsid w:val="00A36083"/>
    <w:rsid w:val="00A3682E"/>
    <w:rsid w:val="00A36A4B"/>
    <w:rsid w:val="00A36BFA"/>
    <w:rsid w:val="00A36F6C"/>
    <w:rsid w:val="00A36FFB"/>
    <w:rsid w:val="00A37052"/>
    <w:rsid w:val="00A375A2"/>
    <w:rsid w:val="00A40316"/>
    <w:rsid w:val="00A4038F"/>
    <w:rsid w:val="00A403B0"/>
    <w:rsid w:val="00A40506"/>
    <w:rsid w:val="00A4071E"/>
    <w:rsid w:val="00A409A3"/>
    <w:rsid w:val="00A40D9C"/>
    <w:rsid w:val="00A40E4D"/>
    <w:rsid w:val="00A412F2"/>
    <w:rsid w:val="00A4142B"/>
    <w:rsid w:val="00A41AD9"/>
    <w:rsid w:val="00A41FD0"/>
    <w:rsid w:val="00A42659"/>
    <w:rsid w:val="00A42AC8"/>
    <w:rsid w:val="00A43369"/>
    <w:rsid w:val="00A4388A"/>
    <w:rsid w:val="00A43E6D"/>
    <w:rsid w:val="00A4447C"/>
    <w:rsid w:val="00A44777"/>
    <w:rsid w:val="00A44884"/>
    <w:rsid w:val="00A44B5A"/>
    <w:rsid w:val="00A44EC6"/>
    <w:rsid w:val="00A44EE0"/>
    <w:rsid w:val="00A451C7"/>
    <w:rsid w:val="00A45518"/>
    <w:rsid w:val="00A4567D"/>
    <w:rsid w:val="00A459F0"/>
    <w:rsid w:val="00A45EAD"/>
    <w:rsid w:val="00A4609F"/>
    <w:rsid w:val="00A461C0"/>
    <w:rsid w:val="00A46343"/>
    <w:rsid w:val="00A471BF"/>
    <w:rsid w:val="00A474D6"/>
    <w:rsid w:val="00A47FCA"/>
    <w:rsid w:val="00A5003D"/>
    <w:rsid w:val="00A500FE"/>
    <w:rsid w:val="00A50A7D"/>
    <w:rsid w:val="00A50BC3"/>
    <w:rsid w:val="00A514B4"/>
    <w:rsid w:val="00A51839"/>
    <w:rsid w:val="00A51ABC"/>
    <w:rsid w:val="00A51FFB"/>
    <w:rsid w:val="00A52392"/>
    <w:rsid w:val="00A524D2"/>
    <w:rsid w:val="00A5280F"/>
    <w:rsid w:val="00A52E47"/>
    <w:rsid w:val="00A52EF3"/>
    <w:rsid w:val="00A5322A"/>
    <w:rsid w:val="00A540C4"/>
    <w:rsid w:val="00A54BEC"/>
    <w:rsid w:val="00A54DD5"/>
    <w:rsid w:val="00A54F45"/>
    <w:rsid w:val="00A55083"/>
    <w:rsid w:val="00A555A3"/>
    <w:rsid w:val="00A55C6B"/>
    <w:rsid w:val="00A563DC"/>
    <w:rsid w:val="00A564F5"/>
    <w:rsid w:val="00A565B8"/>
    <w:rsid w:val="00A56624"/>
    <w:rsid w:val="00A5676E"/>
    <w:rsid w:val="00A56820"/>
    <w:rsid w:val="00A56BD8"/>
    <w:rsid w:val="00A57168"/>
    <w:rsid w:val="00A57322"/>
    <w:rsid w:val="00A57475"/>
    <w:rsid w:val="00A5775D"/>
    <w:rsid w:val="00A57EA6"/>
    <w:rsid w:val="00A602BF"/>
    <w:rsid w:val="00A606DB"/>
    <w:rsid w:val="00A60A71"/>
    <w:rsid w:val="00A60AFB"/>
    <w:rsid w:val="00A610EA"/>
    <w:rsid w:val="00A6125D"/>
    <w:rsid w:val="00A61AAB"/>
    <w:rsid w:val="00A61B95"/>
    <w:rsid w:val="00A61CA0"/>
    <w:rsid w:val="00A62669"/>
    <w:rsid w:val="00A62A33"/>
    <w:rsid w:val="00A62FC9"/>
    <w:rsid w:val="00A63E2C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4C90"/>
    <w:rsid w:val="00A65224"/>
    <w:rsid w:val="00A6578F"/>
    <w:rsid w:val="00A6592A"/>
    <w:rsid w:val="00A6596A"/>
    <w:rsid w:val="00A662F0"/>
    <w:rsid w:val="00A66695"/>
    <w:rsid w:val="00A666CA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96"/>
    <w:rsid w:val="00A717D1"/>
    <w:rsid w:val="00A718BD"/>
    <w:rsid w:val="00A71A87"/>
    <w:rsid w:val="00A71BC3"/>
    <w:rsid w:val="00A71BFF"/>
    <w:rsid w:val="00A71D3B"/>
    <w:rsid w:val="00A71E68"/>
    <w:rsid w:val="00A72061"/>
    <w:rsid w:val="00A72844"/>
    <w:rsid w:val="00A72902"/>
    <w:rsid w:val="00A732DB"/>
    <w:rsid w:val="00A73B44"/>
    <w:rsid w:val="00A73C35"/>
    <w:rsid w:val="00A73F7C"/>
    <w:rsid w:val="00A742BE"/>
    <w:rsid w:val="00A74432"/>
    <w:rsid w:val="00A746EC"/>
    <w:rsid w:val="00A75471"/>
    <w:rsid w:val="00A76AAA"/>
    <w:rsid w:val="00A76C8B"/>
    <w:rsid w:val="00A76E41"/>
    <w:rsid w:val="00A76FDB"/>
    <w:rsid w:val="00A772D8"/>
    <w:rsid w:val="00A774B5"/>
    <w:rsid w:val="00A77642"/>
    <w:rsid w:val="00A778E2"/>
    <w:rsid w:val="00A77C67"/>
    <w:rsid w:val="00A77F98"/>
    <w:rsid w:val="00A8001B"/>
    <w:rsid w:val="00A8063B"/>
    <w:rsid w:val="00A8063C"/>
    <w:rsid w:val="00A80FA7"/>
    <w:rsid w:val="00A80FC8"/>
    <w:rsid w:val="00A811E1"/>
    <w:rsid w:val="00A81200"/>
    <w:rsid w:val="00A816A9"/>
    <w:rsid w:val="00A817E3"/>
    <w:rsid w:val="00A81CFE"/>
    <w:rsid w:val="00A81DC8"/>
    <w:rsid w:val="00A82121"/>
    <w:rsid w:val="00A82134"/>
    <w:rsid w:val="00A8220D"/>
    <w:rsid w:val="00A8222F"/>
    <w:rsid w:val="00A8228D"/>
    <w:rsid w:val="00A83787"/>
    <w:rsid w:val="00A83944"/>
    <w:rsid w:val="00A84595"/>
    <w:rsid w:val="00A84A2D"/>
    <w:rsid w:val="00A84C54"/>
    <w:rsid w:val="00A85705"/>
    <w:rsid w:val="00A85FB9"/>
    <w:rsid w:val="00A86428"/>
    <w:rsid w:val="00A86526"/>
    <w:rsid w:val="00A87541"/>
    <w:rsid w:val="00A878D4"/>
    <w:rsid w:val="00A878F0"/>
    <w:rsid w:val="00A87A2B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688"/>
    <w:rsid w:val="00A92777"/>
    <w:rsid w:val="00A92AE0"/>
    <w:rsid w:val="00A92D5C"/>
    <w:rsid w:val="00A92F67"/>
    <w:rsid w:val="00A933A5"/>
    <w:rsid w:val="00A935FA"/>
    <w:rsid w:val="00A9372D"/>
    <w:rsid w:val="00A937D0"/>
    <w:rsid w:val="00A93A8B"/>
    <w:rsid w:val="00A94838"/>
    <w:rsid w:val="00A952FB"/>
    <w:rsid w:val="00A958FA"/>
    <w:rsid w:val="00A95E35"/>
    <w:rsid w:val="00A95FC3"/>
    <w:rsid w:val="00A96026"/>
    <w:rsid w:val="00A961D4"/>
    <w:rsid w:val="00A963F7"/>
    <w:rsid w:val="00A96B80"/>
    <w:rsid w:val="00A970F6"/>
    <w:rsid w:val="00A971F1"/>
    <w:rsid w:val="00A97D42"/>
    <w:rsid w:val="00A97E4A"/>
    <w:rsid w:val="00AA0056"/>
    <w:rsid w:val="00AA0894"/>
    <w:rsid w:val="00AA0CB1"/>
    <w:rsid w:val="00AA0CBE"/>
    <w:rsid w:val="00AA0F72"/>
    <w:rsid w:val="00AA0FC8"/>
    <w:rsid w:val="00AA171F"/>
    <w:rsid w:val="00AA1C97"/>
    <w:rsid w:val="00AA1DF8"/>
    <w:rsid w:val="00AA20C8"/>
    <w:rsid w:val="00AA2279"/>
    <w:rsid w:val="00AA3446"/>
    <w:rsid w:val="00AA37E7"/>
    <w:rsid w:val="00AA39E4"/>
    <w:rsid w:val="00AA419C"/>
    <w:rsid w:val="00AA419F"/>
    <w:rsid w:val="00AA4E50"/>
    <w:rsid w:val="00AA4F49"/>
    <w:rsid w:val="00AA5312"/>
    <w:rsid w:val="00AA5568"/>
    <w:rsid w:val="00AA57B6"/>
    <w:rsid w:val="00AA5EEB"/>
    <w:rsid w:val="00AA61C0"/>
    <w:rsid w:val="00AA62A2"/>
    <w:rsid w:val="00AA6354"/>
    <w:rsid w:val="00AA67F3"/>
    <w:rsid w:val="00AA6D10"/>
    <w:rsid w:val="00AA6E50"/>
    <w:rsid w:val="00AA7401"/>
    <w:rsid w:val="00AA7422"/>
    <w:rsid w:val="00AA7479"/>
    <w:rsid w:val="00AA7596"/>
    <w:rsid w:val="00AA79F3"/>
    <w:rsid w:val="00AA79F4"/>
    <w:rsid w:val="00AA7CC6"/>
    <w:rsid w:val="00AA7E1B"/>
    <w:rsid w:val="00AB0137"/>
    <w:rsid w:val="00AB0846"/>
    <w:rsid w:val="00AB1102"/>
    <w:rsid w:val="00AB119A"/>
    <w:rsid w:val="00AB1565"/>
    <w:rsid w:val="00AB1A3F"/>
    <w:rsid w:val="00AB1B21"/>
    <w:rsid w:val="00AB1CC2"/>
    <w:rsid w:val="00AB2377"/>
    <w:rsid w:val="00AB251A"/>
    <w:rsid w:val="00AB279A"/>
    <w:rsid w:val="00AB2A6E"/>
    <w:rsid w:val="00AB2B5B"/>
    <w:rsid w:val="00AB3142"/>
    <w:rsid w:val="00AB3464"/>
    <w:rsid w:val="00AB3B17"/>
    <w:rsid w:val="00AB3DA2"/>
    <w:rsid w:val="00AB3EB3"/>
    <w:rsid w:val="00AB3F43"/>
    <w:rsid w:val="00AB4097"/>
    <w:rsid w:val="00AB414E"/>
    <w:rsid w:val="00AB4465"/>
    <w:rsid w:val="00AB4719"/>
    <w:rsid w:val="00AB474C"/>
    <w:rsid w:val="00AB4FB4"/>
    <w:rsid w:val="00AB4FE1"/>
    <w:rsid w:val="00AB5471"/>
    <w:rsid w:val="00AB560F"/>
    <w:rsid w:val="00AB567E"/>
    <w:rsid w:val="00AB5AA9"/>
    <w:rsid w:val="00AB5D32"/>
    <w:rsid w:val="00AB5D8B"/>
    <w:rsid w:val="00AB62DC"/>
    <w:rsid w:val="00AB6CAE"/>
    <w:rsid w:val="00AB713D"/>
    <w:rsid w:val="00AB71BE"/>
    <w:rsid w:val="00AB73BB"/>
    <w:rsid w:val="00AB767A"/>
    <w:rsid w:val="00AB78AA"/>
    <w:rsid w:val="00AB7B44"/>
    <w:rsid w:val="00AC0BE4"/>
    <w:rsid w:val="00AC1260"/>
    <w:rsid w:val="00AC136C"/>
    <w:rsid w:val="00AC18CC"/>
    <w:rsid w:val="00AC19F7"/>
    <w:rsid w:val="00AC19FE"/>
    <w:rsid w:val="00AC1B49"/>
    <w:rsid w:val="00AC1E78"/>
    <w:rsid w:val="00AC2242"/>
    <w:rsid w:val="00AC2613"/>
    <w:rsid w:val="00AC28C3"/>
    <w:rsid w:val="00AC2D57"/>
    <w:rsid w:val="00AC3175"/>
    <w:rsid w:val="00AC32E2"/>
    <w:rsid w:val="00AC338F"/>
    <w:rsid w:val="00AC34E4"/>
    <w:rsid w:val="00AC37E9"/>
    <w:rsid w:val="00AC422D"/>
    <w:rsid w:val="00AC4230"/>
    <w:rsid w:val="00AC44C3"/>
    <w:rsid w:val="00AC4A7F"/>
    <w:rsid w:val="00AC4D09"/>
    <w:rsid w:val="00AC55CC"/>
    <w:rsid w:val="00AC55FD"/>
    <w:rsid w:val="00AC5805"/>
    <w:rsid w:val="00AC5843"/>
    <w:rsid w:val="00AC58D0"/>
    <w:rsid w:val="00AC5A7F"/>
    <w:rsid w:val="00AC5FD1"/>
    <w:rsid w:val="00AC61BD"/>
    <w:rsid w:val="00AC6475"/>
    <w:rsid w:val="00AC64D2"/>
    <w:rsid w:val="00AC67E3"/>
    <w:rsid w:val="00AC6B9B"/>
    <w:rsid w:val="00AC7D00"/>
    <w:rsid w:val="00AC7D12"/>
    <w:rsid w:val="00AC7E7B"/>
    <w:rsid w:val="00AC7F2B"/>
    <w:rsid w:val="00AD0288"/>
    <w:rsid w:val="00AD089D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6D4"/>
    <w:rsid w:val="00AD3B16"/>
    <w:rsid w:val="00AD3B67"/>
    <w:rsid w:val="00AD3DC4"/>
    <w:rsid w:val="00AD3E1F"/>
    <w:rsid w:val="00AD4251"/>
    <w:rsid w:val="00AD44C6"/>
    <w:rsid w:val="00AD450F"/>
    <w:rsid w:val="00AD470F"/>
    <w:rsid w:val="00AD4A36"/>
    <w:rsid w:val="00AD4AF4"/>
    <w:rsid w:val="00AD51D6"/>
    <w:rsid w:val="00AD56B8"/>
    <w:rsid w:val="00AD5BBB"/>
    <w:rsid w:val="00AD7EBF"/>
    <w:rsid w:val="00AD7FA6"/>
    <w:rsid w:val="00AE0268"/>
    <w:rsid w:val="00AE02A9"/>
    <w:rsid w:val="00AE076B"/>
    <w:rsid w:val="00AE0778"/>
    <w:rsid w:val="00AE0B8B"/>
    <w:rsid w:val="00AE16C1"/>
    <w:rsid w:val="00AE1771"/>
    <w:rsid w:val="00AE199A"/>
    <w:rsid w:val="00AE1B76"/>
    <w:rsid w:val="00AE1EA9"/>
    <w:rsid w:val="00AE1F00"/>
    <w:rsid w:val="00AE2613"/>
    <w:rsid w:val="00AE277D"/>
    <w:rsid w:val="00AE2BAD"/>
    <w:rsid w:val="00AE2DFF"/>
    <w:rsid w:val="00AE2F2A"/>
    <w:rsid w:val="00AE3396"/>
    <w:rsid w:val="00AE37DC"/>
    <w:rsid w:val="00AE3C55"/>
    <w:rsid w:val="00AE4067"/>
    <w:rsid w:val="00AE40FC"/>
    <w:rsid w:val="00AE445F"/>
    <w:rsid w:val="00AE4845"/>
    <w:rsid w:val="00AE493F"/>
    <w:rsid w:val="00AE49F5"/>
    <w:rsid w:val="00AE4F6F"/>
    <w:rsid w:val="00AE539A"/>
    <w:rsid w:val="00AE5EDB"/>
    <w:rsid w:val="00AE5F48"/>
    <w:rsid w:val="00AE5FCC"/>
    <w:rsid w:val="00AE60FD"/>
    <w:rsid w:val="00AE6A01"/>
    <w:rsid w:val="00AE6A08"/>
    <w:rsid w:val="00AE6ACA"/>
    <w:rsid w:val="00AE765A"/>
    <w:rsid w:val="00AE7895"/>
    <w:rsid w:val="00AE7B1A"/>
    <w:rsid w:val="00AE7C5F"/>
    <w:rsid w:val="00AE7E3E"/>
    <w:rsid w:val="00AE7E4E"/>
    <w:rsid w:val="00AF004D"/>
    <w:rsid w:val="00AF0084"/>
    <w:rsid w:val="00AF022B"/>
    <w:rsid w:val="00AF0642"/>
    <w:rsid w:val="00AF1F1D"/>
    <w:rsid w:val="00AF20FA"/>
    <w:rsid w:val="00AF27FE"/>
    <w:rsid w:val="00AF2E31"/>
    <w:rsid w:val="00AF32CA"/>
    <w:rsid w:val="00AF34FC"/>
    <w:rsid w:val="00AF431C"/>
    <w:rsid w:val="00AF48BF"/>
    <w:rsid w:val="00AF4FBF"/>
    <w:rsid w:val="00AF539E"/>
    <w:rsid w:val="00AF54BC"/>
    <w:rsid w:val="00AF5EF1"/>
    <w:rsid w:val="00AF676A"/>
    <w:rsid w:val="00AF68D7"/>
    <w:rsid w:val="00AF6921"/>
    <w:rsid w:val="00AF70E1"/>
    <w:rsid w:val="00AF7D59"/>
    <w:rsid w:val="00AF7E61"/>
    <w:rsid w:val="00B0010B"/>
    <w:rsid w:val="00B00B46"/>
    <w:rsid w:val="00B00B95"/>
    <w:rsid w:val="00B0147B"/>
    <w:rsid w:val="00B016BC"/>
    <w:rsid w:val="00B01750"/>
    <w:rsid w:val="00B0181D"/>
    <w:rsid w:val="00B01828"/>
    <w:rsid w:val="00B0197F"/>
    <w:rsid w:val="00B01FEF"/>
    <w:rsid w:val="00B02231"/>
    <w:rsid w:val="00B02D62"/>
    <w:rsid w:val="00B02DD8"/>
    <w:rsid w:val="00B0319D"/>
    <w:rsid w:val="00B03263"/>
    <w:rsid w:val="00B03387"/>
    <w:rsid w:val="00B034D6"/>
    <w:rsid w:val="00B03877"/>
    <w:rsid w:val="00B03C82"/>
    <w:rsid w:val="00B03D67"/>
    <w:rsid w:val="00B03EA1"/>
    <w:rsid w:val="00B040B9"/>
    <w:rsid w:val="00B0410D"/>
    <w:rsid w:val="00B04808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07F17"/>
    <w:rsid w:val="00B1010F"/>
    <w:rsid w:val="00B1037C"/>
    <w:rsid w:val="00B10601"/>
    <w:rsid w:val="00B107A6"/>
    <w:rsid w:val="00B10B1D"/>
    <w:rsid w:val="00B10C30"/>
    <w:rsid w:val="00B1101F"/>
    <w:rsid w:val="00B11257"/>
    <w:rsid w:val="00B11274"/>
    <w:rsid w:val="00B112E4"/>
    <w:rsid w:val="00B11742"/>
    <w:rsid w:val="00B11A48"/>
    <w:rsid w:val="00B11C95"/>
    <w:rsid w:val="00B11DF5"/>
    <w:rsid w:val="00B12194"/>
    <w:rsid w:val="00B122B3"/>
    <w:rsid w:val="00B12787"/>
    <w:rsid w:val="00B1299A"/>
    <w:rsid w:val="00B12B99"/>
    <w:rsid w:val="00B12E05"/>
    <w:rsid w:val="00B12EC2"/>
    <w:rsid w:val="00B12FAA"/>
    <w:rsid w:val="00B134AF"/>
    <w:rsid w:val="00B13622"/>
    <w:rsid w:val="00B13C06"/>
    <w:rsid w:val="00B14142"/>
    <w:rsid w:val="00B14642"/>
    <w:rsid w:val="00B14A53"/>
    <w:rsid w:val="00B14D5B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AAD"/>
    <w:rsid w:val="00B20EBC"/>
    <w:rsid w:val="00B20F91"/>
    <w:rsid w:val="00B210EF"/>
    <w:rsid w:val="00B2127F"/>
    <w:rsid w:val="00B21585"/>
    <w:rsid w:val="00B217C3"/>
    <w:rsid w:val="00B219D6"/>
    <w:rsid w:val="00B21BBF"/>
    <w:rsid w:val="00B21DAF"/>
    <w:rsid w:val="00B21E37"/>
    <w:rsid w:val="00B222FA"/>
    <w:rsid w:val="00B22CA2"/>
    <w:rsid w:val="00B22D08"/>
    <w:rsid w:val="00B23022"/>
    <w:rsid w:val="00B230BE"/>
    <w:rsid w:val="00B23336"/>
    <w:rsid w:val="00B2392F"/>
    <w:rsid w:val="00B23DD3"/>
    <w:rsid w:val="00B24673"/>
    <w:rsid w:val="00B249CF"/>
    <w:rsid w:val="00B25731"/>
    <w:rsid w:val="00B257D2"/>
    <w:rsid w:val="00B25BEE"/>
    <w:rsid w:val="00B25C68"/>
    <w:rsid w:val="00B26569"/>
    <w:rsid w:val="00B267CD"/>
    <w:rsid w:val="00B26930"/>
    <w:rsid w:val="00B26D10"/>
    <w:rsid w:val="00B27267"/>
    <w:rsid w:val="00B3027A"/>
    <w:rsid w:val="00B30AD0"/>
    <w:rsid w:val="00B31221"/>
    <w:rsid w:val="00B3151A"/>
    <w:rsid w:val="00B31542"/>
    <w:rsid w:val="00B315BA"/>
    <w:rsid w:val="00B315DE"/>
    <w:rsid w:val="00B3171B"/>
    <w:rsid w:val="00B31981"/>
    <w:rsid w:val="00B31BDC"/>
    <w:rsid w:val="00B3328D"/>
    <w:rsid w:val="00B34264"/>
    <w:rsid w:val="00B34278"/>
    <w:rsid w:val="00B34B24"/>
    <w:rsid w:val="00B350FC"/>
    <w:rsid w:val="00B355F8"/>
    <w:rsid w:val="00B35BA3"/>
    <w:rsid w:val="00B35E74"/>
    <w:rsid w:val="00B36261"/>
    <w:rsid w:val="00B36948"/>
    <w:rsid w:val="00B36C8A"/>
    <w:rsid w:val="00B36F53"/>
    <w:rsid w:val="00B3700F"/>
    <w:rsid w:val="00B376CE"/>
    <w:rsid w:val="00B37B27"/>
    <w:rsid w:val="00B37C8E"/>
    <w:rsid w:val="00B37D47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1F76"/>
    <w:rsid w:val="00B42169"/>
    <w:rsid w:val="00B4235E"/>
    <w:rsid w:val="00B424A6"/>
    <w:rsid w:val="00B4262C"/>
    <w:rsid w:val="00B42948"/>
    <w:rsid w:val="00B429FB"/>
    <w:rsid w:val="00B42C90"/>
    <w:rsid w:val="00B42D5A"/>
    <w:rsid w:val="00B42DDD"/>
    <w:rsid w:val="00B42F32"/>
    <w:rsid w:val="00B436A8"/>
    <w:rsid w:val="00B4376B"/>
    <w:rsid w:val="00B4388A"/>
    <w:rsid w:val="00B439AD"/>
    <w:rsid w:val="00B43BD6"/>
    <w:rsid w:val="00B43E08"/>
    <w:rsid w:val="00B446C8"/>
    <w:rsid w:val="00B44DF5"/>
    <w:rsid w:val="00B4536D"/>
    <w:rsid w:val="00B455A6"/>
    <w:rsid w:val="00B457F5"/>
    <w:rsid w:val="00B45DB8"/>
    <w:rsid w:val="00B460F9"/>
    <w:rsid w:val="00B4713A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391"/>
    <w:rsid w:val="00B50835"/>
    <w:rsid w:val="00B50C3D"/>
    <w:rsid w:val="00B50DE3"/>
    <w:rsid w:val="00B51514"/>
    <w:rsid w:val="00B51CA0"/>
    <w:rsid w:val="00B51E60"/>
    <w:rsid w:val="00B52856"/>
    <w:rsid w:val="00B52B5D"/>
    <w:rsid w:val="00B532CC"/>
    <w:rsid w:val="00B5333B"/>
    <w:rsid w:val="00B53704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D1B"/>
    <w:rsid w:val="00B60E37"/>
    <w:rsid w:val="00B612BA"/>
    <w:rsid w:val="00B61639"/>
    <w:rsid w:val="00B617B1"/>
    <w:rsid w:val="00B618EF"/>
    <w:rsid w:val="00B61B50"/>
    <w:rsid w:val="00B61C60"/>
    <w:rsid w:val="00B61C73"/>
    <w:rsid w:val="00B61C7E"/>
    <w:rsid w:val="00B62394"/>
    <w:rsid w:val="00B62B78"/>
    <w:rsid w:val="00B62E2F"/>
    <w:rsid w:val="00B63A3C"/>
    <w:rsid w:val="00B6443A"/>
    <w:rsid w:val="00B64C9E"/>
    <w:rsid w:val="00B64D14"/>
    <w:rsid w:val="00B64F61"/>
    <w:rsid w:val="00B64F66"/>
    <w:rsid w:val="00B64F83"/>
    <w:rsid w:val="00B65156"/>
    <w:rsid w:val="00B65450"/>
    <w:rsid w:val="00B659BD"/>
    <w:rsid w:val="00B66000"/>
    <w:rsid w:val="00B663A8"/>
    <w:rsid w:val="00B66753"/>
    <w:rsid w:val="00B66974"/>
    <w:rsid w:val="00B66A68"/>
    <w:rsid w:val="00B66A7A"/>
    <w:rsid w:val="00B675C0"/>
    <w:rsid w:val="00B67DE0"/>
    <w:rsid w:val="00B67F07"/>
    <w:rsid w:val="00B67F67"/>
    <w:rsid w:val="00B7087E"/>
    <w:rsid w:val="00B7090C"/>
    <w:rsid w:val="00B70953"/>
    <w:rsid w:val="00B710B7"/>
    <w:rsid w:val="00B716BA"/>
    <w:rsid w:val="00B71902"/>
    <w:rsid w:val="00B71F98"/>
    <w:rsid w:val="00B72126"/>
    <w:rsid w:val="00B7266C"/>
    <w:rsid w:val="00B72BD1"/>
    <w:rsid w:val="00B72E1A"/>
    <w:rsid w:val="00B72FAA"/>
    <w:rsid w:val="00B73662"/>
    <w:rsid w:val="00B7402B"/>
    <w:rsid w:val="00B740C1"/>
    <w:rsid w:val="00B74BEF"/>
    <w:rsid w:val="00B74C19"/>
    <w:rsid w:val="00B74DBE"/>
    <w:rsid w:val="00B74F0A"/>
    <w:rsid w:val="00B75B8D"/>
    <w:rsid w:val="00B75E0D"/>
    <w:rsid w:val="00B76E19"/>
    <w:rsid w:val="00B770FC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169"/>
    <w:rsid w:val="00B81326"/>
    <w:rsid w:val="00B8139B"/>
    <w:rsid w:val="00B81419"/>
    <w:rsid w:val="00B815CC"/>
    <w:rsid w:val="00B817A8"/>
    <w:rsid w:val="00B817B9"/>
    <w:rsid w:val="00B81D18"/>
    <w:rsid w:val="00B82106"/>
    <w:rsid w:val="00B82847"/>
    <w:rsid w:val="00B82967"/>
    <w:rsid w:val="00B82B21"/>
    <w:rsid w:val="00B82DF9"/>
    <w:rsid w:val="00B833FD"/>
    <w:rsid w:val="00B836DC"/>
    <w:rsid w:val="00B8391D"/>
    <w:rsid w:val="00B83A66"/>
    <w:rsid w:val="00B84094"/>
    <w:rsid w:val="00B841D6"/>
    <w:rsid w:val="00B846B2"/>
    <w:rsid w:val="00B848A2"/>
    <w:rsid w:val="00B8520E"/>
    <w:rsid w:val="00B858A4"/>
    <w:rsid w:val="00B858B0"/>
    <w:rsid w:val="00B85DDC"/>
    <w:rsid w:val="00B85E18"/>
    <w:rsid w:val="00B860DE"/>
    <w:rsid w:val="00B862F9"/>
    <w:rsid w:val="00B86470"/>
    <w:rsid w:val="00B86A3B"/>
    <w:rsid w:val="00B86D2A"/>
    <w:rsid w:val="00B870A1"/>
    <w:rsid w:val="00B873C2"/>
    <w:rsid w:val="00B874AA"/>
    <w:rsid w:val="00B878C9"/>
    <w:rsid w:val="00B90209"/>
    <w:rsid w:val="00B90B53"/>
    <w:rsid w:val="00B91101"/>
    <w:rsid w:val="00B91550"/>
    <w:rsid w:val="00B91A94"/>
    <w:rsid w:val="00B9214F"/>
    <w:rsid w:val="00B924BB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344"/>
    <w:rsid w:val="00B94717"/>
    <w:rsid w:val="00B94DFE"/>
    <w:rsid w:val="00B94F91"/>
    <w:rsid w:val="00B95829"/>
    <w:rsid w:val="00B95E16"/>
    <w:rsid w:val="00B9606E"/>
    <w:rsid w:val="00B965B8"/>
    <w:rsid w:val="00B96613"/>
    <w:rsid w:val="00B9688F"/>
    <w:rsid w:val="00B9772A"/>
    <w:rsid w:val="00B97931"/>
    <w:rsid w:val="00B97D51"/>
    <w:rsid w:val="00BA03CE"/>
    <w:rsid w:val="00BA0DE0"/>
    <w:rsid w:val="00BA0EB0"/>
    <w:rsid w:val="00BA2059"/>
    <w:rsid w:val="00BA2228"/>
    <w:rsid w:val="00BA24E4"/>
    <w:rsid w:val="00BA27F7"/>
    <w:rsid w:val="00BA30CF"/>
    <w:rsid w:val="00BA3558"/>
    <w:rsid w:val="00BA3588"/>
    <w:rsid w:val="00BA3B56"/>
    <w:rsid w:val="00BA451D"/>
    <w:rsid w:val="00BA4AB4"/>
    <w:rsid w:val="00BA4BA6"/>
    <w:rsid w:val="00BA4F99"/>
    <w:rsid w:val="00BA5138"/>
    <w:rsid w:val="00BA5C17"/>
    <w:rsid w:val="00BA6DEC"/>
    <w:rsid w:val="00BA6E5D"/>
    <w:rsid w:val="00BA7328"/>
    <w:rsid w:val="00BA74AB"/>
    <w:rsid w:val="00BA74CC"/>
    <w:rsid w:val="00BA751B"/>
    <w:rsid w:val="00BA765B"/>
    <w:rsid w:val="00BA7775"/>
    <w:rsid w:val="00BA7813"/>
    <w:rsid w:val="00BA7C07"/>
    <w:rsid w:val="00BB030B"/>
    <w:rsid w:val="00BB0682"/>
    <w:rsid w:val="00BB06B8"/>
    <w:rsid w:val="00BB076E"/>
    <w:rsid w:val="00BB0A71"/>
    <w:rsid w:val="00BB0CDE"/>
    <w:rsid w:val="00BB152D"/>
    <w:rsid w:val="00BB16C5"/>
    <w:rsid w:val="00BB17FB"/>
    <w:rsid w:val="00BB1951"/>
    <w:rsid w:val="00BB1E5D"/>
    <w:rsid w:val="00BB1EC9"/>
    <w:rsid w:val="00BB1F71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550F"/>
    <w:rsid w:val="00BB58E3"/>
    <w:rsid w:val="00BB592B"/>
    <w:rsid w:val="00BB63BC"/>
    <w:rsid w:val="00BB6FF8"/>
    <w:rsid w:val="00BB7231"/>
    <w:rsid w:val="00BB790E"/>
    <w:rsid w:val="00BC023B"/>
    <w:rsid w:val="00BC09A2"/>
    <w:rsid w:val="00BC09ED"/>
    <w:rsid w:val="00BC1902"/>
    <w:rsid w:val="00BC2D4B"/>
    <w:rsid w:val="00BC33DE"/>
    <w:rsid w:val="00BC3596"/>
    <w:rsid w:val="00BC41C1"/>
    <w:rsid w:val="00BC4387"/>
    <w:rsid w:val="00BC440F"/>
    <w:rsid w:val="00BC44FD"/>
    <w:rsid w:val="00BC47EA"/>
    <w:rsid w:val="00BC4B34"/>
    <w:rsid w:val="00BC4EB2"/>
    <w:rsid w:val="00BC4FEB"/>
    <w:rsid w:val="00BC5D09"/>
    <w:rsid w:val="00BC60BE"/>
    <w:rsid w:val="00BC61CA"/>
    <w:rsid w:val="00BC62BD"/>
    <w:rsid w:val="00BC62CB"/>
    <w:rsid w:val="00BC62DE"/>
    <w:rsid w:val="00BC6524"/>
    <w:rsid w:val="00BC6715"/>
    <w:rsid w:val="00BC694C"/>
    <w:rsid w:val="00BC69DD"/>
    <w:rsid w:val="00BC6AB9"/>
    <w:rsid w:val="00BC6D5B"/>
    <w:rsid w:val="00BC715B"/>
    <w:rsid w:val="00BC7439"/>
    <w:rsid w:val="00BC7523"/>
    <w:rsid w:val="00BC7544"/>
    <w:rsid w:val="00BC7940"/>
    <w:rsid w:val="00BC7E3E"/>
    <w:rsid w:val="00BC7E67"/>
    <w:rsid w:val="00BC7EB8"/>
    <w:rsid w:val="00BD0104"/>
    <w:rsid w:val="00BD01CA"/>
    <w:rsid w:val="00BD0300"/>
    <w:rsid w:val="00BD075C"/>
    <w:rsid w:val="00BD0848"/>
    <w:rsid w:val="00BD0A1A"/>
    <w:rsid w:val="00BD0F41"/>
    <w:rsid w:val="00BD1268"/>
    <w:rsid w:val="00BD1574"/>
    <w:rsid w:val="00BD16B6"/>
    <w:rsid w:val="00BD1770"/>
    <w:rsid w:val="00BD1EDC"/>
    <w:rsid w:val="00BD21F5"/>
    <w:rsid w:val="00BD26E1"/>
    <w:rsid w:val="00BD3D96"/>
    <w:rsid w:val="00BD3EF6"/>
    <w:rsid w:val="00BD3FD3"/>
    <w:rsid w:val="00BD414C"/>
    <w:rsid w:val="00BD45DB"/>
    <w:rsid w:val="00BD47C6"/>
    <w:rsid w:val="00BD4975"/>
    <w:rsid w:val="00BD51C9"/>
    <w:rsid w:val="00BD53C5"/>
    <w:rsid w:val="00BD54FC"/>
    <w:rsid w:val="00BD584A"/>
    <w:rsid w:val="00BD5B1A"/>
    <w:rsid w:val="00BD6992"/>
    <w:rsid w:val="00BD71C7"/>
    <w:rsid w:val="00BD722E"/>
    <w:rsid w:val="00BD7345"/>
    <w:rsid w:val="00BD7842"/>
    <w:rsid w:val="00BD7A60"/>
    <w:rsid w:val="00BD7D5A"/>
    <w:rsid w:val="00BD7D92"/>
    <w:rsid w:val="00BE0529"/>
    <w:rsid w:val="00BE0AE7"/>
    <w:rsid w:val="00BE0EE6"/>
    <w:rsid w:val="00BE1332"/>
    <w:rsid w:val="00BE1560"/>
    <w:rsid w:val="00BE1573"/>
    <w:rsid w:val="00BE1590"/>
    <w:rsid w:val="00BE1E1A"/>
    <w:rsid w:val="00BE1E6B"/>
    <w:rsid w:val="00BE21CD"/>
    <w:rsid w:val="00BE23D0"/>
    <w:rsid w:val="00BE2E48"/>
    <w:rsid w:val="00BE30EA"/>
    <w:rsid w:val="00BE3189"/>
    <w:rsid w:val="00BE3279"/>
    <w:rsid w:val="00BE338E"/>
    <w:rsid w:val="00BE353F"/>
    <w:rsid w:val="00BE4729"/>
    <w:rsid w:val="00BE56AA"/>
    <w:rsid w:val="00BE6062"/>
    <w:rsid w:val="00BE689A"/>
    <w:rsid w:val="00BE6A25"/>
    <w:rsid w:val="00BE6BB8"/>
    <w:rsid w:val="00BE6DC7"/>
    <w:rsid w:val="00BE7FC8"/>
    <w:rsid w:val="00BF01F1"/>
    <w:rsid w:val="00BF03CA"/>
    <w:rsid w:val="00BF076B"/>
    <w:rsid w:val="00BF0B76"/>
    <w:rsid w:val="00BF1373"/>
    <w:rsid w:val="00BF1F4A"/>
    <w:rsid w:val="00BF2216"/>
    <w:rsid w:val="00BF22EF"/>
    <w:rsid w:val="00BF2557"/>
    <w:rsid w:val="00BF26AC"/>
    <w:rsid w:val="00BF28EC"/>
    <w:rsid w:val="00BF2A47"/>
    <w:rsid w:val="00BF3268"/>
    <w:rsid w:val="00BF32D1"/>
    <w:rsid w:val="00BF35D5"/>
    <w:rsid w:val="00BF397C"/>
    <w:rsid w:val="00BF398D"/>
    <w:rsid w:val="00BF39E3"/>
    <w:rsid w:val="00BF3EFF"/>
    <w:rsid w:val="00BF405E"/>
    <w:rsid w:val="00BF4068"/>
    <w:rsid w:val="00BF45C6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665F"/>
    <w:rsid w:val="00BF7254"/>
    <w:rsid w:val="00BF72BE"/>
    <w:rsid w:val="00BF7922"/>
    <w:rsid w:val="00BF7BED"/>
    <w:rsid w:val="00BF7C87"/>
    <w:rsid w:val="00C000F0"/>
    <w:rsid w:val="00C00C36"/>
    <w:rsid w:val="00C00EA8"/>
    <w:rsid w:val="00C016D2"/>
    <w:rsid w:val="00C01AA8"/>
    <w:rsid w:val="00C01E4F"/>
    <w:rsid w:val="00C02A06"/>
    <w:rsid w:val="00C02A5C"/>
    <w:rsid w:val="00C03215"/>
    <w:rsid w:val="00C03938"/>
    <w:rsid w:val="00C04011"/>
    <w:rsid w:val="00C04145"/>
    <w:rsid w:val="00C0416A"/>
    <w:rsid w:val="00C0439B"/>
    <w:rsid w:val="00C04B64"/>
    <w:rsid w:val="00C04CFF"/>
    <w:rsid w:val="00C04E40"/>
    <w:rsid w:val="00C0523B"/>
    <w:rsid w:val="00C054FF"/>
    <w:rsid w:val="00C05AF4"/>
    <w:rsid w:val="00C05D81"/>
    <w:rsid w:val="00C062B1"/>
    <w:rsid w:val="00C07D35"/>
    <w:rsid w:val="00C07DEA"/>
    <w:rsid w:val="00C10E62"/>
    <w:rsid w:val="00C111AA"/>
    <w:rsid w:val="00C11BCA"/>
    <w:rsid w:val="00C11CC5"/>
    <w:rsid w:val="00C1212B"/>
    <w:rsid w:val="00C12376"/>
    <w:rsid w:val="00C12909"/>
    <w:rsid w:val="00C12931"/>
    <w:rsid w:val="00C129AA"/>
    <w:rsid w:val="00C13C8B"/>
    <w:rsid w:val="00C14882"/>
    <w:rsid w:val="00C14AB6"/>
    <w:rsid w:val="00C1514A"/>
    <w:rsid w:val="00C157E8"/>
    <w:rsid w:val="00C15A22"/>
    <w:rsid w:val="00C15E2B"/>
    <w:rsid w:val="00C16637"/>
    <w:rsid w:val="00C16AD9"/>
    <w:rsid w:val="00C16CEE"/>
    <w:rsid w:val="00C16E53"/>
    <w:rsid w:val="00C16F08"/>
    <w:rsid w:val="00C17526"/>
    <w:rsid w:val="00C175A9"/>
    <w:rsid w:val="00C175C6"/>
    <w:rsid w:val="00C17B86"/>
    <w:rsid w:val="00C2009D"/>
    <w:rsid w:val="00C2071D"/>
    <w:rsid w:val="00C2077E"/>
    <w:rsid w:val="00C213B4"/>
    <w:rsid w:val="00C21745"/>
    <w:rsid w:val="00C21930"/>
    <w:rsid w:val="00C21EE4"/>
    <w:rsid w:val="00C221E1"/>
    <w:rsid w:val="00C224EB"/>
    <w:rsid w:val="00C227FC"/>
    <w:rsid w:val="00C22ECA"/>
    <w:rsid w:val="00C22FAC"/>
    <w:rsid w:val="00C237B7"/>
    <w:rsid w:val="00C23C8D"/>
    <w:rsid w:val="00C23E64"/>
    <w:rsid w:val="00C24085"/>
    <w:rsid w:val="00C242DE"/>
    <w:rsid w:val="00C24324"/>
    <w:rsid w:val="00C24D54"/>
    <w:rsid w:val="00C25107"/>
    <w:rsid w:val="00C25490"/>
    <w:rsid w:val="00C2559D"/>
    <w:rsid w:val="00C26802"/>
    <w:rsid w:val="00C26F22"/>
    <w:rsid w:val="00C27190"/>
    <w:rsid w:val="00C27993"/>
    <w:rsid w:val="00C27B39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1D0C"/>
    <w:rsid w:val="00C320E0"/>
    <w:rsid w:val="00C322D4"/>
    <w:rsid w:val="00C32311"/>
    <w:rsid w:val="00C32B21"/>
    <w:rsid w:val="00C32D54"/>
    <w:rsid w:val="00C33256"/>
    <w:rsid w:val="00C33797"/>
    <w:rsid w:val="00C33A31"/>
    <w:rsid w:val="00C33C13"/>
    <w:rsid w:val="00C33FB6"/>
    <w:rsid w:val="00C34008"/>
    <w:rsid w:val="00C3423E"/>
    <w:rsid w:val="00C34542"/>
    <w:rsid w:val="00C34A24"/>
    <w:rsid w:val="00C34CD0"/>
    <w:rsid w:val="00C35711"/>
    <w:rsid w:val="00C35A4E"/>
    <w:rsid w:val="00C36A46"/>
    <w:rsid w:val="00C36EF9"/>
    <w:rsid w:val="00C36F1F"/>
    <w:rsid w:val="00C36F74"/>
    <w:rsid w:val="00C3796C"/>
    <w:rsid w:val="00C37B76"/>
    <w:rsid w:val="00C37DCC"/>
    <w:rsid w:val="00C37F4A"/>
    <w:rsid w:val="00C400B6"/>
    <w:rsid w:val="00C40983"/>
    <w:rsid w:val="00C40B4F"/>
    <w:rsid w:val="00C410D6"/>
    <w:rsid w:val="00C41967"/>
    <w:rsid w:val="00C41A36"/>
    <w:rsid w:val="00C4212A"/>
    <w:rsid w:val="00C4241E"/>
    <w:rsid w:val="00C42E27"/>
    <w:rsid w:val="00C42EFE"/>
    <w:rsid w:val="00C42FF3"/>
    <w:rsid w:val="00C432D3"/>
    <w:rsid w:val="00C433A1"/>
    <w:rsid w:val="00C436B8"/>
    <w:rsid w:val="00C438AF"/>
    <w:rsid w:val="00C43BCE"/>
    <w:rsid w:val="00C4408F"/>
    <w:rsid w:val="00C44EA7"/>
    <w:rsid w:val="00C44F99"/>
    <w:rsid w:val="00C4615A"/>
    <w:rsid w:val="00C46539"/>
    <w:rsid w:val="00C46C00"/>
    <w:rsid w:val="00C4722F"/>
    <w:rsid w:val="00C474D8"/>
    <w:rsid w:val="00C476B0"/>
    <w:rsid w:val="00C47900"/>
    <w:rsid w:val="00C479AA"/>
    <w:rsid w:val="00C47C92"/>
    <w:rsid w:val="00C50308"/>
    <w:rsid w:val="00C50EBE"/>
    <w:rsid w:val="00C51199"/>
    <w:rsid w:val="00C51957"/>
    <w:rsid w:val="00C51AAC"/>
    <w:rsid w:val="00C51C0D"/>
    <w:rsid w:val="00C521EA"/>
    <w:rsid w:val="00C523AB"/>
    <w:rsid w:val="00C52F15"/>
    <w:rsid w:val="00C52FB6"/>
    <w:rsid w:val="00C5325E"/>
    <w:rsid w:val="00C537FC"/>
    <w:rsid w:val="00C53C09"/>
    <w:rsid w:val="00C53C17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42D"/>
    <w:rsid w:val="00C56556"/>
    <w:rsid w:val="00C565B7"/>
    <w:rsid w:val="00C56917"/>
    <w:rsid w:val="00C56960"/>
    <w:rsid w:val="00C56B7C"/>
    <w:rsid w:val="00C571B0"/>
    <w:rsid w:val="00C5776D"/>
    <w:rsid w:val="00C5785F"/>
    <w:rsid w:val="00C57D93"/>
    <w:rsid w:val="00C57E4F"/>
    <w:rsid w:val="00C57FC8"/>
    <w:rsid w:val="00C60A45"/>
    <w:rsid w:val="00C6109F"/>
    <w:rsid w:val="00C61199"/>
    <w:rsid w:val="00C616F2"/>
    <w:rsid w:val="00C61B84"/>
    <w:rsid w:val="00C61F4F"/>
    <w:rsid w:val="00C61F81"/>
    <w:rsid w:val="00C62377"/>
    <w:rsid w:val="00C6259B"/>
    <w:rsid w:val="00C628CE"/>
    <w:rsid w:val="00C62B18"/>
    <w:rsid w:val="00C62BA4"/>
    <w:rsid w:val="00C63088"/>
    <w:rsid w:val="00C63348"/>
    <w:rsid w:val="00C63371"/>
    <w:rsid w:val="00C635DE"/>
    <w:rsid w:val="00C6380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8CD"/>
    <w:rsid w:val="00C67B63"/>
    <w:rsid w:val="00C67F0B"/>
    <w:rsid w:val="00C70643"/>
    <w:rsid w:val="00C70C8A"/>
    <w:rsid w:val="00C7175B"/>
    <w:rsid w:val="00C7245A"/>
    <w:rsid w:val="00C72476"/>
    <w:rsid w:val="00C72E01"/>
    <w:rsid w:val="00C72E14"/>
    <w:rsid w:val="00C72F96"/>
    <w:rsid w:val="00C731B8"/>
    <w:rsid w:val="00C73269"/>
    <w:rsid w:val="00C73855"/>
    <w:rsid w:val="00C7400B"/>
    <w:rsid w:val="00C743C7"/>
    <w:rsid w:val="00C74AEC"/>
    <w:rsid w:val="00C74B46"/>
    <w:rsid w:val="00C750B5"/>
    <w:rsid w:val="00C7552E"/>
    <w:rsid w:val="00C75808"/>
    <w:rsid w:val="00C75982"/>
    <w:rsid w:val="00C75F26"/>
    <w:rsid w:val="00C761F9"/>
    <w:rsid w:val="00C765CE"/>
    <w:rsid w:val="00C76D31"/>
    <w:rsid w:val="00C76DB6"/>
    <w:rsid w:val="00C77086"/>
    <w:rsid w:val="00C77298"/>
    <w:rsid w:val="00C774AC"/>
    <w:rsid w:val="00C77B35"/>
    <w:rsid w:val="00C77BBB"/>
    <w:rsid w:val="00C8011D"/>
    <w:rsid w:val="00C802AF"/>
    <w:rsid w:val="00C80ED9"/>
    <w:rsid w:val="00C81308"/>
    <w:rsid w:val="00C81518"/>
    <w:rsid w:val="00C81896"/>
    <w:rsid w:val="00C81A5D"/>
    <w:rsid w:val="00C81BAE"/>
    <w:rsid w:val="00C81C56"/>
    <w:rsid w:val="00C81D56"/>
    <w:rsid w:val="00C82FA3"/>
    <w:rsid w:val="00C83084"/>
    <w:rsid w:val="00C830E4"/>
    <w:rsid w:val="00C83398"/>
    <w:rsid w:val="00C833A9"/>
    <w:rsid w:val="00C839DB"/>
    <w:rsid w:val="00C83AE4"/>
    <w:rsid w:val="00C83ED7"/>
    <w:rsid w:val="00C83FDD"/>
    <w:rsid w:val="00C841FF"/>
    <w:rsid w:val="00C84343"/>
    <w:rsid w:val="00C84478"/>
    <w:rsid w:val="00C85192"/>
    <w:rsid w:val="00C85404"/>
    <w:rsid w:val="00C8550A"/>
    <w:rsid w:val="00C85618"/>
    <w:rsid w:val="00C85669"/>
    <w:rsid w:val="00C856B3"/>
    <w:rsid w:val="00C85B18"/>
    <w:rsid w:val="00C85E67"/>
    <w:rsid w:val="00C85FC8"/>
    <w:rsid w:val="00C86261"/>
    <w:rsid w:val="00C86B26"/>
    <w:rsid w:val="00C86BD5"/>
    <w:rsid w:val="00C86C0D"/>
    <w:rsid w:val="00C86CB5"/>
    <w:rsid w:val="00C86DF6"/>
    <w:rsid w:val="00C871C5"/>
    <w:rsid w:val="00C87379"/>
    <w:rsid w:val="00C879C6"/>
    <w:rsid w:val="00C87E10"/>
    <w:rsid w:val="00C90167"/>
    <w:rsid w:val="00C9063F"/>
    <w:rsid w:val="00C90942"/>
    <w:rsid w:val="00C90C88"/>
    <w:rsid w:val="00C917EC"/>
    <w:rsid w:val="00C91849"/>
    <w:rsid w:val="00C919B9"/>
    <w:rsid w:val="00C91CC1"/>
    <w:rsid w:val="00C91D1F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3885"/>
    <w:rsid w:val="00C93ABC"/>
    <w:rsid w:val="00C94645"/>
    <w:rsid w:val="00C94689"/>
    <w:rsid w:val="00C9489A"/>
    <w:rsid w:val="00C96383"/>
    <w:rsid w:val="00C9690B"/>
    <w:rsid w:val="00C96E62"/>
    <w:rsid w:val="00C9761B"/>
    <w:rsid w:val="00C97851"/>
    <w:rsid w:val="00C97854"/>
    <w:rsid w:val="00C97857"/>
    <w:rsid w:val="00CA020D"/>
    <w:rsid w:val="00CA07E8"/>
    <w:rsid w:val="00CA0DD3"/>
    <w:rsid w:val="00CA115C"/>
    <w:rsid w:val="00CA1AE4"/>
    <w:rsid w:val="00CA23D9"/>
    <w:rsid w:val="00CA2620"/>
    <w:rsid w:val="00CA2A04"/>
    <w:rsid w:val="00CA326D"/>
    <w:rsid w:val="00CA34FB"/>
    <w:rsid w:val="00CA3598"/>
    <w:rsid w:val="00CA3930"/>
    <w:rsid w:val="00CA449C"/>
    <w:rsid w:val="00CA516F"/>
    <w:rsid w:val="00CA562F"/>
    <w:rsid w:val="00CA57F6"/>
    <w:rsid w:val="00CA5850"/>
    <w:rsid w:val="00CA5A04"/>
    <w:rsid w:val="00CA5E72"/>
    <w:rsid w:val="00CA5EB4"/>
    <w:rsid w:val="00CA5FAB"/>
    <w:rsid w:val="00CA6592"/>
    <w:rsid w:val="00CA66E9"/>
    <w:rsid w:val="00CA6A06"/>
    <w:rsid w:val="00CA762D"/>
    <w:rsid w:val="00CA7C70"/>
    <w:rsid w:val="00CA7F01"/>
    <w:rsid w:val="00CA7F5B"/>
    <w:rsid w:val="00CB01E5"/>
    <w:rsid w:val="00CB15E2"/>
    <w:rsid w:val="00CB18C9"/>
    <w:rsid w:val="00CB1B3F"/>
    <w:rsid w:val="00CB23DE"/>
    <w:rsid w:val="00CB2532"/>
    <w:rsid w:val="00CB2A9A"/>
    <w:rsid w:val="00CB2AAD"/>
    <w:rsid w:val="00CB2C1E"/>
    <w:rsid w:val="00CB3125"/>
    <w:rsid w:val="00CB3A49"/>
    <w:rsid w:val="00CB3C29"/>
    <w:rsid w:val="00CB3FA2"/>
    <w:rsid w:val="00CB40B1"/>
    <w:rsid w:val="00CB4287"/>
    <w:rsid w:val="00CB4A54"/>
    <w:rsid w:val="00CB4B5C"/>
    <w:rsid w:val="00CB5040"/>
    <w:rsid w:val="00CB51A6"/>
    <w:rsid w:val="00CB5CCB"/>
    <w:rsid w:val="00CB5EFE"/>
    <w:rsid w:val="00CB5F87"/>
    <w:rsid w:val="00CB646A"/>
    <w:rsid w:val="00CB6591"/>
    <w:rsid w:val="00CB6605"/>
    <w:rsid w:val="00CB6797"/>
    <w:rsid w:val="00CB6AC8"/>
    <w:rsid w:val="00CB6E39"/>
    <w:rsid w:val="00CB6F3B"/>
    <w:rsid w:val="00CB7774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377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1A"/>
    <w:rsid w:val="00CC44F6"/>
    <w:rsid w:val="00CC4D3B"/>
    <w:rsid w:val="00CC50CA"/>
    <w:rsid w:val="00CC5463"/>
    <w:rsid w:val="00CC5560"/>
    <w:rsid w:val="00CC5B5B"/>
    <w:rsid w:val="00CC5E7F"/>
    <w:rsid w:val="00CC6065"/>
    <w:rsid w:val="00CC69EA"/>
    <w:rsid w:val="00CC6CF7"/>
    <w:rsid w:val="00CC72A9"/>
    <w:rsid w:val="00CC74CA"/>
    <w:rsid w:val="00CC757D"/>
    <w:rsid w:val="00CC7970"/>
    <w:rsid w:val="00CD0203"/>
    <w:rsid w:val="00CD04A7"/>
    <w:rsid w:val="00CD04C9"/>
    <w:rsid w:val="00CD05C1"/>
    <w:rsid w:val="00CD05E5"/>
    <w:rsid w:val="00CD060F"/>
    <w:rsid w:val="00CD1203"/>
    <w:rsid w:val="00CD141A"/>
    <w:rsid w:val="00CD16DF"/>
    <w:rsid w:val="00CD1795"/>
    <w:rsid w:val="00CD1B1A"/>
    <w:rsid w:val="00CD1B47"/>
    <w:rsid w:val="00CD20E3"/>
    <w:rsid w:val="00CD2819"/>
    <w:rsid w:val="00CD2A05"/>
    <w:rsid w:val="00CD2B33"/>
    <w:rsid w:val="00CD31D0"/>
    <w:rsid w:val="00CD35B0"/>
    <w:rsid w:val="00CD3652"/>
    <w:rsid w:val="00CD366E"/>
    <w:rsid w:val="00CD37DF"/>
    <w:rsid w:val="00CD39B0"/>
    <w:rsid w:val="00CD3C44"/>
    <w:rsid w:val="00CD3D31"/>
    <w:rsid w:val="00CD3DEE"/>
    <w:rsid w:val="00CD3F4E"/>
    <w:rsid w:val="00CD452F"/>
    <w:rsid w:val="00CD4718"/>
    <w:rsid w:val="00CD47AB"/>
    <w:rsid w:val="00CD5290"/>
    <w:rsid w:val="00CD5502"/>
    <w:rsid w:val="00CD5531"/>
    <w:rsid w:val="00CD55DD"/>
    <w:rsid w:val="00CD5CF3"/>
    <w:rsid w:val="00CD63E4"/>
    <w:rsid w:val="00CD6A9B"/>
    <w:rsid w:val="00CD6BB0"/>
    <w:rsid w:val="00CD6DDE"/>
    <w:rsid w:val="00CD7122"/>
    <w:rsid w:val="00CD7154"/>
    <w:rsid w:val="00CD7472"/>
    <w:rsid w:val="00CD76FD"/>
    <w:rsid w:val="00CD7A86"/>
    <w:rsid w:val="00CD7C77"/>
    <w:rsid w:val="00CE0564"/>
    <w:rsid w:val="00CE0913"/>
    <w:rsid w:val="00CE0B24"/>
    <w:rsid w:val="00CE10BC"/>
    <w:rsid w:val="00CE1984"/>
    <w:rsid w:val="00CE1F1A"/>
    <w:rsid w:val="00CE2108"/>
    <w:rsid w:val="00CE2A81"/>
    <w:rsid w:val="00CE3772"/>
    <w:rsid w:val="00CE39F9"/>
    <w:rsid w:val="00CE3F72"/>
    <w:rsid w:val="00CE404E"/>
    <w:rsid w:val="00CE417B"/>
    <w:rsid w:val="00CE4470"/>
    <w:rsid w:val="00CE4DB8"/>
    <w:rsid w:val="00CE4DDD"/>
    <w:rsid w:val="00CE52E4"/>
    <w:rsid w:val="00CE532E"/>
    <w:rsid w:val="00CE567A"/>
    <w:rsid w:val="00CE5956"/>
    <w:rsid w:val="00CE5FB5"/>
    <w:rsid w:val="00CE5FD4"/>
    <w:rsid w:val="00CE61BC"/>
    <w:rsid w:val="00CE656A"/>
    <w:rsid w:val="00CE6847"/>
    <w:rsid w:val="00CE68E6"/>
    <w:rsid w:val="00CE6EF3"/>
    <w:rsid w:val="00CE6F49"/>
    <w:rsid w:val="00CE707B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69D"/>
    <w:rsid w:val="00CF1B4D"/>
    <w:rsid w:val="00CF1F7E"/>
    <w:rsid w:val="00CF2270"/>
    <w:rsid w:val="00CF23A7"/>
    <w:rsid w:val="00CF23C5"/>
    <w:rsid w:val="00CF2863"/>
    <w:rsid w:val="00CF2BA9"/>
    <w:rsid w:val="00CF2E06"/>
    <w:rsid w:val="00CF2F7E"/>
    <w:rsid w:val="00CF3152"/>
    <w:rsid w:val="00CF320C"/>
    <w:rsid w:val="00CF32C8"/>
    <w:rsid w:val="00CF40E7"/>
    <w:rsid w:val="00CF4AB4"/>
    <w:rsid w:val="00CF4B20"/>
    <w:rsid w:val="00CF5017"/>
    <w:rsid w:val="00CF50E5"/>
    <w:rsid w:val="00CF53E4"/>
    <w:rsid w:val="00CF547C"/>
    <w:rsid w:val="00CF55DA"/>
    <w:rsid w:val="00CF585E"/>
    <w:rsid w:val="00CF5DFC"/>
    <w:rsid w:val="00CF5F30"/>
    <w:rsid w:val="00CF6294"/>
    <w:rsid w:val="00CF6757"/>
    <w:rsid w:val="00CF67BD"/>
    <w:rsid w:val="00CF6D8A"/>
    <w:rsid w:val="00CF6F6E"/>
    <w:rsid w:val="00CF75F8"/>
    <w:rsid w:val="00D0089A"/>
    <w:rsid w:val="00D00C23"/>
    <w:rsid w:val="00D01168"/>
    <w:rsid w:val="00D015F5"/>
    <w:rsid w:val="00D0166C"/>
    <w:rsid w:val="00D016F9"/>
    <w:rsid w:val="00D017A9"/>
    <w:rsid w:val="00D01AFD"/>
    <w:rsid w:val="00D01D46"/>
    <w:rsid w:val="00D01F9B"/>
    <w:rsid w:val="00D02102"/>
    <w:rsid w:val="00D026A8"/>
    <w:rsid w:val="00D02BB4"/>
    <w:rsid w:val="00D02F38"/>
    <w:rsid w:val="00D03749"/>
    <w:rsid w:val="00D03760"/>
    <w:rsid w:val="00D03936"/>
    <w:rsid w:val="00D03B47"/>
    <w:rsid w:val="00D03F38"/>
    <w:rsid w:val="00D040EF"/>
    <w:rsid w:val="00D04111"/>
    <w:rsid w:val="00D042B8"/>
    <w:rsid w:val="00D04512"/>
    <w:rsid w:val="00D0496E"/>
    <w:rsid w:val="00D04A55"/>
    <w:rsid w:val="00D04AC7"/>
    <w:rsid w:val="00D04BA3"/>
    <w:rsid w:val="00D04C95"/>
    <w:rsid w:val="00D04D4C"/>
    <w:rsid w:val="00D04EAF"/>
    <w:rsid w:val="00D05705"/>
    <w:rsid w:val="00D05997"/>
    <w:rsid w:val="00D05A65"/>
    <w:rsid w:val="00D05F85"/>
    <w:rsid w:val="00D06176"/>
    <w:rsid w:val="00D06477"/>
    <w:rsid w:val="00D0659D"/>
    <w:rsid w:val="00D06B93"/>
    <w:rsid w:val="00D06EFA"/>
    <w:rsid w:val="00D07482"/>
    <w:rsid w:val="00D0756F"/>
    <w:rsid w:val="00D10606"/>
    <w:rsid w:val="00D10B9A"/>
    <w:rsid w:val="00D11215"/>
    <w:rsid w:val="00D1172A"/>
    <w:rsid w:val="00D11A62"/>
    <w:rsid w:val="00D12042"/>
    <w:rsid w:val="00D1220E"/>
    <w:rsid w:val="00D1225A"/>
    <w:rsid w:val="00D12596"/>
    <w:rsid w:val="00D12CF7"/>
    <w:rsid w:val="00D13573"/>
    <w:rsid w:val="00D135BC"/>
    <w:rsid w:val="00D13C24"/>
    <w:rsid w:val="00D14175"/>
    <w:rsid w:val="00D14696"/>
    <w:rsid w:val="00D14861"/>
    <w:rsid w:val="00D14A59"/>
    <w:rsid w:val="00D1506B"/>
    <w:rsid w:val="00D15600"/>
    <w:rsid w:val="00D156FD"/>
    <w:rsid w:val="00D1572D"/>
    <w:rsid w:val="00D1592D"/>
    <w:rsid w:val="00D159B1"/>
    <w:rsid w:val="00D15CAA"/>
    <w:rsid w:val="00D160FD"/>
    <w:rsid w:val="00D1667E"/>
    <w:rsid w:val="00D16ED2"/>
    <w:rsid w:val="00D1715D"/>
    <w:rsid w:val="00D1724E"/>
    <w:rsid w:val="00D1795E"/>
    <w:rsid w:val="00D17A7F"/>
    <w:rsid w:val="00D17BFF"/>
    <w:rsid w:val="00D17FDC"/>
    <w:rsid w:val="00D203D4"/>
    <w:rsid w:val="00D2044F"/>
    <w:rsid w:val="00D204C3"/>
    <w:rsid w:val="00D20DD3"/>
    <w:rsid w:val="00D20FB4"/>
    <w:rsid w:val="00D21AFD"/>
    <w:rsid w:val="00D21D69"/>
    <w:rsid w:val="00D21E17"/>
    <w:rsid w:val="00D220E6"/>
    <w:rsid w:val="00D22438"/>
    <w:rsid w:val="00D22679"/>
    <w:rsid w:val="00D226D7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358"/>
    <w:rsid w:val="00D2577D"/>
    <w:rsid w:val="00D25C43"/>
    <w:rsid w:val="00D26334"/>
    <w:rsid w:val="00D26794"/>
    <w:rsid w:val="00D27269"/>
    <w:rsid w:val="00D27D5C"/>
    <w:rsid w:val="00D303F1"/>
    <w:rsid w:val="00D3048F"/>
    <w:rsid w:val="00D306C7"/>
    <w:rsid w:val="00D30A2D"/>
    <w:rsid w:val="00D30EB3"/>
    <w:rsid w:val="00D30F1D"/>
    <w:rsid w:val="00D3133C"/>
    <w:rsid w:val="00D317E5"/>
    <w:rsid w:val="00D31DF8"/>
    <w:rsid w:val="00D31EE5"/>
    <w:rsid w:val="00D32105"/>
    <w:rsid w:val="00D323B3"/>
    <w:rsid w:val="00D32B7B"/>
    <w:rsid w:val="00D32FE3"/>
    <w:rsid w:val="00D33529"/>
    <w:rsid w:val="00D33609"/>
    <w:rsid w:val="00D3372A"/>
    <w:rsid w:val="00D33B38"/>
    <w:rsid w:val="00D34196"/>
    <w:rsid w:val="00D343BB"/>
    <w:rsid w:val="00D343F9"/>
    <w:rsid w:val="00D3469B"/>
    <w:rsid w:val="00D34DA7"/>
    <w:rsid w:val="00D34F37"/>
    <w:rsid w:val="00D35556"/>
    <w:rsid w:val="00D355FA"/>
    <w:rsid w:val="00D358BD"/>
    <w:rsid w:val="00D35D54"/>
    <w:rsid w:val="00D36744"/>
    <w:rsid w:val="00D36DDC"/>
    <w:rsid w:val="00D37018"/>
    <w:rsid w:val="00D37BAD"/>
    <w:rsid w:val="00D37D64"/>
    <w:rsid w:val="00D37DFD"/>
    <w:rsid w:val="00D37FEB"/>
    <w:rsid w:val="00D400F3"/>
    <w:rsid w:val="00D4014F"/>
    <w:rsid w:val="00D405FC"/>
    <w:rsid w:val="00D40839"/>
    <w:rsid w:val="00D409C1"/>
    <w:rsid w:val="00D40B82"/>
    <w:rsid w:val="00D40D49"/>
    <w:rsid w:val="00D40D63"/>
    <w:rsid w:val="00D4156E"/>
    <w:rsid w:val="00D4186B"/>
    <w:rsid w:val="00D41DA6"/>
    <w:rsid w:val="00D41DDC"/>
    <w:rsid w:val="00D424B7"/>
    <w:rsid w:val="00D4255D"/>
    <w:rsid w:val="00D42B10"/>
    <w:rsid w:val="00D43604"/>
    <w:rsid w:val="00D43774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59F"/>
    <w:rsid w:val="00D456AC"/>
    <w:rsid w:val="00D456CD"/>
    <w:rsid w:val="00D456D0"/>
    <w:rsid w:val="00D457FF"/>
    <w:rsid w:val="00D45C7F"/>
    <w:rsid w:val="00D462A9"/>
    <w:rsid w:val="00D46336"/>
    <w:rsid w:val="00D46374"/>
    <w:rsid w:val="00D466F0"/>
    <w:rsid w:val="00D46902"/>
    <w:rsid w:val="00D4691E"/>
    <w:rsid w:val="00D4755A"/>
    <w:rsid w:val="00D475D3"/>
    <w:rsid w:val="00D4771F"/>
    <w:rsid w:val="00D47940"/>
    <w:rsid w:val="00D47C20"/>
    <w:rsid w:val="00D50470"/>
    <w:rsid w:val="00D50619"/>
    <w:rsid w:val="00D50649"/>
    <w:rsid w:val="00D50A15"/>
    <w:rsid w:val="00D51045"/>
    <w:rsid w:val="00D51060"/>
    <w:rsid w:val="00D5130F"/>
    <w:rsid w:val="00D51317"/>
    <w:rsid w:val="00D513C5"/>
    <w:rsid w:val="00D52606"/>
    <w:rsid w:val="00D52B21"/>
    <w:rsid w:val="00D52D15"/>
    <w:rsid w:val="00D52D9C"/>
    <w:rsid w:val="00D52F92"/>
    <w:rsid w:val="00D53049"/>
    <w:rsid w:val="00D53715"/>
    <w:rsid w:val="00D53949"/>
    <w:rsid w:val="00D53B3F"/>
    <w:rsid w:val="00D53E8A"/>
    <w:rsid w:val="00D53F92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845"/>
    <w:rsid w:val="00D56A9C"/>
    <w:rsid w:val="00D56D31"/>
    <w:rsid w:val="00D56E9F"/>
    <w:rsid w:val="00D571C0"/>
    <w:rsid w:val="00D574A4"/>
    <w:rsid w:val="00D5760C"/>
    <w:rsid w:val="00D57683"/>
    <w:rsid w:val="00D57C0B"/>
    <w:rsid w:val="00D57F94"/>
    <w:rsid w:val="00D60063"/>
    <w:rsid w:val="00D6035E"/>
    <w:rsid w:val="00D603E5"/>
    <w:rsid w:val="00D612E6"/>
    <w:rsid w:val="00D61975"/>
    <w:rsid w:val="00D61D7A"/>
    <w:rsid w:val="00D61E25"/>
    <w:rsid w:val="00D6215C"/>
    <w:rsid w:val="00D626F1"/>
    <w:rsid w:val="00D6270E"/>
    <w:rsid w:val="00D63750"/>
    <w:rsid w:val="00D638BA"/>
    <w:rsid w:val="00D63928"/>
    <w:rsid w:val="00D640FA"/>
    <w:rsid w:val="00D64836"/>
    <w:rsid w:val="00D64952"/>
    <w:rsid w:val="00D64AFA"/>
    <w:rsid w:val="00D6502B"/>
    <w:rsid w:val="00D65407"/>
    <w:rsid w:val="00D65484"/>
    <w:rsid w:val="00D65676"/>
    <w:rsid w:val="00D66289"/>
    <w:rsid w:val="00D665EC"/>
    <w:rsid w:val="00D66699"/>
    <w:rsid w:val="00D66C51"/>
    <w:rsid w:val="00D66DEB"/>
    <w:rsid w:val="00D6757B"/>
    <w:rsid w:val="00D675CC"/>
    <w:rsid w:val="00D67999"/>
    <w:rsid w:val="00D67B8F"/>
    <w:rsid w:val="00D67D82"/>
    <w:rsid w:val="00D7016E"/>
    <w:rsid w:val="00D70AB5"/>
    <w:rsid w:val="00D70D07"/>
    <w:rsid w:val="00D71D29"/>
    <w:rsid w:val="00D71D97"/>
    <w:rsid w:val="00D71FB6"/>
    <w:rsid w:val="00D72291"/>
    <w:rsid w:val="00D7243E"/>
    <w:rsid w:val="00D7275C"/>
    <w:rsid w:val="00D72897"/>
    <w:rsid w:val="00D728F8"/>
    <w:rsid w:val="00D72B4B"/>
    <w:rsid w:val="00D73462"/>
    <w:rsid w:val="00D74023"/>
    <w:rsid w:val="00D7443E"/>
    <w:rsid w:val="00D74560"/>
    <w:rsid w:val="00D7476B"/>
    <w:rsid w:val="00D7527C"/>
    <w:rsid w:val="00D75405"/>
    <w:rsid w:val="00D75693"/>
    <w:rsid w:val="00D756EA"/>
    <w:rsid w:val="00D75AFB"/>
    <w:rsid w:val="00D75D45"/>
    <w:rsid w:val="00D75DBF"/>
    <w:rsid w:val="00D75F9F"/>
    <w:rsid w:val="00D760EC"/>
    <w:rsid w:val="00D76511"/>
    <w:rsid w:val="00D76567"/>
    <w:rsid w:val="00D76890"/>
    <w:rsid w:val="00D76A36"/>
    <w:rsid w:val="00D76E14"/>
    <w:rsid w:val="00D7730D"/>
    <w:rsid w:val="00D77703"/>
    <w:rsid w:val="00D779C1"/>
    <w:rsid w:val="00D77C35"/>
    <w:rsid w:val="00D77CCB"/>
    <w:rsid w:val="00D80026"/>
    <w:rsid w:val="00D80096"/>
    <w:rsid w:val="00D801E9"/>
    <w:rsid w:val="00D805A9"/>
    <w:rsid w:val="00D813EC"/>
    <w:rsid w:val="00D81643"/>
    <w:rsid w:val="00D8194F"/>
    <w:rsid w:val="00D81D1B"/>
    <w:rsid w:val="00D81EEE"/>
    <w:rsid w:val="00D820AE"/>
    <w:rsid w:val="00D820EA"/>
    <w:rsid w:val="00D82466"/>
    <w:rsid w:val="00D82568"/>
    <w:rsid w:val="00D82823"/>
    <w:rsid w:val="00D828CA"/>
    <w:rsid w:val="00D829B2"/>
    <w:rsid w:val="00D82CBD"/>
    <w:rsid w:val="00D8324B"/>
    <w:rsid w:val="00D833AA"/>
    <w:rsid w:val="00D834F0"/>
    <w:rsid w:val="00D8372C"/>
    <w:rsid w:val="00D837F2"/>
    <w:rsid w:val="00D83FF5"/>
    <w:rsid w:val="00D85145"/>
    <w:rsid w:val="00D85389"/>
    <w:rsid w:val="00D8553C"/>
    <w:rsid w:val="00D857DF"/>
    <w:rsid w:val="00D85ADD"/>
    <w:rsid w:val="00D85B11"/>
    <w:rsid w:val="00D85C33"/>
    <w:rsid w:val="00D861D4"/>
    <w:rsid w:val="00D8620C"/>
    <w:rsid w:val="00D86639"/>
    <w:rsid w:val="00D869EE"/>
    <w:rsid w:val="00D86A84"/>
    <w:rsid w:val="00D86AA2"/>
    <w:rsid w:val="00D86AE0"/>
    <w:rsid w:val="00D86D9B"/>
    <w:rsid w:val="00D86F25"/>
    <w:rsid w:val="00D87345"/>
    <w:rsid w:val="00D874E8"/>
    <w:rsid w:val="00D8770E"/>
    <w:rsid w:val="00D8773F"/>
    <w:rsid w:val="00D87A8F"/>
    <w:rsid w:val="00D87AC9"/>
    <w:rsid w:val="00D87EEC"/>
    <w:rsid w:val="00D90055"/>
    <w:rsid w:val="00D906C0"/>
    <w:rsid w:val="00D91543"/>
    <w:rsid w:val="00D917BF"/>
    <w:rsid w:val="00D917EE"/>
    <w:rsid w:val="00D91D2B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E7B"/>
    <w:rsid w:val="00D94F61"/>
    <w:rsid w:val="00D95568"/>
    <w:rsid w:val="00D95598"/>
    <w:rsid w:val="00D95B5F"/>
    <w:rsid w:val="00D96302"/>
    <w:rsid w:val="00D96714"/>
    <w:rsid w:val="00D96AD2"/>
    <w:rsid w:val="00D96BF7"/>
    <w:rsid w:val="00D9725A"/>
    <w:rsid w:val="00D977A9"/>
    <w:rsid w:val="00D97BD5"/>
    <w:rsid w:val="00DA0E5B"/>
    <w:rsid w:val="00DA0FD1"/>
    <w:rsid w:val="00DA11A3"/>
    <w:rsid w:val="00DA2166"/>
    <w:rsid w:val="00DA25C9"/>
    <w:rsid w:val="00DA2927"/>
    <w:rsid w:val="00DA2B28"/>
    <w:rsid w:val="00DA31D1"/>
    <w:rsid w:val="00DA3836"/>
    <w:rsid w:val="00DA3C74"/>
    <w:rsid w:val="00DA4155"/>
    <w:rsid w:val="00DA41CD"/>
    <w:rsid w:val="00DA44EA"/>
    <w:rsid w:val="00DA4504"/>
    <w:rsid w:val="00DA4C06"/>
    <w:rsid w:val="00DA4F15"/>
    <w:rsid w:val="00DA5263"/>
    <w:rsid w:val="00DA548F"/>
    <w:rsid w:val="00DA58DC"/>
    <w:rsid w:val="00DA6DCA"/>
    <w:rsid w:val="00DA6DF7"/>
    <w:rsid w:val="00DA78C1"/>
    <w:rsid w:val="00DB004B"/>
    <w:rsid w:val="00DB06F2"/>
    <w:rsid w:val="00DB077B"/>
    <w:rsid w:val="00DB0A60"/>
    <w:rsid w:val="00DB0C4A"/>
    <w:rsid w:val="00DB0EB9"/>
    <w:rsid w:val="00DB108E"/>
    <w:rsid w:val="00DB1506"/>
    <w:rsid w:val="00DB19C0"/>
    <w:rsid w:val="00DB1BC6"/>
    <w:rsid w:val="00DB1E70"/>
    <w:rsid w:val="00DB20D8"/>
    <w:rsid w:val="00DB2281"/>
    <w:rsid w:val="00DB291D"/>
    <w:rsid w:val="00DB2F87"/>
    <w:rsid w:val="00DB2FE9"/>
    <w:rsid w:val="00DB30FB"/>
    <w:rsid w:val="00DB3363"/>
    <w:rsid w:val="00DB34F1"/>
    <w:rsid w:val="00DB3CC2"/>
    <w:rsid w:val="00DB3F3B"/>
    <w:rsid w:val="00DB45D1"/>
    <w:rsid w:val="00DB49DA"/>
    <w:rsid w:val="00DB4A7A"/>
    <w:rsid w:val="00DB4AF0"/>
    <w:rsid w:val="00DB4ED9"/>
    <w:rsid w:val="00DB5856"/>
    <w:rsid w:val="00DB5B33"/>
    <w:rsid w:val="00DB636C"/>
    <w:rsid w:val="00DB63CE"/>
    <w:rsid w:val="00DB6585"/>
    <w:rsid w:val="00DB671E"/>
    <w:rsid w:val="00DB75BE"/>
    <w:rsid w:val="00DB771E"/>
    <w:rsid w:val="00DB78EE"/>
    <w:rsid w:val="00DB7CD0"/>
    <w:rsid w:val="00DC01A2"/>
    <w:rsid w:val="00DC06D2"/>
    <w:rsid w:val="00DC077A"/>
    <w:rsid w:val="00DC0C2A"/>
    <w:rsid w:val="00DC0CF7"/>
    <w:rsid w:val="00DC0F60"/>
    <w:rsid w:val="00DC12FA"/>
    <w:rsid w:val="00DC154B"/>
    <w:rsid w:val="00DC189C"/>
    <w:rsid w:val="00DC1B2A"/>
    <w:rsid w:val="00DC1C75"/>
    <w:rsid w:val="00DC1D95"/>
    <w:rsid w:val="00DC24CB"/>
    <w:rsid w:val="00DC2721"/>
    <w:rsid w:val="00DC2AE7"/>
    <w:rsid w:val="00DC2CCE"/>
    <w:rsid w:val="00DC3046"/>
    <w:rsid w:val="00DC30EB"/>
    <w:rsid w:val="00DC31D4"/>
    <w:rsid w:val="00DC3259"/>
    <w:rsid w:val="00DC32CE"/>
    <w:rsid w:val="00DC3392"/>
    <w:rsid w:val="00DC374F"/>
    <w:rsid w:val="00DC3AB6"/>
    <w:rsid w:val="00DC4B85"/>
    <w:rsid w:val="00DC4E66"/>
    <w:rsid w:val="00DC4EA0"/>
    <w:rsid w:val="00DC533A"/>
    <w:rsid w:val="00DC5C4F"/>
    <w:rsid w:val="00DC67CA"/>
    <w:rsid w:val="00DC68F2"/>
    <w:rsid w:val="00DC7240"/>
    <w:rsid w:val="00DC739B"/>
    <w:rsid w:val="00DC7515"/>
    <w:rsid w:val="00DC77C3"/>
    <w:rsid w:val="00DC79DB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2D65"/>
    <w:rsid w:val="00DD2FEF"/>
    <w:rsid w:val="00DD34EA"/>
    <w:rsid w:val="00DD3A36"/>
    <w:rsid w:val="00DD42F3"/>
    <w:rsid w:val="00DD4F59"/>
    <w:rsid w:val="00DD571C"/>
    <w:rsid w:val="00DD582D"/>
    <w:rsid w:val="00DD59A6"/>
    <w:rsid w:val="00DD5E2E"/>
    <w:rsid w:val="00DD6355"/>
    <w:rsid w:val="00DD6AE8"/>
    <w:rsid w:val="00DD6E10"/>
    <w:rsid w:val="00DD6E93"/>
    <w:rsid w:val="00DD6ECB"/>
    <w:rsid w:val="00DD6EEB"/>
    <w:rsid w:val="00DD71F7"/>
    <w:rsid w:val="00DD7354"/>
    <w:rsid w:val="00DE032D"/>
    <w:rsid w:val="00DE1144"/>
    <w:rsid w:val="00DE1549"/>
    <w:rsid w:val="00DE1FDE"/>
    <w:rsid w:val="00DE2314"/>
    <w:rsid w:val="00DE2672"/>
    <w:rsid w:val="00DE2683"/>
    <w:rsid w:val="00DE3102"/>
    <w:rsid w:val="00DE35EC"/>
    <w:rsid w:val="00DE3708"/>
    <w:rsid w:val="00DE3A37"/>
    <w:rsid w:val="00DE3D40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5E75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4C2"/>
    <w:rsid w:val="00DF154B"/>
    <w:rsid w:val="00DF15C9"/>
    <w:rsid w:val="00DF1872"/>
    <w:rsid w:val="00DF19BE"/>
    <w:rsid w:val="00DF1B21"/>
    <w:rsid w:val="00DF1B99"/>
    <w:rsid w:val="00DF20CE"/>
    <w:rsid w:val="00DF214B"/>
    <w:rsid w:val="00DF24F3"/>
    <w:rsid w:val="00DF2B99"/>
    <w:rsid w:val="00DF2C3D"/>
    <w:rsid w:val="00DF3C3B"/>
    <w:rsid w:val="00DF3EB7"/>
    <w:rsid w:val="00DF4057"/>
    <w:rsid w:val="00DF540A"/>
    <w:rsid w:val="00DF54D1"/>
    <w:rsid w:val="00DF5C67"/>
    <w:rsid w:val="00DF6809"/>
    <w:rsid w:val="00DF6877"/>
    <w:rsid w:val="00DF6B33"/>
    <w:rsid w:val="00DF73E2"/>
    <w:rsid w:val="00DF7546"/>
    <w:rsid w:val="00E00749"/>
    <w:rsid w:val="00E0096C"/>
    <w:rsid w:val="00E00B5C"/>
    <w:rsid w:val="00E011FA"/>
    <w:rsid w:val="00E01273"/>
    <w:rsid w:val="00E01770"/>
    <w:rsid w:val="00E01917"/>
    <w:rsid w:val="00E0197F"/>
    <w:rsid w:val="00E01C3A"/>
    <w:rsid w:val="00E021C3"/>
    <w:rsid w:val="00E02273"/>
    <w:rsid w:val="00E0310E"/>
    <w:rsid w:val="00E03627"/>
    <w:rsid w:val="00E03697"/>
    <w:rsid w:val="00E03FA8"/>
    <w:rsid w:val="00E04036"/>
    <w:rsid w:val="00E044EA"/>
    <w:rsid w:val="00E05995"/>
    <w:rsid w:val="00E05A50"/>
    <w:rsid w:val="00E05E68"/>
    <w:rsid w:val="00E06A13"/>
    <w:rsid w:val="00E06B4A"/>
    <w:rsid w:val="00E06DF5"/>
    <w:rsid w:val="00E071DE"/>
    <w:rsid w:val="00E078AE"/>
    <w:rsid w:val="00E07CA4"/>
    <w:rsid w:val="00E07CD6"/>
    <w:rsid w:val="00E07DD3"/>
    <w:rsid w:val="00E10172"/>
    <w:rsid w:val="00E103D2"/>
    <w:rsid w:val="00E1065A"/>
    <w:rsid w:val="00E106DD"/>
    <w:rsid w:val="00E10BF1"/>
    <w:rsid w:val="00E10C4B"/>
    <w:rsid w:val="00E10CA3"/>
    <w:rsid w:val="00E110E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212"/>
    <w:rsid w:val="00E136B4"/>
    <w:rsid w:val="00E139EE"/>
    <w:rsid w:val="00E13AA2"/>
    <w:rsid w:val="00E1421D"/>
    <w:rsid w:val="00E14236"/>
    <w:rsid w:val="00E14534"/>
    <w:rsid w:val="00E14D8D"/>
    <w:rsid w:val="00E14E75"/>
    <w:rsid w:val="00E15044"/>
    <w:rsid w:val="00E15315"/>
    <w:rsid w:val="00E153F6"/>
    <w:rsid w:val="00E156E4"/>
    <w:rsid w:val="00E15907"/>
    <w:rsid w:val="00E15A23"/>
    <w:rsid w:val="00E160B2"/>
    <w:rsid w:val="00E16212"/>
    <w:rsid w:val="00E166C2"/>
    <w:rsid w:val="00E16ABF"/>
    <w:rsid w:val="00E16B4A"/>
    <w:rsid w:val="00E17AFF"/>
    <w:rsid w:val="00E17C48"/>
    <w:rsid w:val="00E204BE"/>
    <w:rsid w:val="00E204C7"/>
    <w:rsid w:val="00E20A93"/>
    <w:rsid w:val="00E211BE"/>
    <w:rsid w:val="00E21406"/>
    <w:rsid w:val="00E2141E"/>
    <w:rsid w:val="00E2194D"/>
    <w:rsid w:val="00E21EDD"/>
    <w:rsid w:val="00E21FD0"/>
    <w:rsid w:val="00E21FD6"/>
    <w:rsid w:val="00E221FB"/>
    <w:rsid w:val="00E228B4"/>
    <w:rsid w:val="00E22BFC"/>
    <w:rsid w:val="00E22CAC"/>
    <w:rsid w:val="00E22DE3"/>
    <w:rsid w:val="00E23299"/>
    <w:rsid w:val="00E23698"/>
    <w:rsid w:val="00E23E5E"/>
    <w:rsid w:val="00E240CD"/>
    <w:rsid w:val="00E24170"/>
    <w:rsid w:val="00E242EF"/>
    <w:rsid w:val="00E24595"/>
    <w:rsid w:val="00E2477D"/>
    <w:rsid w:val="00E24C91"/>
    <w:rsid w:val="00E24F26"/>
    <w:rsid w:val="00E2539C"/>
    <w:rsid w:val="00E25749"/>
    <w:rsid w:val="00E26293"/>
    <w:rsid w:val="00E26CBA"/>
    <w:rsid w:val="00E26DB8"/>
    <w:rsid w:val="00E26E78"/>
    <w:rsid w:val="00E275CC"/>
    <w:rsid w:val="00E27899"/>
    <w:rsid w:val="00E27905"/>
    <w:rsid w:val="00E27FDE"/>
    <w:rsid w:val="00E30D08"/>
    <w:rsid w:val="00E3121F"/>
    <w:rsid w:val="00E31BB6"/>
    <w:rsid w:val="00E31EF2"/>
    <w:rsid w:val="00E324D0"/>
    <w:rsid w:val="00E327A2"/>
    <w:rsid w:val="00E3289C"/>
    <w:rsid w:val="00E32975"/>
    <w:rsid w:val="00E32C9D"/>
    <w:rsid w:val="00E32E18"/>
    <w:rsid w:val="00E330B9"/>
    <w:rsid w:val="00E3353B"/>
    <w:rsid w:val="00E337D0"/>
    <w:rsid w:val="00E33953"/>
    <w:rsid w:val="00E33980"/>
    <w:rsid w:val="00E339E7"/>
    <w:rsid w:val="00E33C79"/>
    <w:rsid w:val="00E34009"/>
    <w:rsid w:val="00E345C5"/>
    <w:rsid w:val="00E346BB"/>
    <w:rsid w:val="00E346D2"/>
    <w:rsid w:val="00E34761"/>
    <w:rsid w:val="00E34E97"/>
    <w:rsid w:val="00E3572A"/>
    <w:rsid w:val="00E35903"/>
    <w:rsid w:val="00E35CCE"/>
    <w:rsid w:val="00E35CD0"/>
    <w:rsid w:val="00E35F10"/>
    <w:rsid w:val="00E3660F"/>
    <w:rsid w:val="00E36F9A"/>
    <w:rsid w:val="00E37133"/>
    <w:rsid w:val="00E37B10"/>
    <w:rsid w:val="00E37E8A"/>
    <w:rsid w:val="00E404FE"/>
    <w:rsid w:val="00E40A5D"/>
    <w:rsid w:val="00E40AE3"/>
    <w:rsid w:val="00E415EA"/>
    <w:rsid w:val="00E41B4D"/>
    <w:rsid w:val="00E41C5B"/>
    <w:rsid w:val="00E42594"/>
    <w:rsid w:val="00E426B6"/>
    <w:rsid w:val="00E4276A"/>
    <w:rsid w:val="00E42842"/>
    <w:rsid w:val="00E42E00"/>
    <w:rsid w:val="00E42E61"/>
    <w:rsid w:val="00E4307A"/>
    <w:rsid w:val="00E43E9E"/>
    <w:rsid w:val="00E44046"/>
    <w:rsid w:val="00E44248"/>
    <w:rsid w:val="00E44750"/>
    <w:rsid w:val="00E44BC7"/>
    <w:rsid w:val="00E44DBA"/>
    <w:rsid w:val="00E44DE8"/>
    <w:rsid w:val="00E4593E"/>
    <w:rsid w:val="00E46268"/>
    <w:rsid w:val="00E46349"/>
    <w:rsid w:val="00E46464"/>
    <w:rsid w:val="00E4672F"/>
    <w:rsid w:val="00E46C0E"/>
    <w:rsid w:val="00E46EB6"/>
    <w:rsid w:val="00E46FC5"/>
    <w:rsid w:val="00E47137"/>
    <w:rsid w:val="00E4738F"/>
    <w:rsid w:val="00E47673"/>
    <w:rsid w:val="00E47D0A"/>
    <w:rsid w:val="00E47D21"/>
    <w:rsid w:val="00E47D91"/>
    <w:rsid w:val="00E501C7"/>
    <w:rsid w:val="00E50618"/>
    <w:rsid w:val="00E50D2B"/>
    <w:rsid w:val="00E516A0"/>
    <w:rsid w:val="00E517B9"/>
    <w:rsid w:val="00E51C36"/>
    <w:rsid w:val="00E51D13"/>
    <w:rsid w:val="00E51FA8"/>
    <w:rsid w:val="00E52779"/>
    <w:rsid w:val="00E53195"/>
    <w:rsid w:val="00E5324E"/>
    <w:rsid w:val="00E53251"/>
    <w:rsid w:val="00E533C1"/>
    <w:rsid w:val="00E53824"/>
    <w:rsid w:val="00E53DDC"/>
    <w:rsid w:val="00E54D2E"/>
    <w:rsid w:val="00E54D97"/>
    <w:rsid w:val="00E5538B"/>
    <w:rsid w:val="00E55F1B"/>
    <w:rsid w:val="00E55F1C"/>
    <w:rsid w:val="00E56467"/>
    <w:rsid w:val="00E56607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D8D"/>
    <w:rsid w:val="00E61FB8"/>
    <w:rsid w:val="00E61FF8"/>
    <w:rsid w:val="00E62117"/>
    <w:rsid w:val="00E621F2"/>
    <w:rsid w:val="00E628E6"/>
    <w:rsid w:val="00E643B2"/>
    <w:rsid w:val="00E6465B"/>
    <w:rsid w:val="00E64767"/>
    <w:rsid w:val="00E6498E"/>
    <w:rsid w:val="00E64E05"/>
    <w:rsid w:val="00E64EA6"/>
    <w:rsid w:val="00E65236"/>
    <w:rsid w:val="00E65696"/>
    <w:rsid w:val="00E66D5E"/>
    <w:rsid w:val="00E66DC3"/>
    <w:rsid w:val="00E67742"/>
    <w:rsid w:val="00E677C3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6F0"/>
    <w:rsid w:val="00E71B72"/>
    <w:rsid w:val="00E72578"/>
    <w:rsid w:val="00E7257B"/>
    <w:rsid w:val="00E7440C"/>
    <w:rsid w:val="00E745EA"/>
    <w:rsid w:val="00E74EF5"/>
    <w:rsid w:val="00E74EFE"/>
    <w:rsid w:val="00E750A9"/>
    <w:rsid w:val="00E75506"/>
    <w:rsid w:val="00E75872"/>
    <w:rsid w:val="00E75B00"/>
    <w:rsid w:val="00E75C82"/>
    <w:rsid w:val="00E7634F"/>
    <w:rsid w:val="00E766F3"/>
    <w:rsid w:val="00E76A41"/>
    <w:rsid w:val="00E77229"/>
    <w:rsid w:val="00E772F4"/>
    <w:rsid w:val="00E7744C"/>
    <w:rsid w:val="00E775FB"/>
    <w:rsid w:val="00E7790F"/>
    <w:rsid w:val="00E77933"/>
    <w:rsid w:val="00E77A48"/>
    <w:rsid w:val="00E77BDC"/>
    <w:rsid w:val="00E77CD0"/>
    <w:rsid w:val="00E80278"/>
    <w:rsid w:val="00E80325"/>
    <w:rsid w:val="00E804BD"/>
    <w:rsid w:val="00E8055C"/>
    <w:rsid w:val="00E81176"/>
    <w:rsid w:val="00E811B5"/>
    <w:rsid w:val="00E81779"/>
    <w:rsid w:val="00E822B2"/>
    <w:rsid w:val="00E82637"/>
    <w:rsid w:val="00E8263F"/>
    <w:rsid w:val="00E82959"/>
    <w:rsid w:val="00E82F13"/>
    <w:rsid w:val="00E83044"/>
    <w:rsid w:val="00E83758"/>
    <w:rsid w:val="00E83C52"/>
    <w:rsid w:val="00E83CD7"/>
    <w:rsid w:val="00E8410E"/>
    <w:rsid w:val="00E8453E"/>
    <w:rsid w:val="00E84C5D"/>
    <w:rsid w:val="00E84D55"/>
    <w:rsid w:val="00E852FF"/>
    <w:rsid w:val="00E8590C"/>
    <w:rsid w:val="00E85B9A"/>
    <w:rsid w:val="00E86123"/>
    <w:rsid w:val="00E86183"/>
    <w:rsid w:val="00E862A8"/>
    <w:rsid w:val="00E8659F"/>
    <w:rsid w:val="00E873F4"/>
    <w:rsid w:val="00E87F0F"/>
    <w:rsid w:val="00E90203"/>
    <w:rsid w:val="00E9027D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A5"/>
    <w:rsid w:val="00E91EB4"/>
    <w:rsid w:val="00E91FE6"/>
    <w:rsid w:val="00E92061"/>
    <w:rsid w:val="00E92496"/>
    <w:rsid w:val="00E9249F"/>
    <w:rsid w:val="00E9253C"/>
    <w:rsid w:val="00E92552"/>
    <w:rsid w:val="00E92878"/>
    <w:rsid w:val="00E929E9"/>
    <w:rsid w:val="00E93112"/>
    <w:rsid w:val="00E93399"/>
    <w:rsid w:val="00E935C8"/>
    <w:rsid w:val="00E935F9"/>
    <w:rsid w:val="00E936B6"/>
    <w:rsid w:val="00E9435C"/>
    <w:rsid w:val="00E947C9"/>
    <w:rsid w:val="00E947ED"/>
    <w:rsid w:val="00E95160"/>
    <w:rsid w:val="00E954B6"/>
    <w:rsid w:val="00E95A64"/>
    <w:rsid w:val="00E95DDE"/>
    <w:rsid w:val="00E95E36"/>
    <w:rsid w:val="00E95E4F"/>
    <w:rsid w:val="00E95FBE"/>
    <w:rsid w:val="00E96025"/>
    <w:rsid w:val="00E960C8"/>
    <w:rsid w:val="00E96947"/>
    <w:rsid w:val="00E96BEB"/>
    <w:rsid w:val="00E96C21"/>
    <w:rsid w:val="00E96C34"/>
    <w:rsid w:val="00E96F4E"/>
    <w:rsid w:val="00E9750D"/>
    <w:rsid w:val="00E97642"/>
    <w:rsid w:val="00E97D32"/>
    <w:rsid w:val="00E97E6A"/>
    <w:rsid w:val="00E97EFD"/>
    <w:rsid w:val="00EA00F0"/>
    <w:rsid w:val="00EA1392"/>
    <w:rsid w:val="00EA14F4"/>
    <w:rsid w:val="00EA160A"/>
    <w:rsid w:val="00EA1DAA"/>
    <w:rsid w:val="00EA2329"/>
    <w:rsid w:val="00EA2CB1"/>
    <w:rsid w:val="00EA33C3"/>
    <w:rsid w:val="00EA49B6"/>
    <w:rsid w:val="00EA518E"/>
    <w:rsid w:val="00EA5243"/>
    <w:rsid w:val="00EA5460"/>
    <w:rsid w:val="00EA5542"/>
    <w:rsid w:val="00EA558A"/>
    <w:rsid w:val="00EA59A7"/>
    <w:rsid w:val="00EA5A3C"/>
    <w:rsid w:val="00EA5E45"/>
    <w:rsid w:val="00EA6A8C"/>
    <w:rsid w:val="00EA6B54"/>
    <w:rsid w:val="00EA6C27"/>
    <w:rsid w:val="00EA6FC7"/>
    <w:rsid w:val="00EA7B34"/>
    <w:rsid w:val="00EA7EC1"/>
    <w:rsid w:val="00EB00B4"/>
    <w:rsid w:val="00EB012F"/>
    <w:rsid w:val="00EB028A"/>
    <w:rsid w:val="00EB02C0"/>
    <w:rsid w:val="00EB086E"/>
    <w:rsid w:val="00EB10B2"/>
    <w:rsid w:val="00EB1AE8"/>
    <w:rsid w:val="00EB1D6D"/>
    <w:rsid w:val="00EB1EA8"/>
    <w:rsid w:val="00EB2111"/>
    <w:rsid w:val="00EB2138"/>
    <w:rsid w:val="00EB224F"/>
    <w:rsid w:val="00EB24A8"/>
    <w:rsid w:val="00EB2A19"/>
    <w:rsid w:val="00EB2D77"/>
    <w:rsid w:val="00EB2FCB"/>
    <w:rsid w:val="00EB36AA"/>
    <w:rsid w:val="00EB36F1"/>
    <w:rsid w:val="00EB385A"/>
    <w:rsid w:val="00EB447E"/>
    <w:rsid w:val="00EB456C"/>
    <w:rsid w:val="00EB4594"/>
    <w:rsid w:val="00EB4825"/>
    <w:rsid w:val="00EB4E45"/>
    <w:rsid w:val="00EB4EDD"/>
    <w:rsid w:val="00EB51AC"/>
    <w:rsid w:val="00EB5420"/>
    <w:rsid w:val="00EB574B"/>
    <w:rsid w:val="00EB5C28"/>
    <w:rsid w:val="00EB5DFD"/>
    <w:rsid w:val="00EB634A"/>
    <w:rsid w:val="00EB68D6"/>
    <w:rsid w:val="00EB7130"/>
    <w:rsid w:val="00EB78C3"/>
    <w:rsid w:val="00EB7ACC"/>
    <w:rsid w:val="00EC05BA"/>
    <w:rsid w:val="00EC175B"/>
    <w:rsid w:val="00EC1B38"/>
    <w:rsid w:val="00EC2199"/>
    <w:rsid w:val="00EC21FC"/>
    <w:rsid w:val="00EC2259"/>
    <w:rsid w:val="00EC23EC"/>
    <w:rsid w:val="00EC2A7F"/>
    <w:rsid w:val="00EC2C5F"/>
    <w:rsid w:val="00EC2CAD"/>
    <w:rsid w:val="00EC3020"/>
    <w:rsid w:val="00EC3215"/>
    <w:rsid w:val="00EC3523"/>
    <w:rsid w:val="00EC37C7"/>
    <w:rsid w:val="00EC3BCC"/>
    <w:rsid w:val="00EC43B9"/>
    <w:rsid w:val="00EC471F"/>
    <w:rsid w:val="00EC4844"/>
    <w:rsid w:val="00EC48DB"/>
    <w:rsid w:val="00EC48FF"/>
    <w:rsid w:val="00EC5594"/>
    <w:rsid w:val="00EC55F5"/>
    <w:rsid w:val="00EC590E"/>
    <w:rsid w:val="00EC6160"/>
    <w:rsid w:val="00EC6864"/>
    <w:rsid w:val="00EC6936"/>
    <w:rsid w:val="00EC69CB"/>
    <w:rsid w:val="00EC7021"/>
    <w:rsid w:val="00EC70AE"/>
    <w:rsid w:val="00EC7852"/>
    <w:rsid w:val="00EC794A"/>
    <w:rsid w:val="00EC79CE"/>
    <w:rsid w:val="00ED0016"/>
    <w:rsid w:val="00ED0847"/>
    <w:rsid w:val="00ED1987"/>
    <w:rsid w:val="00ED1B7F"/>
    <w:rsid w:val="00ED1BD1"/>
    <w:rsid w:val="00ED1BD8"/>
    <w:rsid w:val="00ED2358"/>
    <w:rsid w:val="00ED2401"/>
    <w:rsid w:val="00ED28F3"/>
    <w:rsid w:val="00ED2928"/>
    <w:rsid w:val="00ED2AFF"/>
    <w:rsid w:val="00ED30C2"/>
    <w:rsid w:val="00ED3240"/>
    <w:rsid w:val="00ED35D0"/>
    <w:rsid w:val="00ED38C5"/>
    <w:rsid w:val="00ED3BFD"/>
    <w:rsid w:val="00ED3E48"/>
    <w:rsid w:val="00ED42DE"/>
    <w:rsid w:val="00ED47BD"/>
    <w:rsid w:val="00ED4F95"/>
    <w:rsid w:val="00ED50C3"/>
    <w:rsid w:val="00ED59A9"/>
    <w:rsid w:val="00ED5ACB"/>
    <w:rsid w:val="00ED5EE0"/>
    <w:rsid w:val="00ED65AC"/>
    <w:rsid w:val="00ED65DA"/>
    <w:rsid w:val="00ED6AB3"/>
    <w:rsid w:val="00ED6B17"/>
    <w:rsid w:val="00ED6E63"/>
    <w:rsid w:val="00ED7CC5"/>
    <w:rsid w:val="00EE0810"/>
    <w:rsid w:val="00EE08C8"/>
    <w:rsid w:val="00EE0A01"/>
    <w:rsid w:val="00EE0B64"/>
    <w:rsid w:val="00EE0CD2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4507"/>
    <w:rsid w:val="00EE4E54"/>
    <w:rsid w:val="00EE57F5"/>
    <w:rsid w:val="00EE596A"/>
    <w:rsid w:val="00EE5C15"/>
    <w:rsid w:val="00EE6698"/>
    <w:rsid w:val="00EE6868"/>
    <w:rsid w:val="00EE7285"/>
    <w:rsid w:val="00EE77C4"/>
    <w:rsid w:val="00EE7998"/>
    <w:rsid w:val="00EE7AD8"/>
    <w:rsid w:val="00EE7EBC"/>
    <w:rsid w:val="00EF00D2"/>
    <w:rsid w:val="00EF02FA"/>
    <w:rsid w:val="00EF0320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2D26"/>
    <w:rsid w:val="00EF3225"/>
    <w:rsid w:val="00EF3737"/>
    <w:rsid w:val="00EF3CAA"/>
    <w:rsid w:val="00EF41CC"/>
    <w:rsid w:val="00EF4575"/>
    <w:rsid w:val="00EF4656"/>
    <w:rsid w:val="00EF52C1"/>
    <w:rsid w:val="00EF6A1D"/>
    <w:rsid w:val="00EF6AFA"/>
    <w:rsid w:val="00EF7135"/>
    <w:rsid w:val="00EF726B"/>
    <w:rsid w:val="00EF730E"/>
    <w:rsid w:val="00EF737C"/>
    <w:rsid w:val="00EF74B1"/>
    <w:rsid w:val="00EF7AE0"/>
    <w:rsid w:val="00EF7B61"/>
    <w:rsid w:val="00EF7CCE"/>
    <w:rsid w:val="00F014E1"/>
    <w:rsid w:val="00F01558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9CC"/>
    <w:rsid w:val="00F05AE0"/>
    <w:rsid w:val="00F05BB8"/>
    <w:rsid w:val="00F05D80"/>
    <w:rsid w:val="00F05EFD"/>
    <w:rsid w:val="00F06493"/>
    <w:rsid w:val="00F06552"/>
    <w:rsid w:val="00F067E2"/>
    <w:rsid w:val="00F06808"/>
    <w:rsid w:val="00F06961"/>
    <w:rsid w:val="00F06C2F"/>
    <w:rsid w:val="00F07087"/>
    <w:rsid w:val="00F071B2"/>
    <w:rsid w:val="00F0754E"/>
    <w:rsid w:val="00F0781A"/>
    <w:rsid w:val="00F078B2"/>
    <w:rsid w:val="00F07B9F"/>
    <w:rsid w:val="00F07C9F"/>
    <w:rsid w:val="00F07FA9"/>
    <w:rsid w:val="00F10457"/>
    <w:rsid w:val="00F104C5"/>
    <w:rsid w:val="00F10F8C"/>
    <w:rsid w:val="00F113A4"/>
    <w:rsid w:val="00F114E5"/>
    <w:rsid w:val="00F11C21"/>
    <w:rsid w:val="00F12987"/>
    <w:rsid w:val="00F1298B"/>
    <w:rsid w:val="00F12BE7"/>
    <w:rsid w:val="00F13599"/>
    <w:rsid w:val="00F13679"/>
    <w:rsid w:val="00F13768"/>
    <w:rsid w:val="00F13AF1"/>
    <w:rsid w:val="00F13D28"/>
    <w:rsid w:val="00F13FBF"/>
    <w:rsid w:val="00F140B6"/>
    <w:rsid w:val="00F14A66"/>
    <w:rsid w:val="00F15C38"/>
    <w:rsid w:val="00F15C94"/>
    <w:rsid w:val="00F1630B"/>
    <w:rsid w:val="00F169EF"/>
    <w:rsid w:val="00F16A0F"/>
    <w:rsid w:val="00F1726F"/>
    <w:rsid w:val="00F17317"/>
    <w:rsid w:val="00F1766B"/>
    <w:rsid w:val="00F1766C"/>
    <w:rsid w:val="00F17985"/>
    <w:rsid w:val="00F17B12"/>
    <w:rsid w:val="00F200B8"/>
    <w:rsid w:val="00F20370"/>
    <w:rsid w:val="00F20925"/>
    <w:rsid w:val="00F20BE5"/>
    <w:rsid w:val="00F20BF0"/>
    <w:rsid w:val="00F20CDB"/>
    <w:rsid w:val="00F20DAC"/>
    <w:rsid w:val="00F213EC"/>
    <w:rsid w:val="00F214B7"/>
    <w:rsid w:val="00F21672"/>
    <w:rsid w:val="00F21DB7"/>
    <w:rsid w:val="00F21E3E"/>
    <w:rsid w:val="00F21F46"/>
    <w:rsid w:val="00F22B83"/>
    <w:rsid w:val="00F232C5"/>
    <w:rsid w:val="00F232E8"/>
    <w:rsid w:val="00F2348B"/>
    <w:rsid w:val="00F239C7"/>
    <w:rsid w:val="00F239D7"/>
    <w:rsid w:val="00F239ED"/>
    <w:rsid w:val="00F23F9C"/>
    <w:rsid w:val="00F240CA"/>
    <w:rsid w:val="00F243E9"/>
    <w:rsid w:val="00F24505"/>
    <w:rsid w:val="00F248D9"/>
    <w:rsid w:val="00F24E80"/>
    <w:rsid w:val="00F24ED6"/>
    <w:rsid w:val="00F251F7"/>
    <w:rsid w:val="00F2550F"/>
    <w:rsid w:val="00F261DF"/>
    <w:rsid w:val="00F26577"/>
    <w:rsid w:val="00F26C13"/>
    <w:rsid w:val="00F26DA9"/>
    <w:rsid w:val="00F26E1F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9C1"/>
    <w:rsid w:val="00F30AE6"/>
    <w:rsid w:val="00F30C47"/>
    <w:rsid w:val="00F31010"/>
    <w:rsid w:val="00F314B9"/>
    <w:rsid w:val="00F31A9E"/>
    <w:rsid w:val="00F327F2"/>
    <w:rsid w:val="00F327F4"/>
    <w:rsid w:val="00F329F2"/>
    <w:rsid w:val="00F3352B"/>
    <w:rsid w:val="00F33585"/>
    <w:rsid w:val="00F336A1"/>
    <w:rsid w:val="00F33A46"/>
    <w:rsid w:val="00F3462A"/>
    <w:rsid w:val="00F348F4"/>
    <w:rsid w:val="00F34BA8"/>
    <w:rsid w:val="00F34BAD"/>
    <w:rsid w:val="00F35E3B"/>
    <w:rsid w:val="00F36236"/>
    <w:rsid w:val="00F364CA"/>
    <w:rsid w:val="00F36679"/>
    <w:rsid w:val="00F36794"/>
    <w:rsid w:val="00F374A2"/>
    <w:rsid w:val="00F37714"/>
    <w:rsid w:val="00F37EDB"/>
    <w:rsid w:val="00F4077F"/>
    <w:rsid w:val="00F40A57"/>
    <w:rsid w:val="00F40C62"/>
    <w:rsid w:val="00F40D67"/>
    <w:rsid w:val="00F40D8C"/>
    <w:rsid w:val="00F40DC3"/>
    <w:rsid w:val="00F410AA"/>
    <w:rsid w:val="00F4167B"/>
    <w:rsid w:val="00F417F9"/>
    <w:rsid w:val="00F41CAD"/>
    <w:rsid w:val="00F41D80"/>
    <w:rsid w:val="00F4200F"/>
    <w:rsid w:val="00F42566"/>
    <w:rsid w:val="00F439E2"/>
    <w:rsid w:val="00F43D03"/>
    <w:rsid w:val="00F441CE"/>
    <w:rsid w:val="00F44209"/>
    <w:rsid w:val="00F4462C"/>
    <w:rsid w:val="00F44652"/>
    <w:rsid w:val="00F44807"/>
    <w:rsid w:val="00F44DAA"/>
    <w:rsid w:val="00F44DB9"/>
    <w:rsid w:val="00F44DC6"/>
    <w:rsid w:val="00F44FBF"/>
    <w:rsid w:val="00F45087"/>
    <w:rsid w:val="00F45BBC"/>
    <w:rsid w:val="00F45D52"/>
    <w:rsid w:val="00F46CFD"/>
    <w:rsid w:val="00F47607"/>
    <w:rsid w:val="00F4769D"/>
    <w:rsid w:val="00F4788E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0E5A"/>
    <w:rsid w:val="00F520B8"/>
    <w:rsid w:val="00F5238B"/>
    <w:rsid w:val="00F52464"/>
    <w:rsid w:val="00F52988"/>
    <w:rsid w:val="00F53035"/>
    <w:rsid w:val="00F537D6"/>
    <w:rsid w:val="00F53A19"/>
    <w:rsid w:val="00F53E43"/>
    <w:rsid w:val="00F5430D"/>
    <w:rsid w:val="00F545B8"/>
    <w:rsid w:val="00F553CA"/>
    <w:rsid w:val="00F558F1"/>
    <w:rsid w:val="00F55C60"/>
    <w:rsid w:val="00F55DA1"/>
    <w:rsid w:val="00F5601C"/>
    <w:rsid w:val="00F5618E"/>
    <w:rsid w:val="00F56A69"/>
    <w:rsid w:val="00F56B6C"/>
    <w:rsid w:val="00F56CCB"/>
    <w:rsid w:val="00F5731B"/>
    <w:rsid w:val="00F5735B"/>
    <w:rsid w:val="00F574C3"/>
    <w:rsid w:val="00F57915"/>
    <w:rsid w:val="00F57B46"/>
    <w:rsid w:val="00F57EB1"/>
    <w:rsid w:val="00F60728"/>
    <w:rsid w:val="00F60744"/>
    <w:rsid w:val="00F6129B"/>
    <w:rsid w:val="00F6138A"/>
    <w:rsid w:val="00F613C0"/>
    <w:rsid w:val="00F61983"/>
    <w:rsid w:val="00F621A0"/>
    <w:rsid w:val="00F6242D"/>
    <w:rsid w:val="00F62793"/>
    <w:rsid w:val="00F62AA7"/>
    <w:rsid w:val="00F62BCB"/>
    <w:rsid w:val="00F62E39"/>
    <w:rsid w:val="00F6343E"/>
    <w:rsid w:val="00F63568"/>
    <w:rsid w:val="00F635FE"/>
    <w:rsid w:val="00F637EE"/>
    <w:rsid w:val="00F63A00"/>
    <w:rsid w:val="00F63CF2"/>
    <w:rsid w:val="00F64198"/>
    <w:rsid w:val="00F649E7"/>
    <w:rsid w:val="00F64A1C"/>
    <w:rsid w:val="00F65352"/>
    <w:rsid w:val="00F6535C"/>
    <w:rsid w:val="00F65D1F"/>
    <w:rsid w:val="00F65F0B"/>
    <w:rsid w:val="00F6675A"/>
    <w:rsid w:val="00F66968"/>
    <w:rsid w:val="00F66BD7"/>
    <w:rsid w:val="00F678E6"/>
    <w:rsid w:val="00F67E41"/>
    <w:rsid w:val="00F67E57"/>
    <w:rsid w:val="00F701A2"/>
    <w:rsid w:val="00F7026C"/>
    <w:rsid w:val="00F7070A"/>
    <w:rsid w:val="00F7088C"/>
    <w:rsid w:val="00F708A0"/>
    <w:rsid w:val="00F70B12"/>
    <w:rsid w:val="00F70E5B"/>
    <w:rsid w:val="00F718B6"/>
    <w:rsid w:val="00F71AA9"/>
    <w:rsid w:val="00F71D38"/>
    <w:rsid w:val="00F7236A"/>
    <w:rsid w:val="00F725AC"/>
    <w:rsid w:val="00F72E71"/>
    <w:rsid w:val="00F73203"/>
    <w:rsid w:val="00F73F50"/>
    <w:rsid w:val="00F74843"/>
    <w:rsid w:val="00F74970"/>
    <w:rsid w:val="00F74B94"/>
    <w:rsid w:val="00F74EDD"/>
    <w:rsid w:val="00F750C2"/>
    <w:rsid w:val="00F759BA"/>
    <w:rsid w:val="00F76402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1AA"/>
    <w:rsid w:val="00F822EC"/>
    <w:rsid w:val="00F82704"/>
    <w:rsid w:val="00F8286B"/>
    <w:rsid w:val="00F83019"/>
    <w:rsid w:val="00F8303D"/>
    <w:rsid w:val="00F830B6"/>
    <w:rsid w:val="00F831EE"/>
    <w:rsid w:val="00F8351E"/>
    <w:rsid w:val="00F83A13"/>
    <w:rsid w:val="00F83A9A"/>
    <w:rsid w:val="00F83E36"/>
    <w:rsid w:val="00F840E7"/>
    <w:rsid w:val="00F84299"/>
    <w:rsid w:val="00F84531"/>
    <w:rsid w:val="00F8455A"/>
    <w:rsid w:val="00F8490C"/>
    <w:rsid w:val="00F8495E"/>
    <w:rsid w:val="00F84B0E"/>
    <w:rsid w:val="00F85AE8"/>
    <w:rsid w:val="00F85D5B"/>
    <w:rsid w:val="00F86047"/>
    <w:rsid w:val="00F862CA"/>
    <w:rsid w:val="00F865EF"/>
    <w:rsid w:val="00F8699B"/>
    <w:rsid w:val="00F8751A"/>
    <w:rsid w:val="00F87870"/>
    <w:rsid w:val="00F87DC9"/>
    <w:rsid w:val="00F901B8"/>
    <w:rsid w:val="00F9020A"/>
    <w:rsid w:val="00F9023F"/>
    <w:rsid w:val="00F9037C"/>
    <w:rsid w:val="00F905BA"/>
    <w:rsid w:val="00F90A7C"/>
    <w:rsid w:val="00F90B5B"/>
    <w:rsid w:val="00F911E6"/>
    <w:rsid w:val="00F91FEE"/>
    <w:rsid w:val="00F920C5"/>
    <w:rsid w:val="00F9270A"/>
    <w:rsid w:val="00F92D78"/>
    <w:rsid w:val="00F92FE8"/>
    <w:rsid w:val="00F93528"/>
    <w:rsid w:val="00F935AD"/>
    <w:rsid w:val="00F937CA"/>
    <w:rsid w:val="00F94673"/>
    <w:rsid w:val="00F948CF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C7"/>
    <w:rsid w:val="00F971E2"/>
    <w:rsid w:val="00F97240"/>
    <w:rsid w:val="00F975C6"/>
    <w:rsid w:val="00F97A9C"/>
    <w:rsid w:val="00FA0969"/>
    <w:rsid w:val="00FA0C46"/>
    <w:rsid w:val="00FA0E7E"/>
    <w:rsid w:val="00FA129B"/>
    <w:rsid w:val="00FA141D"/>
    <w:rsid w:val="00FA28C4"/>
    <w:rsid w:val="00FA2996"/>
    <w:rsid w:val="00FA2C3E"/>
    <w:rsid w:val="00FA348D"/>
    <w:rsid w:val="00FA34B9"/>
    <w:rsid w:val="00FA3918"/>
    <w:rsid w:val="00FA3AA7"/>
    <w:rsid w:val="00FA3EC4"/>
    <w:rsid w:val="00FA3FE1"/>
    <w:rsid w:val="00FA4396"/>
    <w:rsid w:val="00FA46FA"/>
    <w:rsid w:val="00FA4A58"/>
    <w:rsid w:val="00FA4BB4"/>
    <w:rsid w:val="00FA4C53"/>
    <w:rsid w:val="00FA4C9E"/>
    <w:rsid w:val="00FA4E3A"/>
    <w:rsid w:val="00FA54F9"/>
    <w:rsid w:val="00FA5B18"/>
    <w:rsid w:val="00FA5BD5"/>
    <w:rsid w:val="00FA5F9F"/>
    <w:rsid w:val="00FA639F"/>
    <w:rsid w:val="00FA6474"/>
    <w:rsid w:val="00FA653D"/>
    <w:rsid w:val="00FA664B"/>
    <w:rsid w:val="00FA678C"/>
    <w:rsid w:val="00FA6BC0"/>
    <w:rsid w:val="00FA708F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17E0"/>
    <w:rsid w:val="00FB2016"/>
    <w:rsid w:val="00FB204A"/>
    <w:rsid w:val="00FB21ED"/>
    <w:rsid w:val="00FB24D7"/>
    <w:rsid w:val="00FB27A3"/>
    <w:rsid w:val="00FB2B8B"/>
    <w:rsid w:val="00FB2DAC"/>
    <w:rsid w:val="00FB2EF5"/>
    <w:rsid w:val="00FB3158"/>
    <w:rsid w:val="00FB3345"/>
    <w:rsid w:val="00FB346C"/>
    <w:rsid w:val="00FB361C"/>
    <w:rsid w:val="00FB3A63"/>
    <w:rsid w:val="00FB42F7"/>
    <w:rsid w:val="00FB4946"/>
    <w:rsid w:val="00FB4B64"/>
    <w:rsid w:val="00FB5623"/>
    <w:rsid w:val="00FB5947"/>
    <w:rsid w:val="00FB5B09"/>
    <w:rsid w:val="00FB5C71"/>
    <w:rsid w:val="00FB6265"/>
    <w:rsid w:val="00FB6758"/>
    <w:rsid w:val="00FB6936"/>
    <w:rsid w:val="00FB6A57"/>
    <w:rsid w:val="00FB6F17"/>
    <w:rsid w:val="00FB72BB"/>
    <w:rsid w:val="00FB7462"/>
    <w:rsid w:val="00FB7534"/>
    <w:rsid w:val="00FB7668"/>
    <w:rsid w:val="00FB76BE"/>
    <w:rsid w:val="00FB773D"/>
    <w:rsid w:val="00FB7A1C"/>
    <w:rsid w:val="00FB7A2C"/>
    <w:rsid w:val="00FB7BCF"/>
    <w:rsid w:val="00FB7BE6"/>
    <w:rsid w:val="00FC030A"/>
    <w:rsid w:val="00FC03B2"/>
    <w:rsid w:val="00FC08FE"/>
    <w:rsid w:val="00FC0E24"/>
    <w:rsid w:val="00FC0F2D"/>
    <w:rsid w:val="00FC1E21"/>
    <w:rsid w:val="00FC1E3D"/>
    <w:rsid w:val="00FC23D1"/>
    <w:rsid w:val="00FC2978"/>
    <w:rsid w:val="00FC2CAC"/>
    <w:rsid w:val="00FC3091"/>
    <w:rsid w:val="00FC3480"/>
    <w:rsid w:val="00FC4247"/>
    <w:rsid w:val="00FC4816"/>
    <w:rsid w:val="00FC54F3"/>
    <w:rsid w:val="00FC639F"/>
    <w:rsid w:val="00FC6745"/>
    <w:rsid w:val="00FC6868"/>
    <w:rsid w:val="00FC6CA9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495"/>
    <w:rsid w:val="00FD25A7"/>
    <w:rsid w:val="00FD25C7"/>
    <w:rsid w:val="00FD29E1"/>
    <w:rsid w:val="00FD2EB6"/>
    <w:rsid w:val="00FD3471"/>
    <w:rsid w:val="00FD384C"/>
    <w:rsid w:val="00FD39AD"/>
    <w:rsid w:val="00FD3C17"/>
    <w:rsid w:val="00FD3C87"/>
    <w:rsid w:val="00FD41BF"/>
    <w:rsid w:val="00FD53D8"/>
    <w:rsid w:val="00FD58E6"/>
    <w:rsid w:val="00FD5B8D"/>
    <w:rsid w:val="00FD609F"/>
    <w:rsid w:val="00FD6225"/>
    <w:rsid w:val="00FD657B"/>
    <w:rsid w:val="00FD6628"/>
    <w:rsid w:val="00FD6648"/>
    <w:rsid w:val="00FD6A37"/>
    <w:rsid w:val="00FD6B03"/>
    <w:rsid w:val="00FD70B4"/>
    <w:rsid w:val="00FD72A6"/>
    <w:rsid w:val="00FD780B"/>
    <w:rsid w:val="00FD7891"/>
    <w:rsid w:val="00FD7DA0"/>
    <w:rsid w:val="00FE0174"/>
    <w:rsid w:val="00FE0327"/>
    <w:rsid w:val="00FE1220"/>
    <w:rsid w:val="00FE13FE"/>
    <w:rsid w:val="00FE15EA"/>
    <w:rsid w:val="00FE18DA"/>
    <w:rsid w:val="00FE1E04"/>
    <w:rsid w:val="00FE2153"/>
    <w:rsid w:val="00FE23DE"/>
    <w:rsid w:val="00FE2FF4"/>
    <w:rsid w:val="00FE36C0"/>
    <w:rsid w:val="00FE390E"/>
    <w:rsid w:val="00FE399A"/>
    <w:rsid w:val="00FE3FC8"/>
    <w:rsid w:val="00FE58DF"/>
    <w:rsid w:val="00FE59FC"/>
    <w:rsid w:val="00FE612E"/>
    <w:rsid w:val="00FE61F8"/>
    <w:rsid w:val="00FE69AF"/>
    <w:rsid w:val="00FE6A52"/>
    <w:rsid w:val="00FE7592"/>
    <w:rsid w:val="00FE7A65"/>
    <w:rsid w:val="00FF010B"/>
    <w:rsid w:val="00FF0150"/>
    <w:rsid w:val="00FF02A1"/>
    <w:rsid w:val="00FF0456"/>
    <w:rsid w:val="00FF0A7D"/>
    <w:rsid w:val="00FF0BAF"/>
    <w:rsid w:val="00FF113F"/>
    <w:rsid w:val="00FF1238"/>
    <w:rsid w:val="00FF19AF"/>
    <w:rsid w:val="00FF19B9"/>
    <w:rsid w:val="00FF1CFB"/>
    <w:rsid w:val="00FF22EC"/>
    <w:rsid w:val="00FF2396"/>
    <w:rsid w:val="00FF2670"/>
    <w:rsid w:val="00FF28BF"/>
    <w:rsid w:val="00FF2F8C"/>
    <w:rsid w:val="00FF33EC"/>
    <w:rsid w:val="00FF38AA"/>
    <w:rsid w:val="00FF3D25"/>
    <w:rsid w:val="00FF3F7A"/>
    <w:rsid w:val="00FF437D"/>
    <w:rsid w:val="00FF4549"/>
    <w:rsid w:val="00FF4780"/>
    <w:rsid w:val="00FF48CE"/>
    <w:rsid w:val="00FF4E48"/>
    <w:rsid w:val="00FF54B0"/>
    <w:rsid w:val="00FF5CD4"/>
    <w:rsid w:val="00FF60B3"/>
    <w:rsid w:val="00FF63FE"/>
    <w:rsid w:val="00FF67F2"/>
    <w:rsid w:val="00FF6DAB"/>
    <w:rsid w:val="00FF6EF7"/>
    <w:rsid w:val="00FF71DF"/>
    <w:rsid w:val="00FF72E3"/>
    <w:rsid w:val="00FF740D"/>
    <w:rsid w:val="0976552D"/>
    <w:rsid w:val="203A7E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F27FD87D-6C8A-4E07-9382-949DB5D8D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233C2E7-7ED2-4916-B450-0892B262DB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F3F834-59DB-4A9F-BA70-B5FF73ACB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07BC5F-15FE-4120-AEB0-4937AA1EF93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878</TotalTime>
  <Pages>16</Pages>
  <Words>2663</Words>
  <Characters>15183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Jiraporn, Chaiyachat</cp:lastModifiedBy>
  <cp:revision>236</cp:revision>
  <cp:lastPrinted>2026-08-03T10:20:00Z</cp:lastPrinted>
  <dcterms:created xsi:type="dcterms:W3CDTF">2026-07-23T01:07:00Z</dcterms:created>
  <dcterms:modified xsi:type="dcterms:W3CDTF">2026-08-05T05:46:00Z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  <property fmtid="{D5CDD505-2E9C-101B-9397-08002B2CF9AE}" pid="11" name="MediaServiceImageTags">
    <vt:lpwstr/>
  </property>
</Properties>
</file>