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E572" w14:textId="77777777" w:rsidR="00A37080" w:rsidRPr="00A91E90" w:rsidRDefault="00A37080" w:rsidP="00A37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8"/>
          <w:szCs w:val="28"/>
        </w:rPr>
      </w:pPr>
      <w:r w:rsidRPr="00A91E90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</w:t>
      </w:r>
      <w:r w:rsidRPr="00A91E9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91E90">
        <w:rPr>
          <w:rFonts w:asciiTheme="majorBidi" w:hAnsiTheme="majorBidi" w:cstheme="majorBidi"/>
          <w:b/>
          <w:bCs/>
          <w:sz w:val="28"/>
          <w:szCs w:val="28"/>
          <w:cs/>
        </w:rPr>
        <w:t>สารบัญ</w:t>
      </w:r>
    </w:p>
    <w:p w14:paraId="35821790" w14:textId="77777777" w:rsidR="00A37080" w:rsidRPr="00A91E90" w:rsidRDefault="00A37080" w:rsidP="00A37080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10"/>
          <w:szCs w:val="10"/>
          <w:cs/>
          <w:lang w:val="en-US" w:bidi="th-TH"/>
        </w:rPr>
      </w:pPr>
    </w:p>
    <w:p w14:paraId="53C33CD5" w14:textId="3DBE874D" w:rsidR="00060F66" w:rsidRPr="00A91E90" w:rsidRDefault="00060F66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ข้อมูลทั่วไป</w:t>
      </w:r>
    </w:p>
    <w:p w14:paraId="4866E198" w14:textId="4A4F0017" w:rsidR="00A37080" w:rsidRPr="00A91E90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  <w:r w:rsidRPr="00A91E9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6BF686A8" w14:textId="1C19CEE6" w:rsidR="00A37080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F8F4F8A" w14:textId="56CC0EE1" w:rsidR="005B7210" w:rsidRPr="00A91E90" w:rsidRDefault="005B721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เงินลงทุนในบริษัทย่อย</w:t>
      </w:r>
    </w:p>
    <w:p w14:paraId="256B6DF1" w14:textId="77777777" w:rsidR="00895493" w:rsidRPr="00A91E90" w:rsidRDefault="00895493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ส่วนปรับปรุงอาคารเช่าและอุปกรณ์</w:t>
      </w:r>
    </w:p>
    <w:p w14:paraId="40BDC7E7" w14:textId="5CD06077" w:rsidR="00895493" w:rsidRPr="00A91E90" w:rsidRDefault="00895493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68B54ABD" w14:textId="3E37668F" w:rsidR="002D5399" w:rsidRPr="00A91E90" w:rsidRDefault="00D45B4F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2BBDBB44" w14:textId="07ADC336" w:rsidR="00A37080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593ABE09" w14:textId="20D34F8C" w:rsidR="001F0E9E" w:rsidRPr="00A91E90" w:rsidRDefault="001F0E9E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12FACC71" w14:textId="71C1A2D1" w:rsidR="00A37080" w:rsidRPr="00A91E90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</w:t>
      </w:r>
      <w:r w:rsidR="00294823" w:rsidRPr="00A91E90">
        <w:rPr>
          <w:rFonts w:asciiTheme="majorBidi" w:hAnsiTheme="majorBidi" w:cstheme="majorBidi"/>
          <w:sz w:val="28"/>
          <w:szCs w:val="28"/>
          <w:cs/>
          <w:lang w:bidi="th-TH"/>
        </w:rPr>
        <w:t>น</w:t>
      </w:r>
    </w:p>
    <w:p w14:paraId="3A81D1C9" w14:textId="5116ECC0" w:rsidR="00A37080" w:rsidRPr="00A91E90" w:rsidRDefault="00A37080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F327D61" w14:textId="0F00D5D2" w:rsidR="00A00261" w:rsidRPr="00A91E90" w:rsidRDefault="00A00261" w:rsidP="006A2CF2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B849B9">
        <w:rPr>
          <w:rFonts w:ascii="Angsana New" w:hAnsi="Angsana New" w:cs="Angsana New"/>
          <w:sz w:val="28"/>
          <w:szCs w:val="28"/>
          <w:cs/>
          <w:lang w:bidi="th-TH"/>
        </w:rPr>
        <w:t>มาตรฐานการรายงานทางการเงินที่ยังไม่ได้ใช้</w:t>
      </w:r>
    </w:p>
    <w:p w14:paraId="4DF144EF" w14:textId="192400A2" w:rsidR="006A2CF2" w:rsidRPr="00A91E90" w:rsidRDefault="00174012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  <w:lang w:bidi="th-TH"/>
        </w:rPr>
        <w:t>การจัดประเภทรายการใหม่</w:t>
      </w:r>
    </w:p>
    <w:p w14:paraId="2E518CC6" w14:textId="1A1B4787" w:rsidR="00413339" w:rsidRPr="00A91E90" w:rsidRDefault="00413339" w:rsidP="00B37374">
      <w:pPr>
        <w:pStyle w:val="index"/>
        <w:numPr>
          <w:ilvl w:val="0"/>
          <w:numId w:val="2"/>
        </w:numPr>
        <w:tabs>
          <w:tab w:val="clear" w:pos="2458"/>
        </w:tabs>
        <w:spacing w:after="0" w:line="240" w:lineRule="auto"/>
        <w:ind w:left="1440" w:hanging="1440"/>
        <w:outlineLvl w:val="0"/>
        <w:rPr>
          <w:rFonts w:asciiTheme="majorBidi" w:hAnsiTheme="majorBidi" w:cstheme="majorBidi"/>
          <w:sz w:val="28"/>
          <w:szCs w:val="28"/>
          <w:cs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65FCFF9" w14:textId="073C45E1" w:rsidR="00804175" w:rsidRPr="00A91E90" w:rsidRDefault="00804175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</w:t>
      </w:r>
      <w:r w:rsidR="00D25073" w:rsidRPr="00A91E90">
        <w:rPr>
          <w:rFonts w:asciiTheme="majorBidi" w:hAnsiTheme="majorBidi" w:cstheme="majorBidi"/>
          <w:sz w:val="28"/>
          <w:szCs w:val="28"/>
          <w:cs/>
        </w:rPr>
        <w:t>งบ</w:t>
      </w:r>
      <w:r w:rsidRPr="00A91E90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A91E90">
        <w:rPr>
          <w:rFonts w:asciiTheme="majorBidi" w:hAnsiTheme="majorBidi" w:cstheme="majorBidi"/>
          <w:sz w:val="28"/>
          <w:szCs w:val="28"/>
          <w:cs/>
        </w:rPr>
        <w:t>งบ</w:t>
      </w:r>
      <w:r w:rsidRPr="00A91E9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A91E90" w:rsidRDefault="00804175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67D9B5F9" w:rsidR="00804175" w:rsidRPr="00A91E90" w:rsidRDefault="00D25073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A91E90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A91E90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A91E90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A00BE1" w:rsidRPr="00A91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1DEA">
        <w:rPr>
          <w:rFonts w:asciiTheme="majorBidi" w:hAnsiTheme="majorBidi" w:cstheme="majorBidi"/>
          <w:sz w:val="28"/>
          <w:szCs w:val="28"/>
        </w:rPr>
        <w:t xml:space="preserve">13 </w:t>
      </w:r>
      <w:r w:rsidR="006D1DEA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6D1DEA">
        <w:rPr>
          <w:rFonts w:asciiTheme="majorBidi" w:hAnsiTheme="majorBidi" w:cstheme="majorBidi"/>
          <w:sz w:val="28"/>
          <w:szCs w:val="28"/>
        </w:rPr>
        <w:t>2569</w:t>
      </w:r>
    </w:p>
    <w:p w14:paraId="75C2EBFE" w14:textId="77777777" w:rsidR="00804175" w:rsidRPr="00A91E90" w:rsidRDefault="00804175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F618EB5" w14:textId="7B74096B" w:rsidR="00060F66" w:rsidRPr="00A91E90" w:rsidRDefault="00060F66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ข้อมูลทั่วไป</w:t>
      </w:r>
    </w:p>
    <w:p w14:paraId="12B22C3D" w14:textId="77777777" w:rsidR="00060F66" w:rsidRPr="00A91E90" w:rsidRDefault="00060F66" w:rsidP="00A91E90">
      <w:pPr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6BD498AF" w14:textId="0AC6FE02" w:rsidR="00060F66" w:rsidRPr="00A91E90" w:rsidRDefault="00060F66" w:rsidP="00A91E9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158144313"/>
      <w:r w:rsidRPr="00A91E90">
        <w:rPr>
          <w:rFonts w:asciiTheme="majorBidi" w:hAnsiTheme="majorBidi" w:cstheme="majorBidi"/>
          <w:sz w:val="28"/>
          <w:szCs w:val="28"/>
          <w:cs/>
        </w:rPr>
        <w:t xml:space="preserve">บริษัท ธนจิรา รีเทล คอร์ปอเรชั่น จำกัด </w:t>
      </w:r>
      <w:r w:rsidR="00685507" w:rsidRPr="00A91E90">
        <w:rPr>
          <w:rFonts w:asciiTheme="majorBidi" w:hAnsiTheme="majorBidi" w:cstheme="majorBidi"/>
          <w:sz w:val="28"/>
          <w:szCs w:val="28"/>
        </w:rPr>
        <w:t>(</w:t>
      </w:r>
      <w:r w:rsidRPr="00A91E90">
        <w:rPr>
          <w:rFonts w:asciiTheme="majorBidi" w:hAnsiTheme="majorBidi" w:cstheme="majorBidi"/>
          <w:sz w:val="28"/>
          <w:szCs w:val="28"/>
          <w:cs/>
        </w:rPr>
        <w:t>มหาชน</w:t>
      </w:r>
      <w:r w:rsidR="00685507" w:rsidRPr="00A91E90">
        <w:rPr>
          <w:rFonts w:asciiTheme="majorBidi" w:hAnsiTheme="majorBidi" w:cstheme="majorBidi"/>
          <w:sz w:val="28"/>
          <w:szCs w:val="28"/>
        </w:rPr>
        <w:t>)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5507" w:rsidRPr="00A91E90">
        <w:rPr>
          <w:rFonts w:asciiTheme="majorBidi" w:hAnsiTheme="majorBidi" w:cstheme="majorBidi"/>
          <w:sz w:val="28"/>
          <w:szCs w:val="28"/>
        </w:rPr>
        <w:t>(</w:t>
      </w:r>
      <w:r w:rsidRPr="00A91E90">
        <w:rPr>
          <w:rFonts w:asciiTheme="majorBidi" w:hAnsiTheme="majorBidi" w:cstheme="majorBidi"/>
          <w:sz w:val="28"/>
          <w:szCs w:val="28"/>
          <w:cs/>
        </w:rPr>
        <w:t>“บริษัทฯ”</w:t>
      </w:r>
      <w:r w:rsidR="00685507" w:rsidRPr="00A91E90">
        <w:rPr>
          <w:rFonts w:asciiTheme="majorBidi" w:hAnsiTheme="majorBidi" w:cstheme="majorBidi"/>
          <w:sz w:val="28"/>
          <w:szCs w:val="28"/>
        </w:rPr>
        <w:t>)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 โดยมีที่อยู่จดทะเบียนตั้งอยู่เลขที่ </w:t>
      </w:r>
      <w:r w:rsidR="00685507" w:rsidRPr="00A91E90">
        <w:rPr>
          <w:rFonts w:asciiTheme="majorBidi" w:hAnsiTheme="majorBidi" w:cstheme="majorBidi"/>
          <w:sz w:val="28"/>
          <w:szCs w:val="28"/>
        </w:rPr>
        <w:t>999</w:t>
      </w:r>
      <w:r w:rsidRPr="00A91E90">
        <w:rPr>
          <w:rFonts w:asciiTheme="majorBidi" w:hAnsiTheme="majorBidi" w:cstheme="majorBidi"/>
          <w:sz w:val="28"/>
          <w:szCs w:val="28"/>
          <w:cs/>
        </w:rPr>
        <w:t>/</w:t>
      </w:r>
      <w:r w:rsidR="00685507" w:rsidRPr="00A91E90">
        <w:rPr>
          <w:rFonts w:asciiTheme="majorBidi" w:hAnsiTheme="majorBidi" w:cstheme="majorBidi"/>
          <w:sz w:val="28"/>
          <w:szCs w:val="28"/>
        </w:rPr>
        <w:t>9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อาคารดิ ออฟฟิศเศส แอท เซ็นทรัลเวิลด์ ยูนิต โอเอฟเอ็มเอช </w:t>
      </w:r>
      <w:r w:rsidR="00685507" w:rsidRPr="00A91E90">
        <w:rPr>
          <w:rFonts w:asciiTheme="majorBidi" w:hAnsiTheme="majorBidi" w:cstheme="majorBidi"/>
          <w:sz w:val="28"/>
          <w:szCs w:val="28"/>
        </w:rPr>
        <w:t>2807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และ โอเอฟเอ็มเอช </w:t>
      </w:r>
      <w:r w:rsidR="00685507" w:rsidRPr="00A91E90">
        <w:rPr>
          <w:rFonts w:asciiTheme="majorBidi" w:hAnsiTheme="majorBidi" w:cstheme="majorBidi"/>
          <w:sz w:val="28"/>
          <w:szCs w:val="28"/>
        </w:rPr>
        <w:t>2812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ชั้น </w:t>
      </w:r>
      <w:r w:rsidR="00685507" w:rsidRPr="00A91E90">
        <w:rPr>
          <w:rFonts w:asciiTheme="majorBidi" w:hAnsiTheme="majorBidi" w:cstheme="majorBidi"/>
          <w:sz w:val="28"/>
          <w:szCs w:val="28"/>
        </w:rPr>
        <w:t>28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ถนนพระราม </w:t>
      </w:r>
      <w:r w:rsidR="00685507" w:rsidRPr="00A91E90">
        <w:rPr>
          <w:rFonts w:asciiTheme="majorBidi" w:hAnsiTheme="majorBidi" w:cstheme="majorBidi"/>
          <w:sz w:val="28"/>
          <w:szCs w:val="28"/>
        </w:rPr>
        <w:t>1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 แขวงปทุมวัน เขตปทุมวัน กรุงเทพมหานคร</w:t>
      </w:r>
    </w:p>
    <w:p w14:paraId="243FFFB9" w14:textId="55F258F9" w:rsidR="00060F66" w:rsidRPr="00A91E90" w:rsidRDefault="00060F66" w:rsidP="00A91E90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DD8BB5" w14:textId="3DE1B274" w:rsidR="00060F66" w:rsidRPr="00A91E90" w:rsidRDefault="00722103" w:rsidP="00A91E90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28"/>
          <w:szCs w:val="28"/>
        </w:rPr>
      </w:pPr>
      <w:r w:rsidRPr="00A91E90">
        <w:rPr>
          <w:rFonts w:asciiTheme="majorBidi" w:hAnsiTheme="majorBidi" w:cstheme="majorBidi"/>
          <w:spacing w:val="4"/>
          <w:sz w:val="28"/>
          <w:szCs w:val="28"/>
          <w:cs/>
        </w:rPr>
        <w:t xml:space="preserve">บริษัทและบริษัทย่อย </w:t>
      </w:r>
      <w:r w:rsidR="00685507" w:rsidRPr="00A91E90">
        <w:rPr>
          <w:rFonts w:asciiTheme="majorBidi" w:hAnsiTheme="majorBidi" w:cstheme="majorBidi"/>
          <w:spacing w:val="4"/>
          <w:sz w:val="28"/>
          <w:szCs w:val="28"/>
        </w:rPr>
        <w:t>(</w:t>
      </w:r>
      <w:r w:rsidRPr="00A91E90">
        <w:rPr>
          <w:rFonts w:asciiTheme="majorBidi" w:hAnsiTheme="majorBidi" w:cstheme="majorBidi"/>
          <w:spacing w:val="4"/>
          <w:sz w:val="28"/>
          <w:szCs w:val="28"/>
        </w:rPr>
        <w:t>“</w:t>
      </w:r>
      <w:r w:rsidR="00060F66" w:rsidRPr="00A91E90">
        <w:rPr>
          <w:rFonts w:asciiTheme="majorBidi" w:hAnsiTheme="majorBidi" w:cstheme="majorBidi"/>
          <w:spacing w:val="4"/>
          <w:sz w:val="28"/>
          <w:szCs w:val="28"/>
          <w:cs/>
        </w:rPr>
        <w:t>กลุ่มบริษัท</w:t>
      </w:r>
      <w:r w:rsidRPr="00A91E90">
        <w:rPr>
          <w:rFonts w:asciiTheme="majorBidi" w:hAnsiTheme="majorBidi" w:cstheme="majorBidi"/>
          <w:spacing w:val="4"/>
          <w:sz w:val="28"/>
          <w:szCs w:val="28"/>
        </w:rPr>
        <w:t>”</w:t>
      </w:r>
      <w:r w:rsidR="00685507" w:rsidRPr="00A91E90">
        <w:rPr>
          <w:rFonts w:asciiTheme="majorBidi" w:hAnsiTheme="majorBidi" w:cstheme="majorBidi"/>
          <w:spacing w:val="4"/>
          <w:sz w:val="28"/>
          <w:szCs w:val="28"/>
        </w:rPr>
        <w:t>)</w:t>
      </w:r>
      <w:r w:rsidRPr="00A91E90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060F66" w:rsidRPr="00A91E90">
        <w:rPr>
          <w:rFonts w:asciiTheme="majorBidi" w:hAnsiTheme="majorBidi" w:cstheme="majorBidi"/>
          <w:spacing w:val="4"/>
          <w:sz w:val="28"/>
          <w:szCs w:val="28"/>
          <w:cs/>
        </w:rPr>
        <w:t>ดำเนินธุรกิจหลัก</w:t>
      </w:r>
      <w:r w:rsidRPr="00A91E90">
        <w:rPr>
          <w:rFonts w:asciiTheme="majorBidi" w:hAnsiTheme="majorBidi" w:cstheme="majorBidi"/>
          <w:spacing w:val="4"/>
          <w:sz w:val="28"/>
          <w:szCs w:val="28"/>
          <w:cs/>
        </w:rPr>
        <w:t>เกี่ยวกับ</w:t>
      </w:r>
      <w:r w:rsidR="00060F66" w:rsidRPr="00A91E90">
        <w:rPr>
          <w:rFonts w:asciiTheme="majorBidi" w:hAnsiTheme="majorBidi" w:cstheme="majorBidi"/>
          <w:spacing w:val="4"/>
          <w:sz w:val="28"/>
          <w:szCs w:val="28"/>
          <w:cs/>
        </w:rPr>
        <w:t>การจำหน่าย</w:t>
      </w:r>
      <w:r w:rsidRPr="00A91E90">
        <w:rPr>
          <w:rFonts w:asciiTheme="majorBidi" w:hAnsiTheme="majorBidi" w:cstheme="majorBidi"/>
          <w:spacing w:val="4"/>
          <w:sz w:val="28"/>
          <w:szCs w:val="28"/>
          <w:cs/>
        </w:rPr>
        <w:t>สินค้าไลฟ์สไตล์ แฟชั่น ความงามและเวลเนส</w:t>
      </w:r>
      <w:r w:rsidR="00060F66" w:rsidRPr="00A91E90">
        <w:rPr>
          <w:rFonts w:asciiTheme="majorBidi" w:hAnsiTheme="majorBidi" w:cstheme="majorBidi"/>
          <w:spacing w:val="4"/>
          <w:sz w:val="28"/>
          <w:szCs w:val="28"/>
          <w:cs/>
        </w:rPr>
        <w:t xml:space="preserve"> และอาหารและเครื่องดื่ม</w:t>
      </w:r>
      <w:bookmarkEnd w:id="0"/>
      <w:r w:rsidR="00060F66" w:rsidRPr="00A91E90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</w:p>
    <w:p w14:paraId="46F1E3A8" w14:textId="77777777" w:rsidR="00060F66" w:rsidRPr="00A91E90" w:rsidRDefault="00060F66" w:rsidP="00A91E90">
      <w:pPr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p w14:paraId="55ACD1FC" w14:textId="5159716F" w:rsidR="00804175" w:rsidRPr="00A91E90" w:rsidRDefault="00804175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62009F4A" w14:textId="77777777" w:rsidR="00C11916" w:rsidRPr="00A91E90" w:rsidRDefault="00C11916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811B01A" w14:textId="59533285" w:rsidR="00804175" w:rsidRPr="00A91E90" w:rsidRDefault="00D25073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bookmarkStart w:id="1" w:name="_Hlk66464858"/>
      <w:r w:rsidRPr="00A91E90">
        <w:rPr>
          <w:rFonts w:asciiTheme="majorBidi" w:hAnsiTheme="majorBidi" w:cstheme="majorBidi"/>
          <w:spacing w:val="2"/>
          <w:sz w:val="28"/>
          <w:szCs w:val="28"/>
          <w:cs/>
        </w:rPr>
        <w:t>งบ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>การเงินระหว่างกาล</w:t>
      </w:r>
      <w:r w:rsidR="00F72C71" w:rsidRPr="00A91E90">
        <w:rPr>
          <w:rFonts w:asciiTheme="majorBidi" w:hAnsiTheme="majorBidi" w:cstheme="majorBidi"/>
          <w:spacing w:val="2"/>
          <w:sz w:val="28"/>
          <w:szCs w:val="28"/>
          <w:cs/>
        </w:rPr>
        <w:t>แบบย่อ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>นี้</w:t>
      </w:r>
      <w:r w:rsidR="00C41DED" w:rsidRPr="00A91E90">
        <w:rPr>
          <w:rFonts w:asciiTheme="majorBidi" w:hAnsiTheme="majorBidi" w:cstheme="majorBidi"/>
          <w:spacing w:val="2"/>
          <w:sz w:val="28"/>
          <w:szCs w:val="28"/>
          <w:cs/>
        </w:rPr>
        <w:t>นำเสนอรายการในงบการเงิน</w:t>
      </w:r>
      <w:r w:rsidR="002D0BAE" w:rsidRPr="00A91E90">
        <w:rPr>
          <w:rFonts w:asciiTheme="majorBidi" w:hAnsiTheme="majorBidi" w:cstheme="majorBidi"/>
          <w:spacing w:val="2"/>
          <w:sz w:val="28"/>
          <w:szCs w:val="28"/>
          <w:cs/>
        </w:rPr>
        <w:t>ในรูปแบบเดียวกับ</w:t>
      </w:r>
      <w:r w:rsidR="00C41DED" w:rsidRPr="00A91E90">
        <w:rPr>
          <w:rFonts w:asciiTheme="majorBidi" w:hAnsiTheme="majorBidi" w:cstheme="majorBidi"/>
          <w:spacing w:val="2"/>
          <w:sz w:val="28"/>
          <w:szCs w:val="28"/>
          <w:cs/>
        </w:rPr>
        <w:t>งบการเงินประจำปีและ</w:t>
      </w:r>
      <w:r w:rsidR="0046260A" w:rsidRPr="00A91E90">
        <w:rPr>
          <w:rFonts w:asciiTheme="majorBidi" w:hAnsiTheme="majorBidi" w:cstheme="majorBidi"/>
          <w:spacing w:val="2"/>
          <w:sz w:val="28"/>
          <w:szCs w:val="28"/>
          <w:cs/>
        </w:rPr>
        <w:t>จัดทำ</w:t>
      </w:r>
      <w:r w:rsidR="00A865FA" w:rsidRPr="00A91E90">
        <w:rPr>
          <w:rFonts w:asciiTheme="majorBidi" w:hAnsiTheme="majorBidi" w:cstheme="majorBidi"/>
          <w:spacing w:val="2"/>
          <w:sz w:val="28"/>
          <w:szCs w:val="28"/>
        </w:rPr>
        <w:br/>
      </w:r>
      <w:r w:rsidR="00C41DED" w:rsidRPr="00A91E90">
        <w:rPr>
          <w:rFonts w:asciiTheme="majorBidi" w:hAnsiTheme="majorBidi" w:cstheme="majorBidi"/>
          <w:spacing w:val="2"/>
          <w:sz w:val="28"/>
          <w:szCs w:val="28"/>
          <w:cs/>
        </w:rPr>
        <w:t>หมายเหตุประกอบงบการเงิน</w:t>
      </w:r>
      <w:r w:rsidR="00FB346D" w:rsidRPr="00A91E90">
        <w:rPr>
          <w:rFonts w:asciiTheme="majorBidi" w:hAnsiTheme="majorBidi" w:cstheme="majorBidi"/>
          <w:spacing w:val="2"/>
          <w:sz w:val="28"/>
          <w:szCs w:val="28"/>
          <w:cs/>
        </w:rPr>
        <w:t>ระหว่างกาล</w:t>
      </w:r>
      <w:r w:rsidR="003C19A4" w:rsidRPr="00A91E90">
        <w:rPr>
          <w:rFonts w:asciiTheme="majorBidi" w:hAnsiTheme="majorBidi" w:cstheme="majorBidi"/>
          <w:spacing w:val="2"/>
          <w:sz w:val="28"/>
          <w:szCs w:val="28"/>
          <w:cs/>
        </w:rPr>
        <w:t>ในรูป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>แบบย่อ</w:t>
      </w:r>
      <w:r w:rsidR="00F72C71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(</w:t>
      </w:r>
      <w:r w:rsidR="00F72C71" w:rsidRPr="00A91E90">
        <w:rPr>
          <w:rFonts w:asciiTheme="majorBidi" w:hAnsiTheme="majorBidi" w:cstheme="majorBidi"/>
          <w:spacing w:val="2"/>
          <w:sz w:val="28"/>
          <w:szCs w:val="28"/>
          <w:cs/>
        </w:rPr>
        <w:t>“งบการเงินระหว่างกาล”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)</w:t>
      </w:r>
      <w:r w:rsidR="00F72C71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>ตา</w:t>
      </w:r>
      <w:r w:rsidR="00F430B7" w:rsidRPr="00A91E90">
        <w:rPr>
          <w:rFonts w:asciiTheme="majorBidi" w:hAnsiTheme="majorBidi" w:cstheme="majorBidi"/>
          <w:spacing w:val="2"/>
          <w:sz w:val="28"/>
          <w:szCs w:val="28"/>
          <w:cs/>
        </w:rPr>
        <w:t>ม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มาตรฐานการบัญชี ฉบับที่ 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34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เรื่อง </w:t>
      </w:r>
      <w:r w:rsidR="00DF7010" w:rsidRPr="00A91E90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การ</w:t>
      </w:r>
      <w:r w:rsidR="00CA671A" w:rsidRPr="00A91E90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รายงานทาง</w:t>
      </w:r>
      <w:r w:rsidR="00804175" w:rsidRPr="00A91E90">
        <w:rPr>
          <w:rFonts w:asciiTheme="majorBidi" w:hAnsiTheme="majorBidi" w:cstheme="majorBidi"/>
          <w:i/>
          <w:iCs/>
          <w:spacing w:val="2"/>
          <w:sz w:val="28"/>
          <w:szCs w:val="28"/>
          <w:cs/>
        </w:rPr>
        <w:t>การเงินระหว่างกาล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bookmarkEnd w:id="1"/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965493" w:rsidRPr="00A91E90">
        <w:rPr>
          <w:rFonts w:asciiTheme="majorBidi" w:hAnsiTheme="majorBidi" w:cstheme="majorBidi"/>
          <w:color w:val="FF0000"/>
          <w:spacing w:val="2"/>
          <w:sz w:val="28"/>
          <w:szCs w:val="28"/>
          <w:cs/>
        </w:rPr>
        <w:t xml:space="preserve"> </w:t>
      </w:r>
      <w:r w:rsidR="00804175" w:rsidRPr="00A91E90">
        <w:rPr>
          <w:rFonts w:asciiTheme="majorBidi" w:hAnsiTheme="majorBidi" w:cstheme="majorBidi"/>
          <w:spacing w:val="2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934CC9" w:rsidRPr="00A91E90">
        <w:rPr>
          <w:rFonts w:asciiTheme="majorBidi" w:hAnsiTheme="majorBidi" w:cstheme="majorBidi"/>
          <w:spacing w:val="2"/>
          <w:sz w:val="28"/>
          <w:szCs w:val="28"/>
          <w:cs/>
        </w:rPr>
        <w:t>โดย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</w:t>
      </w:r>
      <w:r w:rsidR="004E15F1" w:rsidRPr="00A91E90">
        <w:rPr>
          <w:rFonts w:asciiTheme="majorBidi" w:hAnsiTheme="majorBidi" w:cstheme="majorBidi"/>
          <w:spacing w:val="2"/>
          <w:sz w:val="28"/>
          <w:szCs w:val="28"/>
          <w:cs/>
        </w:rPr>
        <w:t>ท</w:t>
      </w:r>
      <w:r w:rsidR="00D06357" w:rsidRPr="00A91E90">
        <w:rPr>
          <w:rFonts w:asciiTheme="majorBidi" w:hAnsiTheme="majorBidi" w:cstheme="majorBidi"/>
          <w:spacing w:val="2"/>
          <w:sz w:val="28"/>
          <w:szCs w:val="28"/>
          <w:cs/>
        </w:rPr>
        <w:t>และบริษัทย่อย</w:t>
      </w:r>
      <w:r w:rsidR="004E15F1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  <w:cs/>
        </w:rPr>
        <w:t>สำหรับปีสิ้นสุดวันที่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31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  <w:cs/>
        </w:rPr>
        <w:t>ธันวาคม</w:t>
      </w:r>
      <w:r w:rsidR="008C1541"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2568</w:t>
      </w:r>
    </w:p>
    <w:p w14:paraId="599DD678" w14:textId="77777777" w:rsidR="00804175" w:rsidRPr="00A91E90" w:rsidRDefault="00804175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090D03" w14:textId="4EC96CC6" w:rsidR="00831ABA" w:rsidRPr="00A91E90" w:rsidRDefault="00831ABA" w:rsidP="00A91E90">
      <w:pPr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  <w:highlight w:val="lightGray"/>
          <w:shd w:val="clear" w:color="auto" w:fill="D9D9D9" w:themeFill="background1" w:themeFillShade="D9"/>
          <w:cs/>
        </w:rPr>
      </w:pPr>
      <w:r w:rsidRPr="00A91E90">
        <w:rPr>
          <w:rFonts w:asciiTheme="majorBidi" w:hAnsiTheme="majorBidi" w:cstheme="majorBidi"/>
          <w:spacing w:val="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0779B6" w:rsidRPr="00A91E90">
        <w:rPr>
          <w:rFonts w:asciiTheme="majorBidi" w:hAnsiTheme="majorBidi" w:cstheme="majorBidi"/>
          <w:spacing w:val="2"/>
          <w:sz w:val="28"/>
          <w:szCs w:val="28"/>
          <w:cs/>
        </w:rPr>
        <w:t>ที่</w:t>
      </w:r>
      <w:r w:rsidRPr="00A91E90">
        <w:rPr>
          <w:rFonts w:asciiTheme="majorBidi" w:hAnsiTheme="majorBidi" w:cstheme="majorBidi"/>
          <w:spacing w:val="2"/>
          <w:sz w:val="28"/>
          <w:szCs w:val="28"/>
          <w:cs/>
        </w:rPr>
        <w:t>อาจมีความไม่แน่นอนนั้นไม่แตกต่างจากที่ได้อธิบายไว้ใน</w:t>
      </w:r>
      <w:r w:rsidR="006F54A5" w:rsidRPr="00A91E90">
        <w:rPr>
          <w:rFonts w:asciiTheme="majorBidi" w:hAnsiTheme="majorBidi" w:cstheme="majorBidi"/>
          <w:color w:val="000000" w:themeColor="text1"/>
          <w:spacing w:val="2"/>
          <w:sz w:val="28"/>
          <w:szCs w:val="28"/>
          <w:cs/>
        </w:rPr>
        <w:br/>
      </w:r>
      <w:r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งบการเงินสำหรับปีสิ้นสุดวันที่ 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31</w:t>
      </w:r>
      <w:r w:rsidRPr="00A91E90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="00685507" w:rsidRPr="00A91E90">
        <w:rPr>
          <w:rFonts w:asciiTheme="majorBidi" w:hAnsiTheme="majorBidi" w:cstheme="majorBidi"/>
          <w:spacing w:val="2"/>
          <w:sz w:val="28"/>
          <w:szCs w:val="28"/>
        </w:rPr>
        <w:t>2568</w:t>
      </w:r>
      <w:r w:rsidR="00D7578B" w:rsidRPr="00A91E90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</w:p>
    <w:p w14:paraId="41403CF0" w14:textId="77777777" w:rsidR="006A638B" w:rsidRPr="00A91E90" w:rsidRDefault="006A638B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117D622" w14:textId="77777777" w:rsidR="00765469" w:rsidRPr="00A91E90" w:rsidRDefault="00765469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91E90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1E3F13A7" w14:textId="1FB4406A" w:rsidR="00093B30" w:rsidRPr="006557B5" w:rsidRDefault="00804175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FF"/>
          <w:sz w:val="28"/>
          <w:szCs w:val="28"/>
          <w:u w:val="none"/>
        </w:rPr>
      </w:pPr>
      <w:r w:rsidRPr="006557B5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0B427509" w14:textId="77777777" w:rsidR="00991336" w:rsidRPr="006557B5" w:rsidRDefault="00991336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B7DCC11" w14:textId="227CE687" w:rsidR="008C58D0" w:rsidRPr="006557B5" w:rsidRDefault="0025754B" w:rsidP="00A91E9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557B5">
        <w:rPr>
          <w:rFonts w:asciiTheme="majorBidi" w:hAnsiTheme="majorBidi" w:cstheme="majorBidi"/>
          <w:spacing w:val="-2"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</w:t>
      </w:r>
      <w:r w:rsidR="00151B98" w:rsidRPr="006557B5">
        <w:rPr>
          <w:rFonts w:asciiTheme="majorBidi" w:hAnsiTheme="majorBidi" w:cstheme="majorBidi"/>
          <w:spacing w:val="-2"/>
          <w:sz w:val="28"/>
          <w:szCs w:val="28"/>
          <w:cs/>
        </w:rPr>
        <w:t>หก</w:t>
      </w:r>
      <w:r w:rsidRPr="006557B5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เดือนสิ้นสุดวันที่ </w:t>
      </w:r>
      <w:r w:rsidR="00151B98" w:rsidRPr="006557B5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151B98" w:rsidRPr="006557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685507" w:rsidRPr="006557B5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6557B5">
        <w:rPr>
          <w:rFonts w:asciiTheme="majorBidi" w:hAnsiTheme="majorBidi" w:cstheme="majorBidi"/>
          <w:spacing w:val="-2"/>
          <w:sz w:val="28"/>
          <w:szCs w:val="28"/>
          <w:cs/>
        </w:rPr>
        <w:t xml:space="preserve"> และ </w:t>
      </w:r>
      <w:r w:rsidR="00685507" w:rsidRPr="006557B5">
        <w:rPr>
          <w:rFonts w:asciiTheme="majorBidi" w:hAnsiTheme="majorBidi" w:cstheme="majorBidi"/>
          <w:spacing w:val="-2"/>
          <w:sz w:val="28"/>
          <w:szCs w:val="28"/>
        </w:rPr>
        <w:t>2568</w:t>
      </w:r>
      <w:r w:rsidRPr="006557B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6557B5">
        <w:rPr>
          <w:rFonts w:asciiTheme="majorBidi" w:hAnsiTheme="majorBidi" w:cstheme="majorBidi"/>
          <w:spacing w:val="-2"/>
          <w:sz w:val="28"/>
          <w:szCs w:val="28"/>
        </w:rPr>
        <w:br/>
      </w:r>
      <w:r w:rsidRPr="006557B5">
        <w:rPr>
          <w:rFonts w:asciiTheme="majorBidi" w:hAnsiTheme="majorBidi" w:cstheme="majorBidi"/>
          <w:spacing w:val="-2"/>
          <w:sz w:val="28"/>
          <w:szCs w:val="28"/>
          <w:cs/>
        </w:rPr>
        <w:t>สรุปได้ดังนี้</w:t>
      </w:r>
    </w:p>
    <w:p w14:paraId="2331E5F5" w14:textId="77777777" w:rsidR="006557B5" w:rsidRPr="006557B5" w:rsidRDefault="006557B5" w:rsidP="00A91E9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804175" w:rsidRPr="00A91E90" w14:paraId="193925E8" w14:textId="77777777" w:rsidTr="00A96805">
        <w:trPr>
          <w:tblHeader/>
        </w:trPr>
        <w:tc>
          <w:tcPr>
            <w:tcW w:w="2168" w:type="pct"/>
          </w:tcPr>
          <w:p w14:paraId="5B53334D" w14:textId="13B82534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3" w:type="pct"/>
            <w:gridSpan w:val="3"/>
          </w:tcPr>
          <w:p w14:paraId="21E3E678" w14:textId="5FF0FF45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F0D46BC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7B5F7C86" w14:textId="3B7DDD59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04175" w:rsidRPr="00A91E90" w14:paraId="62FFF97A" w14:textId="77777777" w:rsidTr="009777AF">
        <w:trPr>
          <w:tblHeader/>
        </w:trPr>
        <w:tc>
          <w:tcPr>
            <w:tcW w:w="2168" w:type="pct"/>
          </w:tcPr>
          <w:p w14:paraId="406FE742" w14:textId="6106E37E" w:rsidR="00804175" w:rsidRPr="00A91E90" w:rsidRDefault="005E07DC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F633BF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="00804175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685507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F633BF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F633BF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607" w:type="pct"/>
          </w:tcPr>
          <w:p w14:paraId="2007AEBD" w14:textId="1F4F76BF" w:rsidR="00804175" w:rsidRPr="00A91E90" w:rsidRDefault="0068550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61C74161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4241356" w14:textId="7875C414" w:rsidR="00804175" w:rsidRPr="00A91E90" w:rsidRDefault="0068550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67068FB3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1C3AE7B" w14:textId="69988982" w:rsidR="00804175" w:rsidRPr="00A91E90" w:rsidRDefault="0068550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7" w:type="pct"/>
          </w:tcPr>
          <w:p w14:paraId="4B09601A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1B8A0DC" w14:textId="10020ACB" w:rsidR="00804175" w:rsidRPr="00A91E90" w:rsidRDefault="0068550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04175" w:rsidRPr="00A91E90" w14:paraId="757A914A" w14:textId="77777777" w:rsidTr="009777AF">
        <w:trPr>
          <w:tblHeader/>
        </w:trPr>
        <w:tc>
          <w:tcPr>
            <w:tcW w:w="2168" w:type="pct"/>
          </w:tcPr>
          <w:p w14:paraId="1112AA32" w14:textId="5B0C9609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1417F0B8" w14:textId="3435960F" w:rsidR="00804175" w:rsidRPr="00A91E90" w:rsidRDefault="0068550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25754B"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="00804175"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04175" w:rsidRPr="00A91E90" w14:paraId="1CE2B2C6" w14:textId="77777777" w:rsidTr="009777AF">
        <w:tc>
          <w:tcPr>
            <w:tcW w:w="2168" w:type="pct"/>
          </w:tcPr>
          <w:p w14:paraId="7A24CAE6" w14:textId="2BAAA436" w:rsidR="00804175" w:rsidRPr="00A91E90" w:rsidRDefault="00A00BE1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7088E60B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EEE2403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E87636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0BB768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987D6B1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B4409D6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C3A1FCC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663" w:rsidRPr="00A91E90" w14:paraId="4D99B076" w14:textId="77777777" w:rsidTr="009777AF">
        <w:tc>
          <w:tcPr>
            <w:tcW w:w="2168" w:type="pct"/>
          </w:tcPr>
          <w:p w14:paraId="6F217EDB" w14:textId="7976C383" w:rsidR="003D4663" w:rsidRPr="00A91E90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730C93DD" w14:textId="60DEF356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4916C50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F5099D" w14:textId="40541505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87E89A0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972A4CD" w14:textId="7039B14D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17,083</w:t>
            </w:r>
          </w:p>
        </w:tc>
        <w:tc>
          <w:tcPr>
            <w:tcW w:w="137" w:type="pct"/>
          </w:tcPr>
          <w:p w14:paraId="1E2938F9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2E7B5C89" w14:textId="49935392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D4663" w:rsidRPr="00A91E90" w14:paraId="3861E19D" w14:textId="77777777" w:rsidTr="00352EAF">
        <w:tc>
          <w:tcPr>
            <w:tcW w:w="2168" w:type="pct"/>
          </w:tcPr>
          <w:p w14:paraId="74733ED4" w14:textId="6760DB23" w:rsidR="003D4663" w:rsidRPr="00A91E90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607" w:type="pct"/>
          </w:tcPr>
          <w:p w14:paraId="043E47B3" w14:textId="642A072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4515B18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2082FC" w14:textId="74B73AF4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A4DBA2B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2EBB513" w14:textId="149E17F4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10,361</w:t>
            </w:r>
          </w:p>
        </w:tc>
        <w:tc>
          <w:tcPr>
            <w:tcW w:w="137" w:type="pct"/>
          </w:tcPr>
          <w:p w14:paraId="178E6F40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4E9974" w14:textId="1FEAE982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4,811</w:t>
            </w:r>
          </w:p>
        </w:tc>
      </w:tr>
      <w:tr w:rsidR="003D4663" w:rsidRPr="00A91E90" w14:paraId="0C5A7734" w14:textId="77777777" w:rsidTr="00352EAF">
        <w:tc>
          <w:tcPr>
            <w:tcW w:w="2168" w:type="pct"/>
          </w:tcPr>
          <w:p w14:paraId="4F718C89" w14:textId="77777777" w:rsidR="003D4663" w:rsidRPr="00A91E90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522938BD" w14:textId="3B614600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27283C1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4E353577" w14:textId="345D9030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08" w:right="-7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50F277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E72B013" w14:textId="5434F149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4,077</w:t>
            </w:r>
          </w:p>
        </w:tc>
        <w:tc>
          <w:tcPr>
            <w:tcW w:w="137" w:type="pct"/>
          </w:tcPr>
          <w:p w14:paraId="50D99182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45B00271" w14:textId="7CE30251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3,570</w:t>
            </w:r>
          </w:p>
        </w:tc>
      </w:tr>
      <w:tr w:rsidR="003D4663" w:rsidRPr="006557B5" w14:paraId="5D6EFDD2" w14:textId="77777777" w:rsidTr="009777AF">
        <w:tc>
          <w:tcPr>
            <w:tcW w:w="2168" w:type="pct"/>
          </w:tcPr>
          <w:p w14:paraId="068634A9" w14:textId="77777777" w:rsidR="003D4663" w:rsidRPr="006557B5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659EED91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D0CBA08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C497D08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4E5141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90110B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16EA922A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3FF60D74" w14:textId="77777777" w:rsidR="003D4663" w:rsidRPr="006557B5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663" w:rsidRPr="00A91E90" w14:paraId="18D0E438" w14:textId="77777777" w:rsidTr="009777AF">
        <w:tc>
          <w:tcPr>
            <w:tcW w:w="2168" w:type="pct"/>
            <w:shd w:val="clear" w:color="auto" w:fill="FFFFFF"/>
          </w:tcPr>
          <w:p w14:paraId="42EC04EB" w14:textId="77777777" w:rsidR="003D4663" w:rsidRPr="00A91E90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738583EF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64235C7C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3B9FFA35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34E9215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46E666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301CECB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07671658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663" w:rsidRPr="00A91E90" w14:paraId="5CFCA75A" w14:textId="77777777" w:rsidTr="009777AF">
        <w:tc>
          <w:tcPr>
            <w:tcW w:w="2168" w:type="pct"/>
            <w:shd w:val="clear" w:color="auto" w:fill="FFFFFF"/>
          </w:tcPr>
          <w:p w14:paraId="5FAFEE37" w14:textId="6620D826" w:rsidR="003D4663" w:rsidRPr="00A91E90" w:rsidRDefault="003D4663" w:rsidP="003D4663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B5293BC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FA98BF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0DC29E33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7E3BB096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2F2752F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3A866E4E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52428532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4663" w:rsidRPr="00A91E90" w14:paraId="41BCDFB5" w14:textId="77777777" w:rsidTr="009777AF">
        <w:tc>
          <w:tcPr>
            <w:tcW w:w="2168" w:type="pct"/>
            <w:shd w:val="clear" w:color="auto" w:fill="FFFFFF"/>
          </w:tcPr>
          <w:p w14:paraId="63AD1FE1" w14:textId="37518BAF" w:rsidR="003D4663" w:rsidRPr="00A91E90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03ACE212" w14:textId="3F997A2B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13,077</w:t>
            </w:r>
          </w:p>
        </w:tc>
        <w:tc>
          <w:tcPr>
            <w:tcW w:w="147" w:type="pct"/>
          </w:tcPr>
          <w:p w14:paraId="1A696C29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59672D65" w14:textId="44B8ADA9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10,903</w:t>
            </w:r>
          </w:p>
        </w:tc>
        <w:tc>
          <w:tcPr>
            <w:tcW w:w="147" w:type="pct"/>
          </w:tcPr>
          <w:p w14:paraId="664566FD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8CD5F3" w14:textId="135DEE3C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13,077</w:t>
            </w:r>
          </w:p>
        </w:tc>
        <w:tc>
          <w:tcPr>
            <w:tcW w:w="137" w:type="pct"/>
          </w:tcPr>
          <w:p w14:paraId="28F87D2E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</w:tcPr>
          <w:p w14:paraId="5FE72680" w14:textId="2089C749" w:rsidR="003D4663" w:rsidRPr="00A91E90" w:rsidRDefault="003D4663" w:rsidP="00DB5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10,903</w:t>
            </w:r>
          </w:p>
        </w:tc>
      </w:tr>
      <w:tr w:rsidR="003D4663" w:rsidRPr="00A91E90" w14:paraId="3822A384" w14:textId="77777777" w:rsidTr="009777AF">
        <w:tc>
          <w:tcPr>
            <w:tcW w:w="2168" w:type="pct"/>
            <w:shd w:val="clear" w:color="auto" w:fill="FFFFFF"/>
          </w:tcPr>
          <w:p w14:paraId="05DEE91E" w14:textId="77777777" w:rsidR="003D4663" w:rsidRPr="00A91E90" w:rsidRDefault="003D4663" w:rsidP="003D4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</w:tcPr>
          <w:p w14:paraId="53A1C684" w14:textId="0402C3F1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28"/>
                <w:szCs w:val="28"/>
              </w:rPr>
            </w:pPr>
            <w:r w:rsidRPr="002E5127">
              <w:rPr>
                <w:rFonts w:asciiTheme="majorBidi" w:hAnsiTheme="majorBidi" w:cstheme="majorBidi"/>
                <w:sz w:val="28"/>
                <w:szCs w:val="28"/>
              </w:rPr>
              <w:t>2,825</w:t>
            </w:r>
          </w:p>
        </w:tc>
        <w:tc>
          <w:tcPr>
            <w:tcW w:w="147" w:type="pct"/>
          </w:tcPr>
          <w:p w14:paraId="00498CA6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20A575DA" w14:textId="7BEB12AB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7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  <w:tc>
          <w:tcPr>
            <w:tcW w:w="147" w:type="pct"/>
          </w:tcPr>
          <w:p w14:paraId="06A6F2DC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DBF886F" w14:textId="0864A071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7F4D">
              <w:rPr>
                <w:rFonts w:asciiTheme="majorBidi" w:hAnsiTheme="majorBidi" w:cstheme="majorBidi"/>
                <w:sz w:val="28"/>
                <w:szCs w:val="28"/>
              </w:rPr>
              <w:t>2,825</w:t>
            </w:r>
          </w:p>
        </w:tc>
        <w:tc>
          <w:tcPr>
            <w:tcW w:w="137" w:type="pct"/>
          </w:tcPr>
          <w:p w14:paraId="47E1F21A" w14:textId="77777777" w:rsidR="003D4663" w:rsidRPr="00A91E90" w:rsidRDefault="003D4663" w:rsidP="003D4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21198E0" w14:textId="6591C3FD" w:rsidR="003D4663" w:rsidRPr="00A91E90" w:rsidRDefault="003D4663" w:rsidP="00DB5A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</w:t>
            </w:r>
          </w:p>
        </w:tc>
      </w:tr>
    </w:tbl>
    <w:p w14:paraId="2F5E053B" w14:textId="2B450453" w:rsidR="00E57844" w:rsidRPr="00A91E90" w:rsidRDefault="00E57844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82640D" w14:textId="49346F2D" w:rsidR="00865DEE" w:rsidRPr="00A91E90" w:rsidRDefault="00865DEE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ยอดคงเหลือกับกิจการที่เกี่ยวข้องกัน ณ วันที่ </w:t>
      </w:r>
      <w:r w:rsidR="00CB798A" w:rsidRPr="00A91E90">
        <w:rPr>
          <w:rFonts w:asciiTheme="majorBidi" w:hAnsiTheme="majorBidi" w:cstheme="majorBidi"/>
          <w:sz w:val="28"/>
          <w:szCs w:val="28"/>
        </w:rPr>
        <w:t xml:space="preserve">30 </w:t>
      </w:r>
      <w:r w:rsidR="00CB798A" w:rsidRPr="00A91E9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85507" w:rsidRPr="00A91E90">
        <w:rPr>
          <w:rFonts w:asciiTheme="majorBidi" w:hAnsiTheme="majorBidi" w:cstheme="majorBidi"/>
          <w:sz w:val="28"/>
          <w:szCs w:val="28"/>
        </w:rPr>
        <w:t>2569</w:t>
      </w:r>
      <w:r w:rsidRPr="00A91E90">
        <w:rPr>
          <w:rFonts w:asciiTheme="majorBidi" w:hAnsiTheme="majorBidi" w:cstheme="majorBidi"/>
          <w:sz w:val="28"/>
          <w:szCs w:val="28"/>
        </w:rPr>
        <w:t xml:space="preserve"> 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85507" w:rsidRPr="00A91E90">
        <w:rPr>
          <w:rFonts w:asciiTheme="majorBidi" w:hAnsiTheme="majorBidi" w:cstheme="majorBidi"/>
          <w:sz w:val="28"/>
          <w:szCs w:val="28"/>
        </w:rPr>
        <w:t>31</w:t>
      </w:r>
      <w:r w:rsidRPr="00A91E90">
        <w:rPr>
          <w:rFonts w:asciiTheme="majorBidi" w:hAnsiTheme="majorBidi" w:cstheme="majorBidi"/>
          <w:sz w:val="28"/>
          <w:szCs w:val="28"/>
        </w:rPr>
        <w:t xml:space="preserve"> </w:t>
      </w:r>
      <w:r w:rsidRPr="00A91E9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85507" w:rsidRPr="00A91E90">
        <w:rPr>
          <w:rFonts w:asciiTheme="majorBidi" w:hAnsiTheme="majorBidi" w:cstheme="majorBidi"/>
          <w:sz w:val="28"/>
          <w:szCs w:val="28"/>
        </w:rPr>
        <w:t>2568</w:t>
      </w:r>
      <w:r w:rsidRPr="00A91E90">
        <w:rPr>
          <w:rFonts w:asciiTheme="majorBidi" w:hAnsiTheme="majorBidi" w:cstheme="majorBidi"/>
          <w:sz w:val="28"/>
          <w:szCs w:val="28"/>
        </w:rPr>
        <w:t xml:space="preserve"> </w:t>
      </w:r>
      <w:r w:rsidRPr="00A91E9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1C39FA6" w14:textId="43982F06" w:rsidR="00E57844" w:rsidRPr="00A91E90" w:rsidRDefault="00E57844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6"/>
        <w:gridCol w:w="1115"/>
        <w:gridCol w:w="269"/>
        <w:gridCol w:w="1096"/>
        <w:gridCol w:w="269"/>
        <w:gridCol w:w="1078"/>
        <w:gridCol w:w="256"/>
        <w:gridCol w:w="1098"/>
      </w:tblGrid>
      <w:tr w:rsidR="00804175" w:rsidRPr="00A91E90" w14:paraId="6FB865DF" w14:textId="77777777" w:rsidTr="00121F9D">
        <w:trPr>
          <w:tblHeader/>
        </w:trPr>
        <w:tc>
          <w:tcPr>
            <w:tcW w:w="2165" w:type="pct"/>
          </w:tcPr>
          <w:p w14:paraId="37AB88B4" w14:textId="3E87674F" w:rsidR="00804175" w:rsidRPr="00A91E90" w:rsidRDefault="00804175" w:rsidP="00A91E9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</w:p>
        </w:tc>
        <w:tc>
          <w:tcPr>
            <w:tcW w:w="1357" w:type="pct"/>
            <w:gridSpan w:val="3"/>
          </w:tcPr>
          <w:p w14:paraId="4AA8390E" w14:textId="49466291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32A1BBDB" w14:textId="77777777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1" w:type="pct"/>
            <w:gridSpan w:val="3"/>
          </w:tcPr>
          <w:p w14:paraId="01B09E5F" w14:textId="565B1FE3" w:rsidR="00804175" w:rsidRPr="00A91E90" w:rsidRDefault="0080417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98A" w:rsidRPr="00A91E90" w14:paraId="28331891" w14:textId="77777777" w:rsidTr="00E57844">
        <w:trPr>
          <w:tblHeader/>
        </w:trPr>
        <w:tc>
          <w:tcPr>
            <w:tcW w:w="2165" w:type="pct"/>
          </w:tcPr>
          <w:p w14:paraId="1029012C" w14:textId="7A5D5A4D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01EA16C" w14:textId="4EF79D14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7" w:type="pct"/>
          </w:tcPr>
          <w:p w14:paraId="022354B3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20750DCD" w14:textId="27C20C9A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459F42D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9D4535B" w14:textId="2E451133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0" w:type="pct"/>
          </w:tcPr>
          <w:p w14:paraId="318E7957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1D1C9AF" w14:textId="54561CF3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B798A" w:rsidRPr="00A91E90" w14:paraId="6355C962" w14:textId="77777777" w:rsidTr="00E57844">
        <w:trPr>
          <w:tblHeader/>
        </w:trPr>
        <w:tc>
          <w:tcPr>
            <w:tcW w:w="2165" w:type="pct"/>
          </w:tcPr>
          <w:p w14:paraId="4B422BEC" w14:textId="1A77F24B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0" w:type="pct"/>
          </w:tcPr>
          <w:p w14:paraId="449BCDE2" w14:textId="133574DD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28362614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05F91FA" w14:textId="10638FFE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2D6FECF4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9E20AE8" w14:textId="6367BDDC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0" w:type="pct"/>
          </w:tcPr>
          <w:p w14:paraId="2FC93DF3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65A5AAF" w14:textId="177E1C14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B798A" w:rsidRPr="00A91E90" w14:paraId="263F8192" w14:textId="77777777" w:rsidTr="00121F9D">
        <w:trPr>
          <w:tblHeader/>
        </w:trPr>
        <w:tc>
          <w:tcPr>
            <w:tcW w:w="2165" w:type="pct"/>
          </w:tcPr>
          <w:p w14:paraId="6D1B9E53" w14:textId="59A8F49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5" w:type="pct"/>
            <w:gridSpan w:val="7"/>
          </w:tcPr>
          <w:p w14:paraId="5795BB4E" w14:textId="1EA68840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798A" w:rsidRPr="00A91E90" w14:paraId="2DECD60E" w14:textId="77777777" w:rsidTr="002E2B0E">
        <w:trPr>
          <w:trHeight w:val="49"/>
        </w:trPr>
        <w:tc>
          <w:tcPr>
            <w:tcW w:w="2165" w:type="pct"/>
          </w:tcPr>
          <w:p w14:paraId="019ECBBE" w14:textId="4D34A553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10" w:type="pct"/>
          </w:tcPr>
          <w:p w14:paraId="43FAEFEC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CD2F78C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146F6764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0DE1D48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15FE3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4AC75502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150850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46D4" w:rsidRPr="00A91E90" w:rsidDel="004C3E0C" w14:paraId="583E3990" w14:textId="77777777" w:rsidTr="003D53E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165" w:type="pct"/>
            <w:shd w:val="clear" w:color="auto" w:fill="FFFFFF"/>
          </w:tcPr>
          <w:p w14:paraId="0EC7BF2D" w14:textId="77777777" w:rsidR="001546D4" w:rsidRPr="00A91E90" w:rsidRDefault="001546D4" w:rsidP="003D5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shd w:val="clear" w:color="auto" w:fill="FFFFFF"/>
          </w:tcPr>
          <w:p w14:paraId="1FFDD8DF" w14:textId="77777777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6875AD57" w14:textId="77777777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FFFFFF"/>
          </w:tcPr>
          <w:p w14:paraId="0587C3A4" w14:textId="77777777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446926AC" w14:textId="77777777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FFFFFF"/>
          </w:tcPr>
          <w:p w14:paraId="10FD61E3" w14:textId="73BD5E85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39,498</w:t>
            </w:r>
          </w:p>
        </w:tc>
        <w:tc>
          <w:tcPr>
            <w:tcW w:w="140" w:type="pct"/>
            <w:shd w:val="clear" w:color="auto" w:fill="FFFFFF"/>
          </w:tcPr>
          <w:p w14:paraId="63A10D4A" w14:textId="77777777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FFFFFF"/>
          </w:tcPr>
          <w:p w14:paraId="3487C931" w14:textId="7F205C0D" w:rsidR="001546D4" w:rsidRPr="00A91E90" w:rsidRDefault="001546D4" w:rsidP="003D5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28,024</w:t>
            </w:r>
          </w:p>
        </w:tc>
      </w:tr>
      <w:tr w:rsidR="00CB798A" w:rsidRPr="006557B5" w14:paraId="70BF9558" w14:textId="77777777" w:rsidTr="002E2B0E">
        <w:trPr>
          <w:trHeight w:val="49"/>
        </w:trPr>
        <w:tc>
          <w:tcPr>
            <w:tcW w:w="2165" w:type="pct"/>
          </w:tcPr>
          <w:p w14:paraId="74E25AA8" w14:textId="77777777" w:rsidR="00CB798A" w:rsidRPr="006557B5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2ABCE288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B4B4CDB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02D0320C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081CAA97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EC9071F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11231DCD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B3AFB19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8A" w:rsidRPr="00A91E90" w14:paraId="75D5CDD6" w14:textId="77777777" w:rsidTr="00E57844">
        <w:trPr>
          <w:trHeight w:val="49"/>
        </w:trPr>
        <w:tc>
          <w:tcPr>
            <w:tcW w:w="2165" w:type="pct"/>
          </w:tcPr>
          <w:p w14:paraId="004D8497" w14:textId="20DA3175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610" w:type="pct"/>
          </w:tcPr>
          <w:p w14:paraId="38E44A5B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9055310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C50520C" w14:textId="725B04C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406869E8" w14:textId="0605841B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0B3B11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89C8D1B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8DDF390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8A" w:rsidRPr="00A91E90" w:rsidDel="004C3E0C" w14:paraId="23E2CACB" w14:textId="77777777" w:rsidTr="00E57844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165" w:type="pct"/>
            <w:shd w:val="clear" w:color="auto" w:fill="FFFFFF"/>
          </w:tcPr>
          <w:p w14:paraId="65102E94" w14:textId="0AEC1F22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shd w:val="clear" w:color="auto" w:fill="FFFFFF"/>
          </w:tcPr>
          <w:p w14:paraId="38D7D38F" w14:textId="33797A82" w:rsidR="00CB798A" w:rsidRPr="00A91E90" w:rsidRDefault="00166E6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4ADBEF16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FFFFFF"/>
          </w:tcPr>
          <w:p w14:paraId="72700C89" w14:textId="4666FD3E" w:rsidR="00CB798A" w:rsidRPr="00A91E90" w:rsidRDefault="003B3F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FFFFFF"/>
          </w:tcPr>
          <w:p w14:paraId="4F9DD30A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FFFFFF"/>
          </w:tcPr>
          <w:p w14:paraId="74B5F66E" w14:textId="04ADFE5D" w:rsidR="00CB798A" w:rsidRPr="00A91E90" w:rsidRDefault="007F6E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23,313</w:t>
            </w:r>
          </w:p>
        </w:tc>
        <w:tc>
          <w:tcPr>
            <w:tcW w:w="140" w:type="pct"/>
            <w:shd w:val="clear" w:color="auto" w:fill="FFFFFF"/>
          </w:tcPr>
          <w:p w14:paraId="03BBC4F6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FFFFFF"/>
          </w:tcPr>
          <w:p w14:paraId="557FD387" w14:textId="7039D337" w:rsidR="00CB798A" w:rsidRPr="00A91E90" w:rsidRDefault="00FA249D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EC18A9">
              <w:rPr>
                <w:rFonts w:asciiTheme="majorBidi" w:hAnsiTheme="majorBidi" w:cstheme="majorBidi"/>
                <w:sz w:val="28"/>
                <w:szCs w:val="28"/>
              </w:rPr>
              <w:t>764</w:t>
            </w:r>
          </w:p>
        </w:tc>
      </w:tr>
      <w:tr w:rsidR="00CB798A" w:rsidRPr="00A91E90" w14:paraId="6040D5D9" w14:textId="77777777" w:rsidTr="00E57844">
        <w:trPr>
          <w:trHeight w:val="47"/>
        </w:trPr>
        <w:tc>
          <w:tcPr>
            <w:tcW w:w="2165" w:type="pct"/>
          </w:tcPr>
          <w:p w14:paraId="6DCB7469" w14:textId="77777777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13DC72C" w14:textId="565D977B" w:rsidR="00CB798A" w:rsidRPr="00A91E90" w:rsidRDefault="00166E6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A0EB38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10A4C5D" w14:textId="7568CAE1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3204B1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8EDEA95" w14:textId="1DCEFEB2" w:rsidR="00CB798A" w:rsidRPr="00A91E90" w:rsidRDefault="00127590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75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62,811</w:t>
            </w:r>
          </w:p>
        </w:tc>
        <w:tc>
          <w:tcPr>
            <w:tcW w:w="140" w:type="pct"/>
          </w:tcPr>
          <w:p w14:paraId="7A4D0A33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788D4FF1" w14:textId="27DFFAFE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47,788</w:t>
            </w:r>
          </w:p>
        </w:tc>
      </w:tr>
      <w:tr w:rsidR="00CB798A" w:rsidRPr="00A91E90" w14:paraId="7C1CF2DE" w14:textId="77777777" w:rsidTr="00E57844">
        <w:tc>
          <w:tcPr>
            <w:tcW w:w="2165" w:type="pct"/>
          </w:tcPr>
          <w:p w14:paraId="171D4B43" w14:textId="2EAA9B7E" w:rsidR="00CB798A" w:rsidRPr="00A91E90" w:rsidRDefault="00CB798A" w:rsidP="00A91E9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hanging="250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59DCFA57" w14:textId="5F8923BF" w:rsidR="00CB798A" w:rsidRPr="00A91E90" w:rsidRDefault="00166E6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14:paraId="0D7CD3D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08D8B395" w14:textId="780E093D" w:rsidR="00CB798A" w:rsidRPr="00A91E90" w:rsidRDefault="003B3F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vAlign w:val="bottom"/>
          </w:tcPr>
          <w:p w14:paraId="7C6E1CFD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275B0927" w14:textId="2203E0CC" w:rsidR="00CB798A" w:rsidRPr="00A91E90" w:rsidRDefault="007F6E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2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vAlign w:val="bottom"/>
          </w:tcPr>
          <w:p w14:paraId="6A7ADEBA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06BF834E" w14:textId="56ACA628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798A" w:rsidRPr="00A91E90" w14:paraId="46BC4FFD" w14:textId="77777777" w:rsidTr="00E57844">
        <w:tc>
          <w:tcPr>
            <w:tcW w:w="2165" w:type="pct"/>
          </w:tcPr>
          <w:p w14:paraId="7D9E1CF0" w14:textId="77777777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5C931C7" w14:textId="2B2D3CF7" w:rsidR="00CB798A" w:rsidRPr="00A91E90" w:rsidRDefault="00166E6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876C40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20507545" w14:textId="4D856192" w:rsidR="00CB798A" w:rsidRPr="003B3FA9" w:rsidRDefault="003B3F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B3F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9AF9D6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1355D64" w14:textId="14E9A047" w:rsidR="00CB798A" w:rsidRPr="00A91E90" w:rsidRDefault="007F6E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62,811</w:t>
            </w:r>
          </w:p>
        </w:tc>
        <w:tc>
          <w:tcPr>
            <w:tcW w:w="140" w:type="pct"/>
          </w:tcPr>
          <w:p w14:paraId="274CA64A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42941A28" w14:textId="73DA09D2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47,788</w:t>
            </w:r>
          </w:p>
        </w:tc>
      </w:tr>
      <w:tr w:rsidR="006557B5" w:rsidRPr="006557B5" w14:paraId="0C53AE01" w14:textId="77777777" w:rsidTr="006557B5">
        <w:trPr>
          <w:trHeight w:val="27"/>
        </w:trPr>
        <w:tc>
          <w:tcPr>
            <w:tcW w:w="2165" w:type="pct"/>
          </w:tcPr>
          <w:p w14:paraId="5E746874" w14:textId="77777777" w:rsidR="006557B5" w:rsidRPr="006557B5" w:rsidRDefault="006557B5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2D81297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4E0CA4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1B47A4A1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6837F0B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DAD9893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27C2EF22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7C5CB9E0" w14:textId="77777777" w:rsidR="006557B5" w:rsidRPr="006557B5" w:rsidRDefault="006557B5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8A" w:rsidRPr="006557B5" w14:paraId="764D0F1D" w14:textId="77777777" w:rsidTr="006557B5">
        <w:trPr>
          <w:trHeight w:val="27"/>
        </w:trPr>
        <w:tc>
          <w:tcPr>
            <w:tcW w:w="2165" w:type="pct"/>
          </w:tcPr>
          <w:p w14:paraId="7A948069" w14:textId="77777777" w:rsidR="00CB798A" w:rsidRPr="006557B5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</w:tcPr>
          <w:p w14:paraId="2E0F3B00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9573669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</w:tcPr>
          <w:p w14:paraId="41CF1197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FE2B794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7A98DEA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3EB65274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385FD23" w14:textId="77777777" w:rsidR="00CB798A" w:rsidRPr="006557B5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798A" w:rsidRPr="00A91E90" w14:paraId="398F38F5" w14:textId="77777777" w:rsidTr="00134ACF">
        <w:tc>
          <w:tcPr>
            <w:tcW w:w="2165" w:type="pct"/>
            <w:vAlign w:val="bottom"/>
          </w:tcPr>
          <w:p w14:paraId="3A822BCC" w14:textId="7A0B25EF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610" w:type="pct"/>
          </w:tcPr>
          <w:p w14:paraId="2ED70C4C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FF9BA0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0B01FEB4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694EDF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7A7B28B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1D6404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736D0CC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98A" w:rsidRPr="00A91E90" w14:paraId="5754A583" w14:textId="77777777" w:rsidTr="00E27EAF">
        <w:tc>
          <w:tcPr>
            <w:tcW w:w="2165" w:type="pct"/>
          </w:tcPr>
          <w:p w14:paraId="2B99124C" w14:textId="701FE59D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2A5FA56F" w14:textId="5218FAD5" w:rsidR="00CB798A" w:rsidRPr="00A91E90" w:rsidRDefault="001D1163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25A532A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4E3542CE" w14:textId="0EB7A452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C50BCCA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067770F" w14:textId="3B435272" w:rsidR="00CB798A" w:rsidRPr="00A91E90" w:rsidRDefault="007F6E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E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256,344</w:t>
            </w:r>
          </w:p>
        </w:tc>
        <w:tc>
          <w:tcPr>
            <w:tcW w:w="140" w:type="pct"/>
          </w:tcPr>
          <w:p w14:paraId="4C4F6705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D300C4D" w14:textId="62ADC1E2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206,</w:t>
            </w:r>
            <w:r w:rsidR="004C66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</w:t>
            </w:r>
          </w:p>
        </w:tc>
      </w:tr>
      <w:tr w:rsidR="00CB798A" w:rsidRPr="00A91E90" w14:paraId="642D6E34" w14:textId="77777777" w:rsidTr="00E27EAF">
        <w:tc>
          <w:tcPr>
            <w:tcW w:w="2165" w:type="pct"/>
          </w:tcPr>
          <w:p w14:paraId="7364ED96" w14:textId="77777777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01FB816B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8A084F8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3119E02F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BA3D7F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BD6037C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C50776D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4602601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98A" w:rsidRPr="00A91E90" w14:paraId="6B15A71A" w14:textId="77777777" w:rsidTr="00340CD8">
        <w:tc>
          <w:tcPr>
            <w:tcW w:w="2165" w:type="pct"/>
            <w:vAlign w:val="bottom"/>
          </w:tcPr>
          <w:p w14:paraId="7FBACB37" w14:textId="4A69A677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610" w:type="pct"/>
          </w:tcPr>
          <w:p w14:paraId="3C12F5B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3E6852C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433B8C95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E8CFB2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618B1A5F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307F923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291A254C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98A" w:rsidRPr="00A91E90" w14:paraId="1E91A092" w14:textId="77777777" w:rsidTr="00340CD8">
        <w:tc>
          <w:tcPr>
            <w:tcW w:w="2165" w:type="pct"/>
          </w:tcPr>
          <w:p w14:paraId="7DBD6A77" w14:textId="1EB13B65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66AA648B" w14:textId="4D730E8E" w:rsidR="00CB798A" w:rsidRPr="00A91E90" w:rsidRDefault="001D1163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1E01884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7D1948A1" w14:textId="362787FA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E045008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167F3360" w14:textId="49A61BEF" w:rsidR="00CB798A" w:rsidRPr="00A91E90" w:rsidRDefault="001D1163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1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172,791</w:t>
            </w:r>
          </w:p>
        </w:tc>
        <w:tc>
          <w:tcPr>
            <w:tcW w:w="140" w:type="pct"/>
          </w:tcPr>
          <w:p w14:paraId="28E2B60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C6D0CD2" w14:textId="04A918C3" w:rsidR="00CB798A" w:rsidRPr="00A91E90" w:rsidRDefault="004C6628" w:rsidP="0096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172,976</w:t>
            </w:r>
          </w:p>
        </w:tc>
      </w:tr>
      <w:tr w:rsidR="00CB798A" w:rsidRPr="00A91E90" w14:paraId="6E67A79B" w14:textId="77777777" w:rsidTr="00340CD8">
        <w:tc>
          <w:tcPr>
            <w:tcW w:w="2165" w:type="pct"/>
            <w:vAlign w:val="bottom"/>
          </w:tcPr>
          <w:p w14:paraId="5641B62F" w14:textId="77777777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31F6FEF1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B9F4388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57EEAC65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587F6C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301D3F2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6D0DA5B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3F9C68A7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98A" w:rsidRPr="00A91E90" w14:paraId="322A6340" w14:textId="77777777" w:rsidTr="00A865FA">
        <w:tc>
          <w:tcPr>
            <w:tcW w:w="2165" w:type="pct"/>
          </w:tcPr>
          <w:p w14:paraId="058619CC" w14:textId="11E8F726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10" w:type="pct"/>
          </w:tcPr>
          <w:p w14:paraId="04985917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9E80C0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52BE24D5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6397EC79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5657C9C7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00E4BFBF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</w:tcPr>
          <w:p w14:paraId="629CBDC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B798A" w:rsidRPr="00A91E90" w14:paraId="4BFE20EA" w14:textId="77777777" w:rsidTr="00A865FA">
        <w:tc>
          <w:tcPr>
            <w:tcW w:w="2165" w:type="pct"/>
          </w:tcPr>
          <w:p w14:paraId="73DBCF05" w14:textId="08D29FD7" w:rsidR="00CB798A" w:rsidRPr="00A91E90" w:rsidRDefault="00CB798A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52A1E71B" w14:textId="52022C56" w:rsidR="00CB798A" w:rsidRPr="00A91E90" w:rsidRDefault="001D1163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82BCD0E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3366482F" w14:textId="25983F6A" w:rsidR="00CB798A" w:rsidRPr="00A91E90" w:rsidRDefault="00EC18A9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5EC1274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C8CF51B" w14:textId="27179736" w:rsidR="00CB798A" w:rsidRPr="00A91E90" w:rsidRDefault="001D1163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116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</w:p>
        </w:tc>
        <w:tc>
          <w:tcPr>
            <w:tcW w:w="140" w:type="pct"/>
          </w:tcPr>
          <w:p w14:paraId="46A40E82" w14:textId="77777777" w:rsidR="00CB798A" w:rsidRPr="00A91E90" w:rsidRDefault="00CB798A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ECD7B41" w14:textId="41365D6B" w:rsidR="00CB798A" w:rsidRPr="00A91E90" w:rsidRDefault="004C6628" w:rsidP="00963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</w:tr>
    </w:tbl>
    <w:p w14:paraId="632690FE" w14:textId="2BB36218" w:rsidR="006E4FB3" w:rsidRPr="00A91E90" w:rsidRDefault="006E4FB3" w:rsidP="00A91E90">
      <w:pPr>
        <w:pStyle w:val="NoSpacing"/>
        <w:rPr>
          <w:rFonts w:asciiTheme="majorBidi" w:hAnsiTheme="majorBidi" w:cstheme="majorBidi"/>
          <w:sz w:val="28"/>
          <w:szCs w:val="28"/>
          <w:cs/>
        </w:rPr>
      </w:pPr>
    </w:p>
    <w:p w14:paraId="2B3526E2" w14:textId="07F77994" w:rsidR="00AD3D56" w:rsidRDefault="00AD3D56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เงินลงทุนในบริษัทย่อย</w:t>
      </w:r>
    </w:p>
    <w:p w14:paraId="62F5A13C" w14:textId="77777777" w:rsidR="00AD3D56" w:rsidRDefault="00AD3D56" w:rsidP="00AD3D56">
      <w:pPr>
        <w:rPr>
          <w:rFonts w:cstheme="minorBidi"/>
          <w:lang w:val="th-TH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DF0422" w:rsidRPr="00A91E90" w14:paraId="33E6FEBE" w14:textId="77777777" w:rsidTr="008A336C">
        <w:trPr>
          <w:cantSplit/>
          <w:tblHeader/>
        </w:trPr>
        <w:tc>
          <w:tcPr>
            <w:tcW w:w="4950" w:type="dxa"/>
            <w:vAlign w:val="bottom"/>
          </w:tcPr>
          <w:p w14:paraId="37F03854" w14:textId="77777777" w:rsidR="00FD66C2" w:rsidRPr="00FD66C2" w:rsidRDefault="00FD66C2" w:rsidP="00FD66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346A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รายการเคลื่อนไหวที่มีสาระสำคัญ</w:t>
            </w:r>
          </w:p>
          <w:p w14:paraId="35DFF0C8" w14:textId="1029DAE4" w:rsidR="00DF0422" w:rsidRPr="00A91E90" w:rsidRDefault="00FD66C2" w:rsidP="00FD66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346AF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346AF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346AF9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="00346AF9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346AF9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6B24FE86" w14:textId="77777777" w:rsidR="00DF0422" w:rsidRPr="00A91E90" w:rsidRDefault="00DF0422" w:rsidP="008A336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453AAB" w14:textId="77777777" w:rsidR="00DF0422" w:rsidRPr="00A91E90" w:rsidRDefault="00DF0422" w:rsidP="008A3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BE85975" w14:textId="77777777" w:rsidR="00DF0422" w:rsidRPr="00A91E90" w:rsidRDefault="00DF0422" w:rsidP="008A336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BBCC535" w14:textId="77777777" w:rsidR="00DF0422" w:rsidRPr="00A91E90" w:rsidRDefault="00DF0422" w:rsidP="008A336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03E644B8" w14:textId="77777777" w:rsidR="00DF0422" w:rsidRPr="00A91E90" w:rsidRDefault="00DF0422" w:rsidP="008A336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F0422" w:rsidRPr="00A91E90" w14:paraId="18EF4C6B" w14:textId="77777777" w:rsidTr="008A336C">
        <w:trPr>
          <w:cantSplit/>
        </w:trPr>
        <w:tc>
          <w:tcPr>
            <w:tcW w:w="4950" w:type="dxa"/>
          </w:tcPr>
          <w:p w14:paraId="3FC785D5" w14:textId="77777777" w:rsidR="00DF0422" w:rsidRPr="00A91E90" w:rsidRDefault="00DF0422" w:rsidP="008A336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6608CE" w14:textId="77777777" w:rsidR="00DF0422" w:rsidRPr="00A91E90" w:rsidRDefault="00DF0422" w:rsidP="008A336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396CAB2A" w14:textId="77777777" w:rsidR="00DF0422" w:rsidRPr="00A91E90" w:rsidRDefault="00DF0422" w:rsidP="008A33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F0422" w:rsidRPr="00A91E90" w14:paraId="2D870F93" w14:textId="77777777" w:rsidTr="008A336C">
        <w:trPr>
          <w:cantSplit/>
        </w:trPr>
        <w:tc>
          <w:tcPr>
            <w:tcW w:w="4950" w:type="dxa"/>
          </w:tcPr>
          <w:p w14:paraId="2F535666" w14:textId="0E3AFC0D" w:rsidR="00DF0422" w:rsidRPr="004D7ED5" w:rsidRDefault="00C8482F" w:rsidP="008A336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D7ED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B26635E" w14:textId="77777777" w:rsidR="00DF0422" w:rsidRPr="00A91E90" w:rsidRDefault="00DF0422" w:rsidP="008A336C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ABEDE98" w14:textId="77777777" w:rsidR="00DF0422" w:rsidRPr="00A91E90" w:rsidRDefault="00DF0422" w:rsidP="008A33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6E5812" w14:textId="77777777" w:rsidR="00DF0422" w:rsidRPr="00A91E90" w:rsidRDefault="00DF0422" w:rsidP="008A33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F355EEA" w14:textId="77777777" w:rsidR="00DF0422" w:rsidRPr="00A91E90" w:rsidRDefault="00DF0422" w:rsidP="008A336C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3E523F" w:rsidRPr="00A91E90" w14:paraId="5C103ACF" w14:textId="77777777" w:rsidTr="008A336C">
        <w:trPr>
          <w:cantSplit/>
        </w:trPr>
        <w:tc>
          <w:tcPr>
            <w:tcW w:w="4950" w:type="dxa"/>
          </w:tcPr>
          <w:p w14:paraId="316D48B4" w14:textId="269DD5A6" w:rsidR="003E523F" w:rsidRPr="00A91E90" w:rsidRDefault="003E523F" w:rsidP="003E523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ซื้อเงินลงทุนใน</w:t>
            </w:r>
            <w:r w:rsidRPr="009503C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บริษัท </w:t>
            </w:r>
            <w:r w:rsidRPr="009503C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ทีเอสไอ รีเทล จํากัด</w:t>
            </w:r>
          </w:p>
        </w:tc>
        <w:tc>
          <w:tcPr>
            <w:tcW w:w="1170" w:type="dxa"/>
          </w:tcPr>
          <w:p w14:paraId="488AF41C" w14:textId="77777777" w:rsidR="003E523F" w:rsidRPr="00A91E90" w:rsidRDefault="003E523F" w:rsidP="003E52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5C3C465" w14:textId="4CEF5498" w:rsidR="003E523F" w:rsidRPr="00A91E90" w:rsidRDefault="003E523F" w:rsidP="003E52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2521197" w14:textId="77777777" w:rsidR="003E523F" w:rsidRPr="00A91E90" w:rsidRDefault="003E523F" w:rsidP="003E523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179787D" w14:textId="71EE0CEF" w:rsidR="003E523F" w:rsidRPr="00A91E90" w:rsidRDefault="003E523F" w:rsidP="003E523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</w:tr>
    </w:tbl>
    <w:p w14:paraId="1B1DE8B5" w14:textId="77777777" w:rsidR="00AD3D56" w:rsidRDefault="00AD3D56" w:rsidP="00AD3D56">
      <w:pPr>
        <w:rPr>
          <w:rFonts w:cstheme="minorBidi"/>
          <w:lang w:val="th-TH"/>
        </w:rPr>
      </w:pPr>
    </w:p>
    <w:p w14:paraId="1C5802C2" w14:textId="43548154" w:rsidR="003E523F" w:rsidRPr="00A97047" w:rsidRDefault="00410C2F" w:rsidP="003E523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เมื่อวันที่ </w:t>
      </w:r>
      <w:r w:rsidRPr="00A97047">
        <w:rPr>
          <w:rFonts w:asciiTheme="majorBidi" w:hAnsiTheme="majorBidi" w:cstheme="majorBidi"/>
          <w:spacing w:val="-2"/>
          <w:sz w:val="28"/>
          <w:szCs w:val="28"/>
        </w:rPr>
        <w:t>28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เมษายน </w:t>
      </w:r>
      <w:r w:rsidRPr="00A97047">
        <w:rPr>
          <w:rFonts w:asciiTheme="majorBidi" w:hAnsiTheme="majorBidi" w:cstheme="majorBidi"/>
          <w:spacing w:val="-2"/>
          <w:sz w:val="28"/>
          <w:szCs w:val="28"/>
        </w:rPr>
        <w:t>2569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บริษัทได้จดทะเบียนจัดตั้งบริษัท ทีเอสไอ รีเทล จํากัด</w:t>
      </w:r>
      <w:r w:rsidR="007059F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(</w:t>
      </w:r>
      <w:r w:rsidR="007059F2">
        <w:rPr>
          <w:rFonts w:asciiTheme="majorBidi" w:hAnsiTheme="majorBidi" w:cstheme="majorBidi"/>
          <w:spacing w:val="-2"/>
          <w:sz w:val="28"/>
          <w:szCs w:val="28"/>
        </w:rPr>
        <w:t>“TSI”</w:t>
      </w:r>
      <w:r w:rsidR="007059F2">
        <w:rPr>
          <w:rFonts w:asciiTheme="majorBidi" w:hAnsiTheme="majorBidi" w:cstheme="majorBidi" w:hint="cs"/>
          <w:spacing w:val="-2"/>
          <w:sz w:val="28"/>
          <w:szCs w:val="28"/>
          <w:cs/>
        </w:rPr>
        <w:t>)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EF70E6">
        <w:rPr>
          <w:rFonts w:asciiTheme="majorBidi" w:hAnsiTheme="majorBidi" w:cstheme="majorBidi" w:hint="cs"/>
          <w:spacing w:val="-2"/>
          <w:sz w:val="28"/>
          <w:szCs w:val="28"/>
          <w:cs/>
        </w:rPr>
        <w:t>เพื่อดำเนินธุรกิจค้าปลีก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มีทุนจดทะเบียน</w:t>
      </w:r>
      <w:r w:rsidR="00CA1D9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จำนวน </w:t>
      </w:r>
      <w:r w:rsidR="00CA1D9E">
        <w:rPr>
          <w:rFonts w:asciiTheme="majorBidi" w:hAnsiTheme="majorBidi" w:cstheme="majorBidi"/>
          <w:spacing w:val="-2"/>
          <w:sz w:val="28"/>
          <w:szCs w:val="28"/>
        </w:rPr>
        <w:t xml:space="preserve">10 </w:t>
      </w:r>
      <w:r w:rsidR="00CA1D9E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ล้านบาท 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เป็นหุ้นสามัญ </w:t>
      </w:r>
      <w:r w:rsidRPr="00A97047">
        <w:rPr>
          <w:rFonts w:asciiTheme="majorBidi" w:hAnsiTheme="majorBidi" w:cstheme="majorBidi"/>
          <w:spacing w:val="-2"/>
          <w:sz w:val="28"/>
          <w:szCs w:val="28"/>
        </w:rPr>
        <w:t>100,000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หุ้น มูลค่าหุ้นละ </w:t>
      </w:r>
      <w:r w:rsidRPr="00A97047">
        <w:rPr>
          <w:rFonts w:asciiTheme="majorBidi" w:hAnsiTheme="majorBidi" w:cstheme="majorBidi"/>
          <w:spacing w:val="-2"/>
          <w:sz w:val="28"/>
          <w:szCs w:val="28"/>
        </w:rPr>
        <w:t>100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บริษัทถือหุ้นสัดส่วนร้อยละ </w:t>
      </w:r>
      <w:r w:rsidRPr="00A97047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A97047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 </w:t>
      </w:r>
      <w:r w:rsidR="007059F2">
        <w:rPr>
          <w:rFonts w:asciiTheme="majorBidi" w:hAnsiTheme="majorBidi" w:cstheme="majorBidi"/>
          <w:spacing w:val="-2"/>
          <w:sz w:val="28"/>
          <w:szCs w:val="28"/>
        </w:rPr>
        <w:t xml:space="preserve">TSI </w:t>
      </w:r>
      <w:r w:rsidR="007059F2" w:rsidRPr="007059F2">
        <w:rPr>
          <w:rFonts w:asciiTheme="majorBidi" w:hAnsiTheme="majorBidi" w:cs="Angsana New"/>
          <w:spacing w:val="-2"/>
          <w:sz w:val="28"/>
          <w:szCs w:val="28"/>
          <w:cs/>
        </w:rPr>
        <w:t>ได้เรียกชำระค่าหุ้นครั้งแรกจำนวน</w:t>
      </w:r>
      <w:r w:rsidR="00F169DE"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ร้อยละ </w:t>
      </w:r>
      <w:r w:rsidR="007059F2" w:rsidRPr="007059F2">
        <w:rPr>
          <w:rFonts w:asciiTheme="majorBidi" w:hAnsiTheme="majorBidi" w:cstheme="majorBidi"/>
          <w:spacing w:val="-2"/>
          <w:sz w:val="28"/>
          <w:szCs w:val="28"/>
        </w:rPr>
        <w:t xml:space="preserve">25 </w:t>
      </w:r>
      <w:r w:rsidR="007059F2" w:rsidRPr="007059F2">
        <w:rPr>
          <w:rFonts w:asciiTheme="majorBidi" w:hAnsiTheme="majorBidi" w:cs="Angsana New"/>
          <w:spacing w:val="-2"/>
          <w:sz w:val="28"/>
          <w:szCs w:val="28"/>
          <w:cs/>
        </w:rPr>
        <w:t>และได้รับชำระค่าหุ้น</w:t>
      </w:r>
      <w:r w:rsidR="00CA1D9E">
        <w:rPr>
          <w:rFonts w:asciiTheme="majorBidi" w:hAnsiTheme="majorBidi" w:cs="Angsana New" w:hint="cs"/>
          <w:spacing w:val="-2"/>
          <w:sz w:val="28"/>
          <w:szCs w:val="28"/>
          <w:cs/>
        </w:rPr>
        <w:t xml:space="preserve">ในเดือนเมษายน </w:t>
      </w:r>
      <w:r w:rsidR="00CA1D9E">
        <w:rPr>
          <w:rFonts w:asciiTheme="majorBidi" w:hAnsiTheme="majorBidi" w:cs="Angsana New"/>
          <w:spacing w:val="-2"/>
          <w:sz w:val="28"/>
          <w:szCs w:val="28"/>
        </w:rPr>
        <w:t>2569</w:t>
      </w:r>
    </w:p>
    <w:p w14:paraId="0543C897" w14:textId="44014EB5" w:rsidR="00A97047" w:rsidRPr="00D25FB1" w:rsidRDefault="00A97047" w:rsidP="003E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p w14:paraId="15AD4068" w14:textId="5D734BF0" w:rsidR="006E4FB3" w:rsidRPr="001E61D0" w:rsidRDefault="00386F3F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E61D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ส่วนปรับปรุงอาคารเช่าและอุปกรณ์</w:t>
      </w:r>
    </w:p>
    <w:p w14:paraId="0DDAD2A3" w14:textId="77777777" w:rsidR="00386F3F" w:rsidRPr="00A91E90" w:rsidRDefault="00386F3F" w:rsidP="00A91E90">
      <w:pPr>
        <w:pStyle w:val="NoSpacing"/>
        <w:rPr>
          <w:rFonts w:asciiTheme="majorBidi" w:hAnsiTheme="majorBidi" w:cstheme="majorBidi"/>
          <w:sz w:val="28"/>
          <w:szCs w:val="28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D6F8E" w:rsidRPr="00A91E90" w14:paraId="642ABC49" w14:textId="77777777" w:rsidTr="00121F9D">
        <w:trPr>
          <w:cantSplit/>
          <w:tblHeader/>
        </w:trPr>
        <w:tc>
          <w:tcPr>
            <w:tcW w:w="4950" w:type="dxa"/>
            <w:vAlign w:val="bottom"/>
          </w:tcPr>
          <w:p w14:paraId="7E83695C" w14:textId="28146761" w:rsidR="000D6F8E" w:rsidRPr="00A91E90" w:rsidRDefault="008B0BA1" w:rsidP="00A91E9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85507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0 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2569 </w:t>
            </w:r>
          </w:p>
        </w:tc>
        <w:tc>
          <w:tcPr>
            <w:tcW w:w="1170" w:type="dxa"/>
            <w:vAlign w:val="bottom"/>
          </w:tcPr>
          <w:p w14:paraId="126DF598" w14:textId="77777777" w:rsidR="000D6F8E" w:rsidRPr="00A91E90" w:rsidRDefault="000D6F8E" w:rsidP="00A91E9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45AD6E" w14:textId="29F623BD" w:rsidR="000D6F8E" w:rsidRPr="00A91E90" w:rsidRDefault="000D6F8E" w:rsidP="00A91E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A1B244F" w14:textId="77777777" w:rsidR="000D6F8E" w:rsidRPr="00A91E90" w:rsidRDefault="000D6F8E" w:rsidP="00A91E9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9DD4DEC" w14:textId="77777777" w:rsidR="000D6F8E" w:rsidRPr="00A91E90" w:rsidRDefault="000D6F8E" w:rsidP="00A91E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E4CD23F" w14:textId="4E45751E" w:rsidR="000D6F8E" w:rsidRPr="00A91E90" w:rsidRDefault="000D6F8E" w:rsidP="00A91E9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D6F8E" w:rsidRPr="00A91E90" w14:paraId="7F06A466" w14:textId="77777777" w:rsidTr="005F0D91">
        <w:trPr>
          <w:cantSplit/>
        </w:trPr>
        <w:tc>
          <w:tcPr>
            <w:tcW w:w="4950" w:type="dxa"/>
          </w:tcPr>
          <w:p w14:paraId="64DBEE34" w14:textId="77777777" w:rsidR="000D6F8E" w:rsidRPr="00A91E90" w:rsidRDefault="000D6F8E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44E2D03" w14:textId="77777777" w:rsidR="000D6F8E" w:rsidRPr="00A91E90" w:rsidRDefault="000D6F8E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41734ABA" w14:textId="72D7288F" w:rsidR="000D6F8E" w:rsidRPr="00A91E90" w:rsidRDefault="00685507" w:rsidP="00A91E9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242B7D"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="000D6F8E"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D07908" w:rsidRPr="00A91E90" w14:paraId="5E764CAD" w14:textId="77777777" w:rsidTr="00121F9D">
        <w:trPr>
          <w:cantSplit/>
        </w:trPr>
        <w:tc>
          <w:tcPr>
            <w:tcW w:w="4950" w:type="dxa"/>
          </w:tcPr>
          <w:p w14:paraId="2B097E6C" w14:textId="249020B0" w:rsidR="00D07908" w:rsidRPr="00A91E90" w:rsidRDefault="00D07908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2643B6F3" w14:textId="77777777" w:rsidR="00D07908" w:rsidRPr="00A91E90" w:rsidRDefault="00D07908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77E75CC" w14:textId="44A0CDE9" w:rsidR="00D07908" w:rsidRPr="00A91E90" w:rsidRDefault="005D62EF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5D62E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1E61D0">
              <w:rPr>
                <w:rFonts w:asciiTheme="majorBidi" w:hAnsiTheme="majorBidi" w:cstheme="majorBidi"/>
                <w:sz w:val="28"/>
                <w:szCs w:val="28"/>
              </w:rPr>
              <w:t>,224</w:t>
            </w:r>
          </w:p>
        </w:tc>
        <w:tc>
          <w:tcPr>
            <w:tcW w:w="180" w:type="dxa"/>
          </w:tcPr>
          <w:p w14:paraId="6979DF3C" w14:textId="77777777" w:rsidR="00D07908" w:rsidRPr="00A91E90" w:rsidRDefault="00D07908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375EF9F" w14:textId="56784A39" w:rsidR="00D07908" w:rsidRPr="00A91E90" w:rsidRDefault="00B20B82" w:rsidP="00A91E9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20B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10,021</w:t>
            </w:r>
          </w:p>
        </w:tc>
      </w:tr>
      <w:tr w:rsidR="00D07908" w:rsidRPr="00A91E90" w14:paraId="3AAB0CCD" w14:textId="77777777" w:rsidTr="00121F9D">
        <w:trPr>
          <w:cantSplit/>
        </w:trPr>
        <w:tc>
          <w:tcPr>
            <w:tcW w:w="4950" w:type="dxa"/>
          </w:tcPr>
          <w:p w14:paraId="76BE7C2B" w14:textId="77777777" w:rsidR="00D07908" w:rsidRPr="00A91E90" w:rsidRDefault="00D07908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4AE8578" w14:textId="77777777" w:rsidR="00D07908" w:rsidRPr="00A91E90" w:rsidRDefault="00D07908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430C35" w14:textId="4D867F06" w:rsidR="00D07908" w:rsidRPr="00A91E90" w:rsidRDefault="000128CB" w:rsidP="00B20B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right="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E61D0">
              <w:rPr>
                <w:rFonts w:asciiTheme="majorBidi" w:hAnsiTheme="majorBidi" w:cstheme="majorBidi"/>
                <w:sz w:val="28"/>
                <w:szCs w:val="28"/>
              </w:rPr>
              <w:t>1,393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45382F43" w14:textId="77777777" w:rsidR="00D07908" w:rsidRPr="00A91E90" w:rsidRDefault="00D07908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779E74C" w14:textId="6325BCCA" w:rsidR="00D07908" w:rsidRPr="00A91E90" w:rsidRDefault="000128CB" w:rsidP="00A91E9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1E61D0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0D91" w:rsidRPr="00A91E90" w14:paraId="6B0B6357" w14:textId="77777777" w:rsidTr="00121F9D">
        <w:trPr>
          <w:cantSplit/>
        </w:trPr>
        <w:tc>
          <w:tcPr>
            <w:tcW w:w="4950" w:type="dxa"/>
          </w:tcPr>
          <w:p w14:paraId="5AD557FD" w14:textId="221A756C" w:rsidR="005F0D91" w:rsidRPr="00A91E90" w:rsidRDefault="005F0D9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459D5E86" w14:textId="77777777" w:rsidR="005F0D91" w:rsidRPr="00A91E90" w:rsidRDefault="005F0D9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1401DCF" w14:textId="37E1E778" w:rsidR="005F0D91" w:rsidRPr="00A91E90" w:rsidRDefault="000128CB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C5CD6" w:rsidRPr="00AC5CD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E61D0">
              <w:rPr>
                <w:rFonts w:asciiTheme="majorBidi" w:hAnsiTheme="majorBidi" w:cstheme="majorBidi"/>
                <w:sz w:val="28"/>
                <w:szCs w:val="28"/>
              </w:rPr>
              <w:t>8,08</w:t>
            </w:r>
            <w:r w:rsidR="007059F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53C473F3" w14:textId="77777777" w:rsidR="005F0D91" w:rsidRPr="00A91E90" w:rsidRDefault="005F0D9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2A124BE" w14:textId="07710FAD" w:rsidR="005F0D91" w:rsidRPr="00A91E90" w:rsidRDefault="000128CB" w:rsidP="00A91E9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20B82" w:rsidRPr="00B20B8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E61D0">
              <w:rPr>
                <w:rFonts w:asciiTheme="majorBidi" w:hAnsiTheme="majorBidi" w:cstheme="majorBidi"/>
                <w:sz w:val="28"/>
                <w:szCs w:val="28"/>
              </w:rPr>
              <w:t>9,24</w:t>
            </w:r>
            <w:r w:rsidR="007059F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F0D91" w:rsidRPr="00A91E90" w14:paraId="775990E2" w14:textId="77777777" w:rsidTr="00121F9D">
        <w:trPr>
          <w:cantSplit/>
        </w:trPr>
        <w:tc>
          <w:tcPr>
            <w:tcW w:w="4950" w:type="dxa"/>
          </w:tcPr>
          <w:p w14:paraId="5DCED5D3" w14:textId="72ED2F6A" w:rsidR="005F0D91" w:rsidRPr="00A91E90" w:rsidRDefault="005F0D9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62EDDE36" w14:textId="77777777" w:rsidR="005F0D91" w:rsidRPr="00A91E90" w:rsidRDefault="005F0D9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72A04C" w14:textId="4712C78C" w:rsidR="005F0D91" w:rsidRPr="00A91E90" w:rsidRDefault="00AC5CD6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AC5CD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1E61D0">
              <w:rPr>
                <w:rFonts w:asciiTheme="majorBidi" w:hAnsiTheme="majorBidi" w:cstheme="majorBidi"/>
                <w:sz w:val="28"/>
                <w:szCs w:val="28"/>
              </w:rPr>
              <w:t>164</w:t>
            </w:r>
          </w:p>
        </w:tc>
        <w:tc>
          <w:tcPr>
            <w:tcW w:w="180" w:type="dxa"/>
          </w:tcPr>
          <w:p w14:paraId="7A7C65E9" w14:textId="77777777" w:rsidR="005F0D91" w:rsidRPr="00A91E90" w:rsidRDefault="005F0D9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15EA7D7" w14:textId="3EA9FFE3" w:rsidR="005F0D91" w:rsidRPr="00E118CA" w:rsidRDefault="00B20B82" w:rsidP="00A91E9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6463CA65" w14:textId="0188CC8A" w:rsidR="007F49A6" w:rsidRPr="00A91E90" w:rsidRDefault="007F49A6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สินทรัพย์สิทธิการใช้</w:t>
      </w:r>
    </w:p>
    <w:p w14:paraId="4139C246" w14:textId="77777777" w:rsidR="00686F2E" w:rsidRPr="00111E20" w:rsidRDefault="00686F2E" w:rsidP="00A91E90">
      <w:pPr>
        <w:pStyle w:val="NoSpacing"/>
        <w:rPr>
          <w:rFonts w:asciiTheme="majorBidi" w:hAnsiTheme="majorBidi" w:cstheme="majorBidi"/>
          <w:sz w:val="16"/>
          <w:szCs w:val="16"/>
        </w:rPr>
      </w:pPr>
    </w:p>
    <w:p w14:paraId="0F1CA3B1" w14:textId="00974360" w:rsidR="00686F2E" w:rsidRPr="00A91E90" w:rsidRDefault="00686F2E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กลุ่มบริษัทเช่าพื้นที่เช่าอาคารหลายแห่งเป็นระยะเวลา </w:t>
      </w:r>
      <w:r w:rsidRPr="00A91E90">
        <w:rPr>
          <w:rFonts w:asciiTheme="majorBidi" w:hAnsiTheme="majorBidi" w:cstheme="majorBidi"/>
          <w:sz w:val="28"/>
          <w:szCs w:val="28"/>
        </w:rPr>
        <w:t>3</w:t>
      </w:r>
      <w:r w:rsidR="00A865FA" w:rsidRPr="00A91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91E90">
        <w:rPr>
          <w:rFonts w:asciiTheme="majorBidi" w:hAnsiTheme="majorBidi" w:cstheme="majorBidi"/>
          <w:sz w:val="28"/>
          <w:szCs w:val="28"/>
        </w:rPr>
        <w:t>-</w:t>
      </w:r>
      <w:r w:rsidR="00A865FA" w:rsidRPr="00A91E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91E90">
        <w:rPr>
          <w:rFonts w:asciiTheme="majorBidi" w:hAnsiTheme="majorBidi" w:cstheme="majorBidi"/>
          <w:sz w:val="28"/>
          <w:szCs w:val="28"/>
        </w:rPr>
        <w:t xml:space="preserve">6 </w:t>
      </w:r>
      <w:r w:rsidRPr="00A91E90">
        <w:rPr>
          <w:rFonts w:asciiTheme="majorBidi" w:hAnsiTheme="majorBidi" w:cstheme="majorBidi"/>
          <w:sz w:val="28"/>
          <w:szCs w:val="28"/>
          <w:cs/>
        </w:rPr>
        <w:t>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A3B1F74" w14:textId="77777777" w:rsidR="007F49A6" w:rsidRPr="00111E20" w:rsidRDefault="007F49A6" w:rsidP="00A91E90">
      <w:pPr>
        <w:pStyle w:val="NoSpacing"/>
        <w:rPr>
          <w:rFonts w:asciiTheme="majorBidi" w:hAnsiTheme="majorBidi" w:cstheme="majorBidi"/>
          <w:sz w:val="16"/>
          <w:szCs w:val="16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7F49A6" w:rsidRPr="00A91E90" w14:paraId="3A30A2AE" w14:textId="77777777" w:rsidTr="003F62CD">
        <w:trPr>
          <w:cantSplit/>
          <w:tblHeader/>
        </w:trPr>
        <w:tc>
          <w:tcPr>
            <w:tcW w:w="4950" w:type="dxa"/>
            <w:vAlign w:val="bottom"/>
          </w:tcPr>
          <w:p w14:paraId="08AD1911" w14:textId="1C476B7D" w:rsidR="007F49A6" w:rsidRPr="00A91E90" w:rsidRDefault="007F49A6" w:rsidP="00111E20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หก</w:t>
            </w: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685507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0</w:t>
            </w:r>
            <w:r w:rsidR="00CB798A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มิถุนายน</w:t>
            </w:r>
            <w:r w:rsidR="000128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685507"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170" w:type="dxa"/>
            <w:vAlign w:val="bottom"/>
          </w:tcPr>
          <w:p w14:paraId="73A76668" w14:textId="77777777" w:rsidR="007F49A6" w:rsidRPr="00A91E90" w:rsidRDefault="007F49A6" w:rsidP="00111E20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109DB0" w14:textId="77777777" w:rsidR="007F49A6" w:rsidRPr="00A91E90" w:rsidRDefault="007F49A6" w:rsidP="0011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07E5729" w14:textId="77777777" w:rsidR="007F49A6" w:rsidRPr="00A91E90" w:rsidRDefault="007F49A6" w:rsidP="00111E20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79E27ADC" w14:textId="77777777" w:rsidR="007F49A6" w:rsidRPr="00A91E90" w:rsidRDefault="007F49A6" w:rsidP="00111E20">
            <w:pPr>
              <w:pStyle w:val="acctmergecolhdg"/>
              <w:spacing w:line="340" w:lineRule="exact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00904841" w14:textId="77777777" w:rsidR="007F49A6" w:rsidRPr="00A91E90" w:rsidRDefault="007F49A6" w:rsidP="00111E20">
            <w:pPr>
              <w:pStyle w:val="acctmergecolhdg"/>
              <w:spacing w:line="340" w:lineRule="exact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F49A6" w:rsidRPr="00A91E90" w14:paraId="3E8043B8" w14:textId="77777777" w:rsidTr="003F62CD">
        <w:trPr>
          <w:cantSplit/>
        </w:trPr>
        <w:tc>
          <w:tcPr>
            <w:tcW w:w="4950" w:type="dxa"/>
          </w:tcPr>
          <w:p w14:paraId="76DDC879" w14:textId="77777777" w:rsidR="007F49A6" w:rsidRPr="00A91E90" w:rsidRDefault="007F49A6" w:rsidP="00111E2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60B867" w14:textId="77777777" w:rsidR="007F49A6" w:rsidRPr="00A91E90" w:rsidRDefault="007F49A6" w:rsidP="00111E20">
            <w:pPr>
              <w:pStyle w:val="acctfourfigures"/>
              <w:tabs>
                <w:tab w:val="clear" w:pos="765"/>
              </w:tabs>
              <w:spacing w:line="34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5A8F175D" w14:textId="1CF58553" w:rsidR="007F49A6" w:rsidRPr="00A91E90" w:rsidRDefault="00685507" w:rsidP="00111E2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242B7D"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7F49A6" w:rsidRPr="00A91E90" w14:paraId="71DC1BF8" w14:textId="77777777" w:rsidTr="003F62CD">
        <w:trPr>
          <w:cantSplit/>
        </w:trPr>
        <w:tc>
          <w:tcPr>
            <w:tcW w:w="4950" w:type="dxa"/>
          </w:tcPr>
          <w:p w14:paraId="59B2CA20" w14:textId="77777777" w:rsidR="007F49A6" w:rsidRPr="00A91E90" w:rsidRDefault="007F49A6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3B011720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3E0F6E0" w14:textId="0A87532A" w:rsidR="007F49A6" w:rsidRPr="00A91E90" w:rsidRDefault="002855D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102,226</w:t>
            </w:r>
          </w:p>
        </w:tc>
        <w:tc>
          <w:tcPr>
            <w:tcW w:w="180" w:type="dxa"/>
          </w:tcPr>
          <w:p w14:paraId="586BB774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769D34E" w14:textId="5D55B682" w:rsidR="007F49A6" w:rsidRPr="00A91E90" w:rsidRDefault="002855D7" w:rsidP="00A91E9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24,489</w:t>
            </w:r>
          </w:p>
        </w:tc>
      </w:tr>
      <w:tr w:rsidR="007F49A6" w:rsidRPr="00A91E90" w14:paraId="6DE6A514" w14:textId="77777777" w:rsidTr="003F62CD">
        <w:trPr>
          <w:cantSplit/>
        </w:trPr>
        <w:tc>
          <w:tcPr>
            <w:tcW w:w="4950" w:type="dxa"/>
          </w:tcPr>
          <w:p w14:paraId="2429E19F" w14:textId="77777777" w:rsidR="007F49A6" w:rsidRPr="00A91E90" w:rsidRDefault="007F49A6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 - ราคาตามบัญชีสุทธิ</w:t>
            </w:r>
          </w:p>
        </w:tc>
        <w:tc>
          <w:tcPr>
            <w:tcW w:w="1170" w:type="dxa"/>
          </w:tcPr>
          <w:p w14:paraId="75C15338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4A28FF8" w14:textId="0648DB7F" w:rsidR="007F49A6" w:rsidRPr="00A91E90" w:rsidRDefault="002855D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(3,872)</w:t>
            </w:r>
          </w:p>
        </w:tc>
        <w:tc>
          <w:tcPr>
            <w:tcW w:w="180" w:type="dxa"/>
          </w:tcPr>
          <w:p w14:paraId="3B79E40D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E2EA116" w14:textId="12734FD0" w:rsidR="007F49A6" w:rsidRPr="00A91E90" w:rsidRDefault="002855D7" w:rsidP="00A91E9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(1,258)</w:t>
            </w:r>
          </w:p>
        </w:tc>
      </w:tr>
      <w:tr w:rsidR="007F49A6" w:rsidRPr="00A91E90" w14:paraId="694A5776" w14:textId="77777777" w:rsidTr="003F62CD">
        <w:trPr>
          <w:cantSplit/>
        </w:trPr>
        <w:tc>
          <w:tcPr>
            <w:tcW w:w="4950" w:type="dxa"/>
          </w:tcPr>
          <w:p w14:paraId="4457D32C" w14:textId="77777777" w:rsidR="007F49A6" w:rsidRPr="00A91E90" w:rsidRDefault="007F49A6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70" w:type="dxa"/>
          </w:tcPr>
          <w:p w14:paraId="784D0FD4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F6537D8" w14:textId="25EBFB83" w:rsidR="007F49A6" w:rsidRPr="00A91E90" w:rsidRDefault="002855D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(107,983)</w:t>
            </w:r>
          </w:p>
        </w:tc>
        <w:tc>
          <w:tcPr>
            <w:tcW w:w="180" w:type="dxa"/>
          </w:tcPr>
          <w:p w14:paraId="291C2ED0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93CB722" w14:textId="5D2E1823" w:rsidR="007F49A6" w:rsidRPr="00A91E90" w:rsidRDefault="002855D7" w:rsidP="00A91E90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(40,838)</w:t>
            </w:r>
          </w:p>
        </w:tc>
      </w:tr>
      <w:tr w:rsidR="007F49A6" w:rsidRPr="00A91E90" w14:paraId="224FA906" w14:textId="77777777" w:rsidTr="003F62CD">
        <w:trPr>
          <w:cantSplit/>
        </w:trPr>
        <w:tc>
          <w:tcPr>
            <w:tcW w:w="4950" w:type="dxa"/>
          </w:tcPr>
          <w:p w14:paraId="640A27FA" w14:textId="77777777" w:rsidR="007F49A6" w:rsidRPr="00A91E90" w:rsidRDefault="007F49A6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ปรับปรุงผลต่างจากการลดค่าเช่า</w:t>
            </w:r>
          </w:p>
        </w:tc>
        <w:tc>
          <w:tcPr>
            <w:tcW w:w="1170" w:type="dxa"/>
          </w:tcPr>
          <w:p w14:paraId="74AC810D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8DFCAC2" w14:textId="786D0517" w:rsidR="007F49A6" w:rsidRPr="00A91E90" w:rsidRDefault="002855D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(10,128)</w:t>
            </w:r>
          </w:p>
        </w:tc>
        <w:tc>
          <w:tcPr>
            <w:tcW w:w="180" w:type="dxa"/>
          </w:tcPr>
          <w:p w14:paraId="5C7231D7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3EEFC3E" w14:textId="2661C2C0" w:rsidR="007F49A6" w:rsidRPr="00A91E90" w:rsidRDefault="002855D7" w:rsidP="00A91E9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7F49A6" w:rsidRPr="00A91E90" w14:paraId="63464230" w14:textId="77777777" w:rsidTr="003F62CD">
        <w:trPr>
          <w:cantSplit/>
        </w:trPr>
        <w:tc>
          <w:tcPr>
            <w:tcW w:w="4950" w:type="dxa"/>
          </w:tcPr>
          <w:p w14:paraId="6513FE21" w14:textId="77777777" w:rsidR="007F49A6" w:rsidRPr="00A91E90" w:rsidRDefault="007F49A6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</w:tcPr>
          <w:p w14:paraId="4B09259C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F4A18C" w14:textId="3997DABA" w:rsidR="007F49A6" w:rsidRPr="00A91E90" w:rsidRDefault="002855D7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2,380</w:t>
            </w:r>
          </w:p>
        </w:tc>
        <w:tc>
          <w:tcPr>
            <w:tcW w:w="180" w:type="dxa"/>
          </w:tcPr>
          <w:p w14:paraId="1BE64377" w14:textId="77777777" w:rsidR="007F49A6" w:rsidRPr="00A91E90" w:rsidRDefault="007F49A6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BB6EA45" w14:textId="72AD36EB" w:rsidR="007F49A6" w:rsidRPr="00A91E90" w:rsidRDefault="002855D7" w:rsidP="00A91E90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640D798C" w14:textId="27B171D5" w:rsidR="003E523F" w:rsidRDefault="003E523F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3EFFDE2A" w14:textId="77777777" w:rsidR="00D45B4F" w:rsidRPr="00A91E90" w:rsidRDefault="00171A5E" w:rsidP="00A91E9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4506F584" w14:textId="77777777" w:rsidR="00171A5E" w:rsidRPr="00111E20" w:rsidRDefault="00171A5E" w:rsidP="00A91E90">
      <w:pPr>
        <w:pStyle w:val="NoSpacing"/>
        <w:rPr>
          <w:rFonts w:asciiTheme="majorBidi" w:hAnsiTheme="majorBidi" w:cstheme="majorBidi"/>
          <w:sz w:val="16"/>
          <w:szCs w:val="16"/>
        </w:rPr>
      </w:pPr>
    </w:p>
    <w:tbl>
      <w:tblPr>
        <w:tblW w:w="8908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72"/>
        <w:gridCol w:w="648"/>
        <w:gridCol w:w="1350"/>
        <w:gridCol w:w="180"/>
        <w:gridCol w:w="1258"/>
      </w:tblGrid>
      <w:tr w:rsidR="00055171" w:rsidRPr="00A91E90" w14:paraId="73D0403C" w14:textId="77777777" w:rsidTr="006557B5">
        <w:trPr>
          <w:cantSplit/>
          <w:tblHeader/>
        </w:trPr>
        <w:tc>
          <w:tcPr>
            <w:tcW w:w="5472" w:type="dxa"/>
            <w:vAlign w:val="bottom"/>
          </w:tcPr>
          <w:p w14:paraId="140A5F44" w14:textId="373ED9B1" w:rsidR="00055171" w:rsidRPr="00A91E90" w:rsidRDefault="00A71A6E" w:rsidP="00111E20">
            <w:pPr>
              <w:pStyle w:val="acctfourfigures"/>
              <w:tabs>
                <w:tab w:val="left" w:pos="720"/>
              </w:tabs>
              <w:spacing w:line="34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48" w:type="dxa"/>
            <w:vAlign w:val="bottom"/>
          </w:tcPr>
          <w:p w14:paraId="6CF562FB" w14:textId="77777777" w:rsidR="00055171" w:rsidRPr="00A91E90" w:rsidRDefault="00055171" w:rsidP="00111E20">
            <w:pPr>
              <w:pStyle w:val="acctmergecolhdg"/>
              <w:spacing w:line="340" w:lineRule="exact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CE328A1" w14:textId="77777777" w:rsidR="00055171" w:rsidRPr="00A91E90" w:rsidRDefault="00055171" w:rsidP="00111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19A5C43" w14:textId="77777777" w:rsidR="00055171" w:rsidRPr="00A91E90" w:rsidRDefault="00055171" w:rsidP="00111E20">
            <w:pPr>
              <w:pStyle w:val="acctmergecolhdg"/>
              <w:spacing w:line="340" w:lineRule="exact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29D263E3" w14:textId="77777777" w:rsidR="00055171" w:rsidRPr="00A91E90" w:rsidRDefault="00055171" w:rsidP="00111E20">
            <w:pPr>
              <w:pStyle w:val="acctmergecolhdg"/>
              <w:spacing w:line="340" w:lineRule="exact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074EC460" w14:textId="77777777" w:rsidR="00055171" w:rsidRPr="00A91E90" w:rsidRDefault="00055171" w:rsidP="00111E20">
            <w:pPr>
              <w:pStyle w:val="acctmergecolhdg"/>
              <w:spacing w:line="340" w:lineRule="exact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A91E90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055171" w:rsidRPr="00A91E90" w14:paraId="53000F40" w14:textId="77777777" w:rsidTr="006557B5">
        <w:trPr>
          <w:cantSplit/>
        </w:trPr>
        <w:tc>
          <w:tcPr>
            <w:tcW w:w="5472" w:type="dxa"/>
          </w:tcPr>
          <w:p w14:paraId="173D21D4" w14:textId="77777777" w:rsidR="00055171" w:rsidRPr="00A91E90" w:rsidRDefault="00055171" w:rsidP="00111E20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" w:type="dxa"/>
          </w:tcPr>
          <w:p w14:paraId="1F478860" w14:textId="77777777" w:rsidR="00055171" w:rsidRPr="00A91E90" w:rsidRDefault="00055171" w:rsidP="00111E20">
            <w:pPr>
              <w:pStyle w:val="acctfourfigures"/>
              <w:tabs>
                <w:tab w:val="clear" w:pos="765"/>
              </w:tabs>
              <w:spacing w:line="34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164793DC" w14:textId="77777777" w:rsidR="00055171" w:rsidRPr="00A91E90" w:rsidRDefault="00055171" w:rsidP="00111E20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91E9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55171" w:rsidRPr="00A91E90" w14:paraId="7B610D96" w14:textId="77777777" w:rsidTr="006557B5">
        <w:trPr>
          <w:cantSplit/>
        </w:trPr>
        <w:tc>
          <w:tcPr>
            <w:tcW w:w="5472" w:type="dxa"/>
          </w:tcPr>
          <w:p w14:paraId="4455EA29" w14:textId="25394D83" w:rsidR="00055171" w:rsidRPr="00A91E90" w:rsidRDefault="0005517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91E9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="00327B16" w:rsidRPr="00A91E90">
              <w:rPr>
                <w:rFonts w:asciiTheme="majorBidi" w:hAnsiTheme="majorBidi" w:cstheme="majorBidi"/>
                <w:sz w:val="28"/>
                <w:szCs w:val="28"/>
              </w:rPr>
              <w:t xml:space="preserve"> 2569</w:t>
            </w:r>
          </w:p>
        </w:tc>
        <w:tc>
          <w:tcPr>
            <w:tcW w:w="648" w:type="dxa"/>
          </w:tcPr>
          <w:p w14:paraId="2F04ED8E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1A1F13" w14:textId="5F945120" w:rsidR="00055171" w:rsidRPr="00A91E90" w:rsidRDefault="00063E26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25,686</w:t>
            </w:r>
          </w:p>
        </w:tc>
        <w:tc>
          <w:tcPr>
            <w:tcW w:w="180" w:type="dxa"/>
          </w:tcPr>
          <w:p w14:paraId="64270879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487CEB70" w14:textId="39C0DE92" w:rsidR="00055171" w:rsidRPr="00BF754D" w:rsidRDefault="00063E26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17,159</w:t>
            </w:r>
          </w:p>
        </w:tc>
      </w:tr>
      <w:tr w:rsidR="00055171" w:rsidRPr="00A91E90" w14:paraId="32B96994" w14:textId="77777777" w:rsidTr="006557B5">
        <w:trPr>
          <w:cantSplit/>
        </w:trPr>
        <w:tc>
          <w:tcPr>
            <w:tcW w:w="5472" w:type="dxa"/>
          </w:tcPr>
          <w:p w14:paraId="7AFF4D8C" w14:textId="29DCDACF" w:rsidR="00055171" w:rsidRPr="00A91E90" w:rsidRDefault="0005517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648" w:type="dxa"/>
          </w:tcPr>
          <w:p w14:paraId="2F4EE1A1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032BB61" w14:textId="77777777" w:rsidR="00055171" w:rsidRPr="00A91E90" w:rsidRDefault="00055171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54B1C34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D85D7ED" w14:textId="77777777" w:rsidR="00055171" w:rsidRPr="00A91E90" w:rsidRDefault="00055171" w:rsidP="00A91E90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55171" w:rsidRPr="00A91E90" w14:paraId="228D02E8" w14:textId="77777777" w:rsidTr="006557B5">
        <w:trPr>
          <w:cantSplit/>
        </w:trPr>
        <w:tc>
          <w:tcPr>
            <w:tcW w:w="5472" w:type="dxa"/>
          </w:tcPr>
          <w:p w14:paraId="5744F818" w14:textId="18C2F2EB" w:rsidR="00055171" w:rsidRPr="00A91E90" w:rsidRDefault="0005517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648" w:type="dxa"/>
          </w:tcPr>
          <w:p w14:paraId="0BEE8FBB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0CB8B2" w14:textId="5633EAD9" w:rsidR="00055171" w:rsidRPr="00A91E90" w:rsidRDefault="002E573B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2E573B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2E57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E573B">
              <w:rPr>
                <w:rFonts w:asciiTheme="majorBidi" w:hAnsiTheme="majorBidi" w:cs="Angsana New"/>
                <w:sz w:val="28"/>
                <w:szCs w:val="28"/>
                <w:cs/>
              </w:rPr>
              <w:t>333</w:t>
            </w:r>
          </w:p>
        </w:tc>
        <w:tc>
          <w:tcPr>
            <w:tcW w:w="180" w:type="dxa"/>
          </w:tcPr>
          <w:p w14:paraId="3516749C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39844662" w14:textId="5AC964B1" w:rsidR="00055171" w:rsidRPr="00BF754D" w:rsidRDefault="008019B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2,58</w:t>
            </w:r>
            <w:r w:rsidR="001E61D0"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</w:tr>
      <w:tr w:rsidR="00055171" w:rsidRPr="00A91E90" w14:paraId="37BEC33A" w14:textId="77777777" w:rsidTr="006557B5">
        <w:trPr>
          <w:cantSplit/>
        </w:trPr>
        <w:tc>
          <w:tcPr>
            <w:tcW w:w="5472" w:type="dxa"/>
          </w:tcPr>
          <w:p w14:paraId="3DBED9EA" w14:textId="09EDF24C" w:rsidR="00055171" w:rsidRPr="00A91E90" w:rsidRDefault="0005517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648" w:type="dxa"/>
          </w:tcPr>
          <w:p w14:paraId="5DBAB1E9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E48118F" w14:textId="044328FB" w:rsidR="00055171" w:rsidRPr="00A91E90" w:rsidRDefault="008019BF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8019BF">
              <w:rPr>
                <w:rFonts w:asciiTheme="majorBidi" w:hAnsiTheme="majorBidi" w:cs="Angsana New"/>
                <w:sz w:val="28"/>
                <w:szCs w:val="28"/>
                <w:cs/>
              </w:rPr>
              <w:t>31</w:t>
            </w:r>
            <w:r w:rsidR="008735F7">
              <w:rPr>
                <w:rFonts w:asciiTheme="majorBidi" w:hAnsiTheme="majorBidi" w:cs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DD67398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71D3D1F" w14:textId="1782C6A0" w:rsidR="00055171" w:rsidRPr="00BF754D" w:rsidRDefault="008019B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240</w:t>
            </w:r>
          </w:p>
        </w:tc>
      </w:tr>
      <w:tr w:rsidR="00055171" w:rsidRPr="00A91E90" w14:paraId="009842F8" w14:textId="77777777" w:rsidTr="006557B5">
        <w:trPr>
          <w:cantSplit/>
        </w:trPr>
        <w:tc>
          <w:tcPr>
            <w:tcW w:w="5472" w:type="dxa"/>
          </w:tcPr>
          <w:p w14:paraId="67468D9A" w14:textId="087507AF" w:rsidR="00055171" w:rsidRPr="00A91E90" w:rsidRDefault="0005517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48" w:type="dxa"/>
          </w:tcPr>
          <w:p w14:paraId="18B343DC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3F0C84" w14:textId="50BCDCED" w:rsidR="00055171" w:rsidRPr="00A91E90" w:rsidRDefault="00055171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CFE344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B4E9433" w14:textId="77777777" w:rsidR="00055171" w:rsidRPr="00BF754D" w:rsidRDefault="00055171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055171" w:rsidRPr="00A91E90" w14:paraId="13692901" w14:textId="77777777" w:rsidTr="006557B5">
        <w:trPr>
          <w:cantSplit/>
        </w:trPr>
        <w:tc>
          <w:tcPr>
            <w:tcW w:w="5472" w:type="dxa"/>
          </w:tcPr>
          <w:p w14:paraId="2EC0BE62" w14:textId="0CB46F49" w:rsidR="00055171" w:rsidRPr="00A91E90" w:rsidRDefault="00055171" w:rsidP="00A91E9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ขาดทุนจากการประมาณตามหลักคณิตศาสตร์ประกันภัย</w:t>
            </w:r>
          </w:p>
        </w:tc>
        <w:tc>
          <w:tcPr>
            <w:tcW w:w="648" w:type="dxa"/>
          </w:tcPr>
          <w:p w14:paraId="33547A89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AEDB7CE" w14:textId="5A68B3BA" w:rsidR="00055171" w:rsidRPr="00A91E90" w:rsidRDefault="00055171" w:rsidP="00A91E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B1321B" w14:textId="77777777" w:rsidR="00055171" w:rsidRPr="00A91E90" w:rsidRDefault="00055171" w:rsidP="00A91E9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54DBE83C" w14:textId="1469615D" w:rsidR="00055171" w:rsidRPr="00BF754D" w:rsidRDefault="00055171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662CF" w:rsidRPr="00A91E90" w14:paraId="52942383" w14:textId="77777777" w:rsidTr="00956AAC">
        <w:trPr>
          <w:cantSplit/>
        </w:trPr>
        <w:tc>
          <w:tcPr>
            <w:tcW w:w="5472" w:type="dxa"/>
          </w:tcPr>
          <w:p w14:paraId="679C6278" w14:textId="1716AF86" w:rsidR="009662CF" w:rsidRPr="00A91E90" w:rsidRDefault="009662CF" w:rsidP="009662CF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648" w:type="dxa"/>
          </w:tcPr>
          <w:p w14:paraId="757A8229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E066A9" w14:textId="779789CE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Pr="008019BF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8019B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019BF">
              <w:rPr>
                <w:rFonts w:asciiTheme="majorBidi" w:hAnsiTheme="majorBidi" w:cs="Angsana New"/>
                <w:sz w:val="28"/>
                <w:szCs w:val="28"/>
                <w:cs/>
              </w:rPr>
              <w:t>614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6CF66B0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vAlign w:val="bottom"/>
          </w:tcPr>
          <w:p w14:paraId="0DA3738A" w14:textId="7C2758F5" w:rsidR="009662CF" w:rsidRPr="00BF754D" w:rsidRDefault="009662C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(2,510)</w:t>
            </w:r>
          </w:p>
        </w:tc>
      </w:tr>
      <w:tr w:rsidR="009662CF" w:rsidRPr="00A91E90" w14:paraId="64FBEC52" w14:textId="77777777" w:rsidTr="006557B5">
        <w:trPr>
          <w:cantSplit/>
        </w:trPr>
        <w:tc>
          <w:tcPr>
            <w:tcW w:w="5472" w:type="dxa"/>
          </w:tcPr>
          <w:p w14:paraId="54D2B4FA" w14:textId="78AD02DF" w:rsidR="009662CF" w:rsidRPr="00A91E90" w:rsidRDefault="009662CF" w:rsidP="009662CF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648" w:type="dxa"/>
          </w:tcPr>
          <w:p w14:paraId="3275B76F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0AE447" w14:textId="5C1930DC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DE0EAB">
              <w:rPr>
                <w:rFonts w:asciiTheme="majorBidi" w:hAnsiTheme="majorBidi" w:cstheme="majorBidi"/>
                <w:sz w:val="28"/>
                <w:szCs w:val="28"/>
              </w:rPr>
              <w:t>3,97</w:t>
            </w:r>
            <w:r w:rsidR="00BA4D7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1E47885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4F06268" w14:textId="0B44605A" w:rsidR="009662CF" w:rsidRPr="00BF754D" w:rsidRDefault="009662C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2,689</w:t>
            </w:r>
          </w:p>
        </w:tc>
      </w:tr>
      <w:tr w:rsidR="009662CF" w:rsidRPr="00A91E90" w14:paraId="402D0126" w14:textId="77777777" w:rsidTr="006557B5">
        <w:trPr>
          <w:cantSplit/>
        </w:trPr>
        <w:tc>
          <w:tcPr>
            <w:tcW w:w="5472" w:type="dxa"/>
          </w:tcPr>
          <w:p w14:paraId="072AAC62" w14:textId="20541422" w:rsidR="009662CF" w:rsidRPr="00A91E90" w:rsidRDefault="009662CF" w:rsidP="009662CF">
            <w:pPr>
              <w:pStyle w:val="ListParagraph"/>
              <w:numPr>
                <w:ilvl w:val="0"/>
                <w:numId w:val="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648" w:type="dxa"/>
          </w:tcPr>
          <w:p w14:paraId="0B23EB85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C0EFE77" w14:textId="22D22B63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 w:rsidRPr="00DE0EAB">
              <w:rPr>
                <w:rFonts w:asciiTheme="majorBidi" w:hAnsiTheme="majorBidi" w:cstheme="majorBidi"/>
                <w:sz w:val="28"/>
                <w:szCs w:val="28"/>
              </w:rPr>
              <w:t>4,121</w:t>
            </w:r>
          </w:p>
        </w:tc>
        <w:tc>
          <w:tcPr>
            <w:tcW w:w="180" w:type="dxa"/>
          </w:tcPr>
          <w:p w14:paraId="6645216D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52038BB" w14:textId="48EA694E" w:rsidR="009662CF" w:rsidRPr="00BF754D" w:rsidRDefault="009662C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7,012</w:t>
            </w:r>
          </w:p>
        </w:tc>
      </w:tr>
      <w:tr w:rsidR="009662CF" w:rsidRPr="00A91E90" w14:paraId="77F9FEA4" w14:textId="77777777" w:rsidTr="006557B5">
        <w:trPr>
          <w:cantSplit/>
        </w:trPr>
        <w:tc>
          <w:tcPr>
            <w:tcW w:w="5472" w:type="dxa"/>
          </w:tcPr>
          <w:p w14:paraId="715529FB" w14:textId="549529C0" w:rsidR="009662CF" w:rsidRPr="00A91E90" w:rsidRDefault="009662CF" w:rsidP="009662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648" w:type="dxa"/>
          </w:tcPr>
          <w:p w14:paraId="6B386DB4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D58567" w14:textId="3F28FD17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F54C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62059">
              <w:rPr>
                <w:rFonts w:asciiTheme="majorBidi" w:hAnsiTheme="majorBidi" w:cstheme="majorBidi"/>
                <w:sz w:val="28"/>
                <w:szCs w:val="28"/>
              </w:rPr>
              <w:t>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106BB9BB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0FC0F169" w14:textId="3DF703ED" w:rsidR="009662CF" w:rsidRPr="00BF754D" w:rsidRDefault="009662C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(470)</w:t>
            </w:r>
          </w:p>
        </w:tc>
      </w:tr>
      <w:tr w:rsidR="009662CF" w:rsidRPr="003D2CB2" w14:paraId="32BB63BB" w14:textId="77777777" w:rsidTr="006557B5">
        <w:trPr>
          <w:cantSplit/>
        </w:trPr>
        <w:tc>
          <w:tcPr>
            <w:tcW w:w="5472" w:type="dxa"/>
          </w:tcPr>
          <w:p w14:paraId="74ECDF2E" w14:textId="6825DFCB" w:rsidR="009662CF" w:rsidRPr="00A91E90" w:rsidRDefault="009662CF" w:rsidP="009662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A91E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2569</w:t>
            </w:r>
          </w:p>
        </w:tc>
        <w:tc>
          <w:tcPr>
            <w:tcW w:w="648" w:type="dxa"/>
          </w:tcPr>
          <w:p w14:paraId="3E3AE12C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DD1964" w14:textId="41B4153A" w:rsidR="009662CF" w:rsidRPr="003D2CB2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2CB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34,308</w:t>
            </w:r>
          </w:p>
        </w:tc>
        <w:tc>
          <w:tcPr>
            <w:tcW w:w="180" w:type="dxa"/>
          </w:tcPr>
          <w:p w14:paraId="04240B51" w14:textId="77777777" w:rsidR="009662CF" w:rsidRPr="003D2CB2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5D2CACF" w14:textId="13748F15" w:rsidR="009662CF" w:rsidRPr="00BF754D" w:rsidRDefault="009662CF" w:rsidP="00BF754D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F75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26,706</w:t>
            </w:r>
          </w:p>
        </w:tc>
      </w:tr>
      <w:tr w:rsidR="009662CF" w:rsidRPr="00111E20" w14:paraId="46C91EAF" w14:textId="77777777" w:rsidTr="006557B5">
        <w:trPr>
          <w:cantSplit/>
        </w:trPr>
        <w:tc>
          <w:tcPr>
            <w:tcW w:w="5472" w:type="dxa"/>
          </w:tcPr>
          <w:p w14:paraId="327A8FA0" w14:textId="77777777" w:rsidR="009662CF" w:rsidRPr="00111E20" w:rsidRDefault="009662CF" w:rsidP="009662C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48" w:type="dxa"/>
          </w:tcPr>
          <w:p w14:paraId="22E4B8CE" w14:textId="77777777" w:rsidR="009662CF" w:rsidRPr="00111E2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350" w:type="dxa"/>
          </w:tcPr>
          <w:p w14:paraId="3B927BD8" w14:textId="77777777" w:rsidR="009662CF" w:rsidRPr="00111E2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7DA5F278" w14:textId="77777777" w:rsidR="009662CF" w:rsidRPr="00111E2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</w:tcPr>
          <w:p w14:paraId="6253E01A" w14:textId="77777777" w:rsidR="009662CF" w:rsidRPr="00111E20" w:rsidRDefault="009662CF" w:rsidP="009662C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9662CF" w:rsidRPr="00A91E90" w14:paraId="00D46986" w14:textId="77777777" w:rsidTr="006557B5">
        <w:trPr>
          <w:cantSplit/>
        </w:trPr>
        <w:tc>
          <w:tcPr>
            <w:tcW w:w="5472" w:type="dxa"/>
          </w:tcPr>
          <w:p w14:paraId="132C4503" w14:textId="171D202F" w:rsidR="009662CF" w:rsidRPr="00A91E90" w:rsidRDefault="009662CF" w:rsidP="009662C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648" w:type="dxa"/>
          </w:tcPr>
          <w:p w14:paraId="246047E7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CB32B28" w14:textId="77777777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after="0" w:line="240" w:lineRule="auto"/>
              <w:ind w:left="-108" w:right="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8B66E3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F6E5A3" w14:textId="77777777" w:rsidR="009662CF" w:rsidRPr="00A91E90" w:rsidRDefault="009662CF" w:rsidP="009662CF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9662CF" w:rsidRPr="00A91E90" w14:paraId="09AB5A7E" w14:textId="77777777" w:rsidTr="006557B5">
        <w:trPr>
          <w:cantSplit/>
        </w:trPr>
        <w:tc>
          <w:tcPr>
            <w:tcW w:w="5472" w:type="dxa"/>
          </w:tcPr>
          <w:p w14:paraId="22DF1314" w14:textId="74964CE5" w:rsidR="009662CF" w:rsidRPr="00A91E90" w:rsidRDefault="009662CF" w:rsidP="009662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648" w:type="dxa"/>
          </w:tcPr>
          <w:p w14:paraId="62EBB3AA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5872F4" w14:textId="6A6BDACB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53C1">
              <w:rPr>
                <w:rFonts w:asciiTheme="majorBidi" w:hAnsiTheme="majorBidi" w:cstheme="majorBidi"/>
                <w:sz w:val="28"/>
                <w:szCs w:val="28"/>
              </w:rPr>
              <w:t>2.02</w:t>
            </w:r>
            <w:r w:rsidR="003E52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D53C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E52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DD53C1">
              <w:rPr>
                <w:rFonts w:asciiTheme="majorBidi" w:hAnsiTheme="majorBidi" w:cstheme="majorBidi"/>
                <w:sz w:val="28"/>
                <w:szCs w:val="28"/>
              </w:rPr>
              <w:t>2.41</w:t>
            </w:r>
          </w:p>
        </w:tc>
        <w:tc>
          <w:tcPr>
            <w:tcW w:w="180" w:type="dxa"/>
          </w:tcPr>
          <w:p w14:paraId="673EA739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69A21277" w14:textId="2C0A0260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D53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2.02</w:t>
            </w:r>
          </w:p>
        </w:tc>
      </w:tr>
      <w:tr w:rsidR="009662CF" w:rsidRPr="00A91E90" w14:paraId="33E76273" w14:textId="77777777" w:rsidTr="006557B5">
        <w:trPr>
          <w:cantSplit/>
        </w:trPr>
        <w:tc>
          <w:tcPr>
            <w:tcW w:w="5472" w:type="dxa"/>
          </w:tcPr>
          <w:p w14:paraId="555334E4" w14:textId="4510F603" w:rsidR="009662CF" w:rsidRPr="00A91E90" w:rsidRDefault="009662CF" w:rsidP="009662C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E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648" w:type="dxa"/>
          </w:tcPr>
          <w:p w14:paraId="74210357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8A0BC1" w14:textId="52AFF721" w:rsidR="009662CF" w:rsidRPr="00A91E90" w:rsidRDefault="009662CF" w:rsidP="009662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53C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80" w:type="dxa"/>
          </w:tcPr>
          <w:p w14:paraId="17F1BB5D" w14:textId="77777777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2FADA6DE" w14:textId="0725B352" w:rsidR="009662CF" w:rsidRPr="00A91E90" w:rsidRDefault="009662CF" w:rsidP="009662CF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53C1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</w:tbl>
    <w:p w14:paraId="1BB69F3E" w14:textId="77777777" w:rsidR="001E7378" w:rsidRPr="00111E20" w:rsidRDefault="001E7378" w:rsidP="00A91E90">
      <w:pPr>
        <w:pStyle w:val="NoSpacing"/>
        <w:rPr>
          <w:rFonts w:asciiTheme="majorBidi" w:hAnsiTheme="majorBidi" w:cstheme="majorBidi"/>
          <w:sz w:val="16"/>
          <w:szCs w:val="16"/>
        </w:rPr>
      </w:pPr>
    </w:p>
    <w:p w14:paraId="4807C3EC" w14:textId="77777777" w:rsidR="001E7378" w:rsidRPr="00A91E90" w:rsidRDefault="001E7378" w:rsidP="00A91E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CF409A0" w14:textId="77777777" w:rsidR="001E7378" w:rsidRPr="00111E20" w:rsidRDefault="001E7378" w:rsidP="00F51012">
      <w:pPr>
        <w:rPr>
          <w:rFonts w:asciiTheme="majorBidi" w:hAnsiTheme="majorBidi" w:cstheme="majorBidi"/>
          <w:sz w:val="16"/>
          <w:szCs w:val="16"/>
        </w:rPr>
      </w:pPr>
    </w:p>
    <w:p w14:paraId="082C60B7" w14:textId="79AED8C5" w:rsidR="00CB798A" w:rsidRPr="00A91E90" w:rsidRDefault="001E7378" w:rsidP="00111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B798A" w:rsidRPr="00A91E90">
        <w:rPr>
          <w:rFonts w:asciiTheme="majorBidi" w:hAnsiTheme="majorBidi" w:cstheme="majorBidi"/>
          <w:sz w:val="28"/>
          <w:szCs w:val="28"/>
        </w:rPr>
        <w:t xml:space="preserve">30 </w:t>
      </w:r>
      <w:r w:rsidR="00CB798A" w:rsidRPr="00A91E9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CB798A" w:rsidRPr="00A91E90">
        <w:rPr>
          <w:rFonts w:asciiTheme="majorBidi" w:hAnsiTheme="majorBidi" w:cstheme="majorBidi"/>
          <w:sz w:val="28"/>
          <w:szCs w:val="28"/>
        </w:rPr>
        <w:t xml:space="preserve">2569 </w:t>
      </w:r>
      <w:r w:rsidRPr="00A91E90">
        <w:rPr>
          <w:rFonts w:asciiTheme="majorBidi" w:hAnsiTheme="majorBidi" w:cstheme="majorBidi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</w:t>
      </w:r>
      <w:r w:rsidR="008D4758" w:rsidRPr="00A91E90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8D4758" w:rsidRPr="00A91E90">
        <w:rPr>
          <w:rFonts w:asciiTheme="majorBidi" w:hAnsiTheme="majorBidi" w:cstheme="majorBidi"/>
          <w:sz w:val="28"/>
          <w:szCs w:val="28"/>
        </w:rPr>
        <w:t xml:space="preserve"> 13 </w:t>
      </w:r>
      <w:r w:rsidR="00520541" w:rsidRPr="00A91E90">
        <w:rPr>
          <w:rFonts w:asciiTheme="majorBidi" w:hAnsiTheme="majorBidi" w:cstheme="majorBidi"/>
          <w:sz w:val="28"/>
          <w:szCs w:val="28"/>
        </w:rPr>
        <w:t>-</w:t>
      </w:r>
      <w:r w:rsidR="008D4758" w:rsidRPr="00A91E90">
        <w:rPr>
          <w:rFonts w:asciiTheme="majorBidi" w:hAnsiTheme="majorBidi" w:cstheme="majorBidi"/>
          <w:sz w:val="28"/>
          <w:szCs w:val="28"/>
        </w:rPr>
        <w:t xml:space="preserve"> 18</w:t>
      </w:r>
      <w:r w:rsidR="0038134D" w:rsidRPr="00A91E90">
        <w:rPr>
          <w:rFonts w:asciiTheme="majorBidi" w:hAnsiTheme="majorBidi" w:cstheme="majorBidi"/>
          <w:sz w:val="28"/>
          <w:szCs w:val="28"/>
        </w:rPr>
        <w:t xml:space="preserve"> </w:t>
      </w:r>
      <w:r w:rsidR="0038134D" w:rsidRPr="00A91E90">
        <w:rPr>
          <w:rFonts w:asciiTheme="majorBidi" w:hAnsiTheme="majorBidi" w:cstheme="majorBidi"/>
          <w:sz w:val="28"/>
          <w:szCs w:val="28"/>
          <w:cs/>
        </w:rPr>
        <w:t>ปี</w:t>
      </w:r>
    </w:p>
    <w:p w14:paraId="0F915A5F" w14:textId="62AB3932" w:rsidR="001E7378" w:rsidRPr="00A91E90" w:rsidRDefault="001E7378" w:rsidP="001E7378">
      <w:pPr>
        <w:rPr>
          <w:rFonts w:asciiTheme="majorBidi" w:hAnsiTheme="majorBidi" w:cstheme="majorBidi"/>
          <w:sz w:val="28"/>
          <w:szCs w:val="28"/>
          <w:cs/>
        </w:rPr>
        <w:sectPr w:rsidR="001E7378" w:rsidRPr="00A91E90" w:rsidSect="002D3241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440" w:header="720" w:footer="720" w:gutter="0"/>
          <w:pgNumType w:start="14"/>
          <w:cols w:space="720"/>
          <w:docGrid w:linePitch="360"/>
        </w:sectPr>
      </w:pPr>
    </w:p>
    <w:p w14:paraId="7CC8F90E" w14:textId="57743E16" w:rsidR="00386F3F" w:rsidRPr="00A91E90" w:rsidRDefault="00386F3F" w:rsidP="00F762B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A91E90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43CFD86F" w14:textId="77777777" w:rsidR="00386F3F" w:rsidRPr="00A91E90" w:rsidRDefault="00386F3F" w:rsidP="00386F3F">
      <w:pPr>
        <w:pStyle w:val="Caption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1557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630"/>
        <w:gridCol w:w="236"/>
        <w:gridCol w:w="658"/>
        <w:gridCol w:w="6"/>
        <w:gridCol w:w="230"/>
        <w:gridCol w:w="6"/>
        <w:gridCol w:w="667"/>
        <w:gridCol w:w="236"/>
        <w:gridCol w:w="661"/>
        <w:gridCol w:w="6"/>
        <w:gridCol w:w="230"/>
        <w:gridCol w:w="6"/>
        <w:gridCol w:w="689"/>
        <w:gridCol w:w="236"/>
        <w:gridCol w:w="658"/>
        <w:gridCol w:w="6"/>
        <w:gridCol w:w="230"/>
        <w:gridCol w:w="6"/>
        <w:gridCol w:w="664"/>
        <w:gridCol w:w="236"/>
        <w:gridCol w:w="658"/>
        <w:gridCol w:w="6"/>
        <w:gridCol w:w="230"/>
        <w:gridCol w:w="6"/>
        <w:gridCol w:w="723"/>
        <w:gridCol w:w="236"/>
        <w:gridCol w:w="657"/>
        <w:gridCol w:w="7"/>
        <w:gridCol w:w="229"/>
        <w:gridCol w:w="7"/>
        <w:gridCol w:w="664"/>
        <w:gridCol w:w="236"/>
        <w:gridCol w:w="657"/>
        <w:gridCol w:w="7"/>
        <w:gridCol w:w="229"/>
        <w:gridCol w:w="7"/>
        <w:gridCol w:w="664"/>
        <w:gridCol w:w="236"/>
        <w:gridCol w:w="747"/>
        <w:gridCol w:w="7"/>
      </w:tblGrid>
      <w:tr w:rsidR="00B43379" w:rsidRPr="00A91E90" w14:paraId="0C2B2B00" w14:textId="77777777" w:rsidTr="00B43379">
        <w:trPr>
          <w:gridAfter w:val="1"/>
          <w:wAfter w:w="7" w:type="dxa"/>
          <w:trHeight w:val="144"/>
          <w:tblHeader/>
        </w:trPr>
        <w:tc>
          <w:tcPr>
            <w:tcW w:w="3060" w:type="dxa"/>
            <w:vAlign w:val="bottom"/>
          </w:tcPr>
          <w:p w14:paraId="4F744234" w14:textId="18756BED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24" w:type="dxa"/>
            <w:gridSpan w:val="3"/>
            <w:vAlign w:val="bottom"/>
          </w:tcPr>
          <w:p w14:paraId="3A1CB2D0" w14:textId="79F59F1F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ไลฟ์สไตล์</w:t>
            </w:r>
          </w:p>
        </w:tc>
        <w:tc>
          <w:tcPr>
            <w:tcW w:w="236" w:type="dxa"/>
            <w:gridSpan w:val="2"/>
            <w:vAlign w:val="bottom"/>
          </w:tcPr>
          <w:p w14:paraId="7A049AF1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70" w:type="dxa"/>
            <w:gridSpan w:val="4"/>
            <w:vAlign w:val="bottom"/>
          </w:tcPr>
          <w:p w14:paraId="60C363AB" w14:textId="686C3E1B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แฟชั่น</w:t>
            </w:r>
          </w:p>
        </w:tc>
        <w:tc>
          <w:tcPr>
            <w:tcW w:w="236" w:type="dxa"/>
            <w:gridSpan w:val="2"/>
          </w:tcPr>
          <w:p w14:paraId="764319EA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9" w:type="dxa"/>
            <w:gridSpan w:val="4"/>
          </w:tcPr>
          <w:p w14:paraId="0DD09858" w14:textId="77777777" w:rsidR="00B43379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ความงาม</w:t>
            </w:r>
          </w:p>
          <w:p w14:paraId="2723CF29" w14:textId="231593B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และเวลเนส</w:t>
            </w:r>
          </w:p>
        </w:tc>
        <w:tc>
          <w:tcPr>
            <w:tcW w:w="236" w:type="dxa"/>
            <w:gridSpan w:val="2"/>
            <w:vAlign w:val="bottom"/>
          </w:tcPr>
          <w:p w14:paraId="42D37921" w14:textId="7D5D1031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4"/>
          </w:tcPr>
          <w:p w14:paraId="735871E0" w14:textId="77777777" w:rsidR="00B43379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อาหาร</w:t>
            </w:r>
          </w:p>
          <w:p w14:paraId="33ECE6F5" w14:textId="2F7D41F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236" w:type="dxa"/>
            <w:gridSpan w:val="2"/>
          </w:tcPr>
          <w:p w14:paraId="7BC27D9B" w14:textId="38DA90AC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4"/>
            <w:vAlign w:val="bottom"/>
          </w:tcPr>
          <w:p w14:paraId="45DAB0F1" w14:textId="2704BC8F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gridSpan w:val="2"/>
            <w:vAlign w:val="bottom"/>
          </w:tcPr>
          <w:p w14:paraId="71C2F21A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gridSpan w:val="4"/>
            <w:vAlign w:val="bottom"/>
          </w:tcPr>
          <w:p w14:paraId="5ECEC681" w14:textId="47EEEFD2" w:rsidR="001C3A38" w:rsidRPr="00A91E90" w:rsidRDefault="00B43379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36" w:type="dxa"/>
            <w:gridSpan w:val="2"/>
            <w:vAlign w:val="bottom"/>
          </w:tcPr>
          <w:p w14:paraId="3DA234D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54" w:type="dxa"/>
            <w:gridSpan w:val="4"/>
            <w:vAlign w:val="bottom"/>
          </w:tcPr>
          <w:p w14:paraId="12D18D6C" w14:textId="05C00FFA" w:rsidR="001C3A38" w:rsidRPr="00A91E90" w:rsidRDefault="00B43379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B43379" w:rsidRPr="00A91E90" w14:paraId="4E42A556" w14:textId="77777777" w:rsidTr="00B43379">
        <w:trPr>
          <w:trHeight w:val="144"/>
          <w:tblHeader/>
        </w:trPr>
        <w:tc>
          <w:tcPr>
            <w:tcW w:w="3060" w:type="dxa"/>
            <w:vAlign w:val="bottom"/>
          </w:tcPr>
          <w:p w14:paraId="6F1D4C67" w14:textId="1DFF94A3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0A6668"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685507"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0A6668"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0A6668"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0" w:type="dxa"/>
            <w:vAlign w:val="bottom"/>
          </w:tcPr>
          <w:p w14:paraId="52090E77" w14:textId="56AD8A86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407CDF98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19AA76F" w14:textId="397A9950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7515FF4C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67F00CBB" w14:textId="7E465C33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7F25412A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5341E34A" w14:textId="6F6100E1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</w:tcPr>
          <w:p w14:paraId="5E54EF3C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B6ABF17" w14:textId="3A98655F" w:rsidR="001C3A38" w:rsidRPr="00A91E9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0A7E33C9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931BD95" w14:textId="783204AD" w:rsidR="001C3A38" w:rsidRPr="00A91E9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21B9719D" w14:textId="23CF2F43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255CB68" w14:textId="58289C78" w:rsidR="001C3A38" w:rsidRPr="00A91E9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6F38E2A5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D5D0B6" w14:textId="08187BC8" w:rsidR="001C3A38" w:rsidRPr="00A91E90" w:rsidRDefault="00685507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5D0248FD" w14:textId="226521FE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3" w:type="dxa"/>
            <w:vAlign w:val="bottom"/>
          </w:tcPr>
          <w:p w14:paraId="624864CE" w14:textId="233EEB7E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0E502BB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4A924FB" w14:textId="04AE7BAC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57FC7870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BA556EE" w14:textId="1F615593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61048DB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BCF06F" w14:textId="6EA7B14A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19609517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94440C4" w14:textId="08A617A3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  <w:vAlign w:val="bottom"/>
          </w:tcPr>
          <w:p w14:paraId="3A755587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425EE9F8" w14:textId="43639F65" w:rsidR="001C3A38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F5794" w:rsidRPr="00A91E90" w14:paraId="243D51EA" w14:textId="77777777" w:rsidTr="0053441E">
        <w:trPr>
          <w:trHeight w:val="144"/>
          <w:tblHeader/>
        </w:trPr>
        <w:tc>
          <w:tcPr>
            <w:tcW w:w="3060" w:type="dxa"/>
            <w:vAlign w:val="bottom"/>
          </w:tcPr>
          <w:p w14:paraId="1C924D7C" w14:textId="77777777" w:rsidR="00BF5794" w:rsidRPr="00A91E90" w:rsidRDefault="00BF5794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510" w:type="dxa"/>
            <w:gridSpan w:val="40"/>
            <w:vAlign w:val="bottom"/>
          </w:tcPr>
          <w:p w14:paraId="2989BDA6" w14:textId="13CA1D66" w:rsidR="00BF5794" w:rsidRPr="00A91E90" w:rsidRDefault="00685507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BF5794" w:rsidRPr="00A91E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</w:t>
            </w:r>
            <w:r w:rsidRPr="00A91E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43379" w:rsidRPr="00A91E90" w14:paraId="65F41756" w14:textId="77777777" w:rsidTr="00B43379">
        <w:trPr>
          <w:trHeight w:val="144"/>
        </w:trPr>
        <w:tc>
          <w:tcPr>
            <w:tcW w:w="3060" w:type="dxa"/>
          </w:tcPr>
          <w:p w14:paraId="15F2E0FB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630" w:type="dxa"/>
            <w:vAlign w:val="bottom"/>
          </w:tcPr>
          <w:p w14:paraId="21ADBCA6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2B0060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9BA351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4792D758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75C22B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AC6E7E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7617B176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14F5002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3ABD4866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DEB48E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0A8F4B92" w14:textId="269568B5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5FFE5F8" w14:textId="1442CA15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766298C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539C47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8CCBE56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47BEB0A" w14:textId="51B49BE0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526165D" w14:textId="3BB6F258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34BB42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3F00CC2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1CA4298B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0DA704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1D870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42A92491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DECAD62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2BC47938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6B337C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4AA2E33A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3379" w:rsidRPr="00A91E90" w14:paraId="6AD1B3CF" w14:textId="77777777" w:rsidTr="00B43379">
        <w:trPr>
          <w:trHeight w:val="144"/>
        </w:trPr>
        <w:tc>
          <w:tcPr>
            <w:tcW w:w="3060" w:type="dxa"/>
          </w:tcPr>
          <w:p w14:paraId="6030345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  <w:vAlign w:val="bottom"/>
          </w:tcPr>
          <w:p w14:paraId="34545E8C" w14:textId="430E49E9" w:rsidR="001C3A38" w:rsidRPr="00A91E90" w:rsidRDefault="00E74D91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460</w:t>
            </w:r>
          </w:p>
        </w:tc>
        <w:tc>
          <w:tcPr>
            <w:tcW w:w="236" w:type="dxa"/>
          </w:tcPr>
          <w:p w14:paraId="23BBE72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A9F3873" w14:textId="027411EE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445</w:t>
            </w:r>
          </w:p>
        </w:tc>
        <w:tc>
          <w:tcPr>
            <w:tcW w:w="236" w:type="dxa"/>
            <w:gridSpan w:val="2"/>
          </w:tcPr>
          <w:p w14:paraId="494594F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0D70342D" w14:textId="4A45500A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257</w:t>
            </w:r>
          </w:p>
        </w:tc>
        <w:tc>
          <w:tcPr>
            <w:tcW w:w="236" w:type="dxa"/>
          </w:tcPr>
          <w:p w14:paraId="248E6C87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06E64A24" w14:textId="6DB07B7C" w:rsidR="001C3A38" w:rsidRPr="00A91E90" w:rsidRDefault="008C68C2" w:rsidP="00197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36" w:type="dxa"/>
            <w:gridSpan w:val="2"/>
          </w:tcPr>
          <w:p w14:paraId="24F624B1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11EA6BE7" w14:textId="38E1A599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195</w:t>
            </w:r>
          </w:p>
        </w:tc>
        <w:tc>
          <w:tcPr>
            <w:tcW w:w="236" w:type="dxa"/>
          </w:tcPr>
          <w:p w14:paraId="1A33CC3F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93A28F9" w14:textId="4FBC670C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155</w:t>
            </w:r>
          </w:p>
        </w:tc>
        <w:tc>
          <w:tcPr>
            <w:tcW w:w="236" w:type="dxa"/>
            <w:gridSpan w:val="2"/>
          </w:tcPr>
          <w:p w14:paraId="4BB70B6A" w14:textId="3652E3B3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DA730A0" w14:textId="15F0DA24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5BD179CA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27371D0C" w14:textId="2FCCCA8D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236" w:type="dxa"/>
            <w:gridSpan w:val="2"/>
          </w:tcPr>
          <w:p w14:paraId="5A696844" w14:textId="01AEBA8B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483DAE29" w14:textId="40F37041" w:rsidR="001C3A38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36" w:type="dxa"/>
          </w:tcPr>
          <w:p w14:paraId="014F2DC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559B8DFF" w14:textId="7E2F53F8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236" w:type="dxa"/>
            <w:gridSpan w:val="2"/>
          </w:tcPr>
          <w:p w14:paraId="4BA348A7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2270BE1" w14:textId="65C7C308" w:rsidR="001C3A38" w:rsidRPr="00A91E90" w:rsidRDefault="00555E43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FF8F1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D20D206" w14:textId="117B25A2" w:rsidR="001C3A38" w:rsidRPr="00A91E90" w:rsidRDefault="007D5E16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1F260F4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12246A83" w14:textId="61DDD043" w:rsidR="001C3A38" w:rsidRPr="00A91E90" w:rsidRDefault="006B6F51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236" w:type="dxa"/>
          </w:tcPr>
          <w:p w14:paraId="1A16F00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7D02ADC7" w14:textId="5011FEE4" w:rsidR="001C3A38" w:rsidRPr="00A91E90" w:rsidRDefault="007A7B82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B43379" w:rsidRPr="00A91E90" w14:paraId="3A52421D" w14:textId="77777777" w:rsidTr="00B43379">
        <w:trPr>
          <w:trHeight w:val="144"/>
        </w:trPr>
        <w:tc>
          <w:tcPr>
            <w:tcW w:w="3060" w:type="dxa"/>
          </w:tcPr>
          <w:p w14:paraId="09EC0A9B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630" w:type="dxa"/>
            <w:vAlign w:val="bottom"/>
          </w:tcPr>
          <w:p w14:paraId="3F5FA045" w14:textId="16364F2E" w:rsidR="001C3A38" w:rsidRPr="00A91E90" w:rsidRDefault="00E74D91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94473D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D7DD6A3" w14:textId="21B48C93" w:rsidR="001C3A38" w:rsidRPr="00A91E90" w:rsidRDefault="00471FEE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F9FFF22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80BA5FA" w14:textId="3DC4D018" w:rsidR="001C3A38" w:rsidRPr="00A91E90" w:rsidRDefault="009149A2" w:rsidP="00914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31EB2D94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</w:tcPr>
          <w:p w14:paraId="264064BA" w14:textId="50E2ACE7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gridSpan w:val="2"/>
          </w:tcPr>
          <w:p w14:paraId="595F29FF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</w:tcPr>
          <w:p w14:paraId="32DB11A6" w14:textId="2211F3DD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236" w:type="dxa"/>
          </w:tcPr>
          <w:p w14:paraId="3FC22196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940EA5E" w14:textId="5F227015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236" w:type="dxa"/>
            <w:gridSpan w:val="2"/>
          </w:tcPr>
          <w:p w14:paraId="0F6504DF" w14:textId="7742D12A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6F9471B8" w14:textId="53ED4C5A" w:rsidR="001C3A38" w:rsidRPr="00A91E90" w:rsidRDefault="009149A2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DE1592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3552D2E6" w14:textId="1BA833B7" w:rsidR="001C3A38" w:rsidRPr="00A91E90" w:rsidRDefault="007D5E16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48C29F69" w14:textId="086211D5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</w:tcPr>
          <w:p w14:paraId="31789590" w14:textId="167BB436" w:rsidR="001C3A38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236" w:type="dxa"/>
          </w:tcPr>
          <w:p w14:paraId="7A0E71C7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172FCF8A" w14:textId="25CF2115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236" w:type="dxa"/>
            <w:gridSpan w:val="2"/>
          </w:tcPr>
          <w:p w14:paraId="20399882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5C9C6F9E" w14:textId="047AFB76" w:rsidR="001C3A38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(49)</w:t>
            </w:r>
          </w:p>
        </w:tc>
        <w:tc>
          <w:tcPr>
            <w:tcW w:w="236" w:type="dxa"/>
          </w:tcPr>
          <w:p w14:paraId="7872E9AB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14:paraId="6B7B4D30" w14:textId="24FAEEB4" w:rsidR="001C3A38" w:rsidRPr="00A91E90" w:rsidRDefault="007D5E16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744D253E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</w:tcPr>
          <w:p w14:paraId="4E9AB0A3" w14:textId="158B7CE0" w:rsidR="001C3A38" w:rsidRPr="00A91E90" w:rsidRDefault="006B6F51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773376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3AFDEBF7" w14:textId="54828C50" w:rsidR="001C3A38" w:rsidRPr="00A91E90" w:rsidRDefault="007A7B82" w:rsidP="00FE2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43379" w:rsidRPr="00A91E90" w14:paraId="55703B38" w14:textId="77777777" w:rsidTr="00B43379">
        <w:trPr>
          <w:trHeight w:val="144"/>
        </w:trPr>
        <w:tc>
          <w:tcPr>
            <w:tcW w:w="3060" w:type="dxa"/>
          </w:tcPr>
          <w:p w14:paraId="4B40D1A3" w14:textId="53738E6E" w:rsidR="00B43379" w:rsidRPr="00A91E90" w:rsidRDefault="00B43379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0B748E3" w14:textId="57203AEC" w:rsidR="00B43379" w:rsidRPr="00A91E90" w:rsidRDefault="00E74D91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</w:tcPr>
          <w:p w14:paraId="6273EACE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  <w:vAlign w:val="bottom"/>
          </w:tcPr>
          <w:p w14:paraId="1403BF79" w14:textId="6C799681" w:rsidR="00B43379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236" w:type="dxa"/>
            <w:gridSpan w:val="2"/>
          </w:tcPr>
          <w:p w14:paraId="6ED5483D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</w:tcPr>
          <w:p w14:paraId="074150B6" w14:textId="72EB8124" w:rsidR="00B43379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6FC21607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bottom w:val="single" w:sz="4" w:space="0" w:color="auto"/>
            </w:tcBorders>
          </w:tcPr>
          <w:p w14:paraId="03D4086D" w14:textId="1B40A9D2" w:rsidR="00B43379" w:rsidRPr="00A91E90" w:rsidRDefault="00471FEE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7853F711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</w:tcPr>
          <w:p w14:paraId="483A2D3A" w14:textId="25C53769" w:rsidR="00B43379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7AE5F331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62AF98EF" w14:textId="61BCAA1B" w:rsidR="00B43379" w:rsidRPr="00A91E90" w:rsidRDefault="00471FEE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  <w:gridSpan w:val="2"/>
          </w:tcPr>
          <w:p w14:paraId="058AE5AA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C996042" w14:textId="5196F827" w:rsidR="00B43379" w:rsidRPr="00A91E90" w:rsidRDefault="009149A2" w:rsidP="00FA2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0E91FA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41030108" w14:textId="1ED4A1F0" w:rsidR="00B43379" w:rsidRPr="00A91E90" w:rsidRDefault="007D5E16" w:rsidP="00B45C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gridSpan w:val="2"/>
          </w:tcPr>
          <w:p w14:paraId="2B4B6840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06EB18A6" w14:textId="1755EC96" w:rsidR="00B43379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05089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41D5108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73BA4046" w14:textId="6C65BE8D" w:rsidR="00B43379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36" w:type="dxa"/>
            <w:gridSpan w:val="2"/>
          </w:tcPr>
          <w:p w14:paraId="4B40A940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0AA9E4C7" w14:textId="095612DC" w:rsidR="00B43379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</w:t>
            </w:r>
            <w:r w:rsidR="00C05089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2BA68AE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bottom w:val="single" w:sz="4" w:space="0" w:color="auto"/>
            </w:tcBorders>
          </w:tcPr>
          <w:p w14:paraId="344EB281" w14:textId="3B195675" w:rsidR="00B43379" w:rsidRPr="00A91E90" w:rsidRDefault="007D5E16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4A22C9CB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</w:tcPr>
          <w:p w14:paraId="33A43CCD" w14:textId="4152B64F" w:rsidR="00B43379" w:rsidRPr="00A91E90" w:rsidRDefault="006B6F51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</w:tcPr>
          <w:p w14:paraId="3EBD45F6" w14:textId="77777777" w:rsidR="00B43379" w:rsidRPr="00A91E90" w:rsidRDefault="00B433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</w:tcPr>
          <w:p w14:paraId="7E31BEC3" w14:textId="1DFAD97C" w:rsidR="00B43379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B43379" w:rsidRPr="00A91E90" w14:paraId="3920F89E" w14:textId="77777777" w:rsidTr="00B43379">
        <w:trPr>
          <w:trHeight w:val="144"/>
        </w:trPr>
        <w:tc>
          <w:tcPr>
            <w:tcW w:w="3060" w:type="dxa"/>
          </w:tcPr>
          <w:p w14:paraId="00BF352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6816A" w14:textId="3838E9B1" w:rsidR="001C3A38" w:rsidRPr="00A91E90" w:rsidRDefault="00E74D91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491</w:t>
            </w:r>
          </w:p>
        </w:tc>
        <w:tc>
          <w:tcPr>
            <w:tcW w:w="236" w:type="dxa"/>
          </w:tcPr>
          <w:p w14:paraId="717FA974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94CCAA" w14:textId="0EA0DE52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455</w:t>
            </w:r>
          </w:p>
        </w:tc>
        <w:tc>
          <w:tcPr>
            <w:tcW w:w="236" w:type="dxa"/>
            <w:gridSpan w:val="2"/>
          </w:tcPr>
          <w:p w14:paraId="6C7C639B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7B0626F1" w14:textId="534A77CB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277</w:t>
            </w:r>
          </w:p>
        </w:tc>
        <w:tc>
          <w:tcPr>
            <w:tcW w:w="236" w:type="dxa"/>
          </w:tcPr>
          <w:p w14:paraId="3610F2A6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33990F6" w14:textId="360F2755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</w:t>
            </w:r>
          </w:p>
        </w:tc>
        <w:tc>
          <w:tcPr>
            <w:tcW w:w="236" w:type="dxa"/>
            <w:gridSpan w:val="2"/>
          </w:tcPr>
          <w:p w14:paraId="47DF2339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double" w:sz="4" w:space="0" w:color="auto"/>
            </w:tcBorders>
          </w:tcPr>
          <w:p w14:paraId="5657200A" w14:textId="0CD51012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</w:t>
            </w:r>
            <w:r w:rsidR="00421BD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6BCD537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7513C5" w14:textId="47FA6E08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197</w:t>
            </w:r>
          </w:p>
        </w:tc>
        <w:tc>
          <w:tcPr>
            <w:tcW w:w="236" w:type="dxa"/>
            <w:gridSpan w:val="2"/>
          </w:tcPr>
          <w:p w14:paraId="127B1239" w14:textId="6A6BE28D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7E199AD0" w14:textId="4640253D" w:rsidR="001C3A38" w:rsidRPr="00A91E90" w:rsidRDefault="009149A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36" w:type="dxa"/>
          </w:tcPr>
          <w:p w14:paraId="17C2DBD5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72C8C" w14:textId="1F5B1AD6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236" w:type="dxa"/>
            <w:gridSpan w:val="2"/>
          </w:tcPr>
          <w:p w14:paraId="26B60CC3" w14:textId="45719613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574"/>
              </w:tabs>
              <w:spacing w:line="240" w:lineRule="auto"/>
              <w:ind w:left="-95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double" w:sz="4" w:space="0" w:color="auto"/>
            </w:tcBorders>
          </w:tcPr>
          <w:p w14:paraId="1676DAEB" w14:textId="64FB39E3" w:rsidR="001C3A38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</w:t>
            </w:r>
            <w:r w:rsidR="00D166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05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68B9246A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B6D572" w14:textId="08372AFE" w:rsidR="001C3A38" w:rsidRPr="00A91E90" w:rsidRDefault="008C68C2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952</w:t>
            </w:r>
          </w:p>
        </w:tc>
        <w:tc>
          <w:tcPr>
            <w:tcW w:w="236" w:type="dxa"/>
            <w:gridSpan w:val="2"/>
          </w:tcPr>
          <w:p w14:paraId="7E272F35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404AF851" w14:textId="3C16EA19" w:rsidR="001C3A38" w:rsidRPr="00A91E90" w:rsidRDefault="00555E43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</w:t>
            </w:r>
            <w:r w:rsidR="00C050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7252334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C44B53" w14:textId="34B389D1" w:rsidR="001C3A38" w:rsidRPr="00A91E90" w:rsidRDefault="007D5E16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8C6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338A62EE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14:paraId="5F020BA4" w14:textId="6293A368" w:rsidR="001C3A38" w:rsidRPr="00A91E90" w:rsidRDefault="005E1C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984</w:t>
            </w:r>
          </w:p>
        </w:tc>
        <w:tc>
          <w:tcPr>
            <w:tcW w:w="236" w:type="dxa"/>
          </w:tcPr>
          <w:p w14:paraId="6C8581D8" w14:textId="77777777" w:rsidR="001C3A38" w:rsidRPr="00A91E90" w:rsidRDefault="001C3A38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D3318E" w14:textId="315CBE0B" w:rsidR="001C3A38" w:rsidRPr="00A91E90" w:rsidRDefault="005E1C79" w:rsidP="00B4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="008C68C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B43379" w:rsidRPr="00A91E90" w14:paraId="7A5FC2B8" w14:textId="77777777" w:rsidTr="0029197A">
        <w:trPr>
          <w:trHeight w:val="144"/>
        </w:trPr>
        <w:tc>
          <w:tcPr>
            <w:tcW w:w="3060" w:type="dxa"/>
          </w:tcPr>
          <w:p w14:paraId="40EE8BAE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1A717A97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E78A74F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  <w:vAlign w:val="bottom"/>
          </w:tcPr>
          <w:p w14:paraId="45B73ADF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215A4731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</w:tcPr>
          <w:p w14:paraId="1F69F5E6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3F0B3CE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7" w:type="dxa"/>
            <w:gridSpan w:val="2"/>
            <w:tcBorders>
              <w:top w:val="double" w:sz="4" w:space="0" w:color="auto"/>
            </w:tcBorders>
          </w:tcPr>
          <w:p w14:paraId="2D2BC37B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1DACF181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9" w:type="dxa"/>
            <w:tcBorders>
              <w:top w:val="double" w:sz="4" w:space="0" w:color="auto"/>
            </w:tcBorders>
          </w:tcPr>
          <w:p w14:paraId="0EB99A2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602E9432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015AF401" w14:textId="054C6E42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02F7188F" w14:textId="11845B3D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577D98B6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03F10BCF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58E0EE2D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24F5B49" w14:textId="0F94C1F1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double" w:sz="4" w:space="0" w:color="auto"/>
            </w:tcBorders>
          </w:tcPr>
          <w:p w14:paraId="5C75D561" w14:textId="3114495E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F87C342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065A7D5E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888301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7BA93A31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A5C38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top w:val="double" w:sz="4" w:space="0" w:color="auto"/>
            </w:tcBorders>
          </w:tcPr>
          <w:p w14:paraId="422091E8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768A48A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14:paraId="3211DA34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71ECC4E5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auto"/>
            </w:tcBorders>
          </w:tcPr>
          <w:p w14:paraId="234A7463" w14:textId="77777777" w:rsidR="001C3A38" w:rsidRPr="00A91E90" w:rsidRDefault="001C3A38" w:rsidP="00C25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E377F" w:rsidRPr="00A91E90" w14:paraId="2A292FDF" w14:textId="77777777" w:rsidTr="00C33A69">
        <w:trPr>
          <w:trHeight w:val="144"/>
        </w:trPr>
        <w:tc>
          <w:tcPr>
            <w:tcW w:w="3060" w:type="dxa"/>
          </w:tcPr>
          <w:p w14:paraId="4BC4E78B" w14:textId="4BAC7DBF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A91E90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A91E90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18407F"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           ตามส่วนงาน</w:t>
            </w:r>
          </w:p>
        </w:tc>
        <w:tc>
          <w:tcPr>
            <w:tcW w:w="630" w:type="dxa"/>
            <w:vAlign w:val="bottom"/>
          </w:tcPr>
          <w:p w14:paraId="5BF39909" w14:textId="790DDBE6" w:rsidR="002E377F" w:rsidRPr="00A91E90" w:rsidRDefault="00500B34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236" w:type="dxa"/>
            <w:vAlign w:val="bottom"/>
          </w:tcPr>
          <w:p w14:paraId="2B42CA6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C5CC7D6" w14:textId="28D072CE" w:rsidR="002E377F" w:rsidRPr="00A91E90" w:rsidRDefault="008C68C2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236" w:type="dxa"/>
            <w:gridSpan w:val="2"/>
            <w:vAlign w:val="bottom"/>
          </w:tcPr>
          <w:p w14:paraId="4E6B297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022BA70" w14:textId="43B7C826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36" w:type="dxa"/>
            <w:vAlign w:val="bottom"/>
          </w:tcPr>
          <w:p w14:paraId="4F5705F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588DE107" w14:textId="754CC7CB" w:rsidR="002E377F" w:rsidRPr="00A91E90" w:rsidRDefault="008C68C2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36" w:type="dxa"/>
            <w:gridSpan w:val="2"/>
            <w:vAlign w:val="bottom"/>
          </w:tcPr>
          <w:p w14:paraId="1A422B48" w14:textId="1D3B7049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7831ED7" w14:textId="43D12E9B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6" w:type="dxa"/>
            <w:vAlign w:val="bottom"/>
          </w:tcPr>
          <w:p w14:paraId="4B1D7B1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C4310B4" w14:textId="7EFBDE62" w:rsidR="002E377F" w:rsidRPr="00A91E90" w:rsidRDefault="00BF1760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55FEA627" w14:textId="194F8230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052C241" w14:textId="7A5B5B0F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(32)</w:t>
            </w:r>
          </w:p>
        </w:tc>
        <w:tc>
          <w:tcPr>
            <w:tcW w:w="236" w:type="dxa"/>
            <w:vAlign w:val="bottom"/>
          </w:tcPr>
          <w:p w14:paraId="3BB602A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4F06F27" w14:textId="6658D0A0" w:rsidR="002E377F" w:rsidRPr="00A91E90" w:rsidRDefault="00BF1760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39015019" w14:textId="481E13F5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539137E" w14:textId="19AE888B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236" w:type="dxa"/>
            <w:vAlign w:val="bottom"/>
          </w:tcPr>
          <w:p w14:paraId="19AD7CC7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F989405" w14:textId="29C79E8E" w:rsidR="002E377F" w:rsidRPr="00A91E90" w:rsidRDefault="008C68C2" w:rsidP="008C6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236" w:type="dxa"/>
            <w:gridSpan w:val="2"/>
            <w:vAlign w:val="bottom"/>
          </w:tcPr>
          <w:p w14:paraId="0B73405D" w14:textId="116A9716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F78DA45" w14:textId="21867608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(22)</w:t>
            </w:r>
          </w:p>
        </w:tc>
        <w:tc>
          <w:tcPr>
            <w:tcW w:w="236" w:type="dxa"/>
            <w:vAlign w:val="bottom"/>
          </w:tcPr>
          <w:p w14:paraId="3A5A628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882D09A" w14:textId="2C68A43D" w:rsidR="002E377F" w:rsidRPr="00A91E90" w:rsidRDefault="00BF1760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0D896B9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BF0D91D" w14:textId="21D44B93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236" w:type="dxa"/>
            <w:vAlign w:val="bottom"/>
          </w:tcPr>
          <w:p w14:paraId="11C6314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7B5C9766" w14:textId="3B14D90C" w:rsidR="002E377F" w:rsidRPr="00A91E90" w:rsidRDefault="008C68C2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</w:tr>
      <w:tr w:rsidR="002E377F" w:rsidRPr="00A91E90" w14:paraId="45A63823" w14:textId="77777777" w:rsidTr="00C33A69">
        <w:trPr>
          <w:trHeight w:val="144"/>
        </w:trPr>
        <w:tc>
          <w:tcPr>
            <w:tcW w:w="3060" w:type="dxa"/>
          </w:tcPr>
          <w:p w14:paraId="0789D86A" w14:textId="2637875E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จำนวนที่ไม่ได้ปันส่วน</w:t>
            </w:r>
          </w:p>
        </w:tc>
        <w:tc>
          <w:tcPr>
            <w:tcW w:w="630" w:type="dxa"/>
            <w:vAlign w:val="bottom"/>
          </w:tcPr>
          <w:p w14:paraId="4E40016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8263F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D41161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F9BF76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C32C77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1A0F0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29BF0BE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CEE08C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02D2C32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4E0D7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A95B6DC" w14:textId="4508D131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389C00" w14:textId="33E4D5E2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23D4CD9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E06DD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95D2227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E2A7693" w14:textId="56E4FA24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13C561E0" w14:textId="026A96DE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64898D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A1CD22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B76F7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E3C431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8E74DF6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CA6801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8D45F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8C179A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165F27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1F13621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2E71" w:rsidRPr="00A91E90" w14:paraId="18B400F9" w14:textId="77777777" w:rsidTr="00C33A69">
        <w:trPr>
          <w:trHeight w:val="144"/>
        </w:trPr>
        <w:tc>
          <w:tcPr>
            <w:tcW w:w="3060" w:type="dxa"/>
          </w:tcPr>
          <w:p w14:paraId="0668EC13" w14:textId="77EDBD44" w:rsidR="00102E71" w:rsidRPr="00A91E90" w:rsidRDefault="00102E71" w:rsidP="00102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B2322D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</w:t>
            </w: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630" w:type="dxa"/>
            <w:vAlign w:val="bottom"/>
          </w:tcPr>
          <w:p w14:paraId="023543A9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0716B0F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A24EEED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5EEC7B9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1470E4F1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0BB822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3EA3CE3D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2BC47E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031DD072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9D26182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6F385A2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5A5452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F6197AA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0458B6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7CBECA6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5426E6D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20932870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8830630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5912D70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88FEE7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5BA795E5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72E51F3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70AB65C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102D484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49FB7C6" w14:textId="68641D9E" w:rsidR="00102E71" w:rsidRPr="00A91E90" w:rsidRDefault="006B6F51" w:rsidP="006B6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  <w:vAlign w:val="bottom"/>
          </w:tcPr>
          <w:p w14:paraId="2E5A0F62" w14:textId="77777777" w:rsidR="00102E71" w:rsidRPr="00A91E90" w:rsidRDefault="00102E7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500CDE2B" w14:textId="24B23BC5" w:rsidR="00102E71" w:rsidRPr="00A91E90" w:rsidRDefault="00016506" w:rsidP="00016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2E377F" w:rsidRPr="00A91E90" w14:paraId="78B44704" w14:textId="77777777" w:rsidTr="00C33A69">
        <w:trPr>
          <w:trHeight w:val="144"/>
        </w:trPr>
        <w:tc>
          <w:tcPr>
            <w:tcW w:w="3060" w:type="dxa"/>
          </w:tcPr>
          <w:p w14:paraId="3EB7521A" w14:textId="41C76909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630" w:type="dxa"/>
            <w:vAlign w:val="bottom"/>
          </w:tcPr>
          <w:p w14:paraId="19D58CB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84D83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368BB74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EC57C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6CF0A397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6C0D56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0EC8EDA7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46AE4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5497A9C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5510F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9596A5F" w14:textId="538F163D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51C97A" w14:textId="04C164DA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3D806DA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BA30FD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66820A4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BBA778" w14:textId="467736E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55AB34CC" w14:textId="7CE6E3BC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4154A0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FC5D92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4290C4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5C9E35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22E2E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E68C75D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B4FAC6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E055C6B" w14:textId="528B90D7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36" w:type="dxa"/>
            <w:vAlign w:val="bottom"/>
          </w:tcPr>
          <w:p w14:paraId="4EB72A3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3DB8CC5" w14:textId="61A32354" w:rsidR="002E377F" w:rsidRPr="00A91E90" w:rsidRDefault="0054079B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377F" w:rsidRPr="00A91E90" w14:paraId="003B3235" w14:textId="77777777" w:rsidTr="00C33A69">
        <w:trPr>
          <w:trHeight w:val="144"/>
        </w:trPr>
        <w:tc>
          <w:tcPr>
            <w:tcW w:w="3060" w:type="dxa"/>
          </w:tcPr>
          <w:p w14:paraId="58A01CFD" w14:textId="01704153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8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  <w:vAlign w:val="bottom"/>
          </w:tcPr>
          <w:p w14:paraId="1184FB5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ABF66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117A7A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8879C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45B4B0A4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FE96C4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78EAC9E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5DBE5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395C42C2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29E3A4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379F1EE" w14:textId="61793975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251CB3C" w14:textId="56529CFF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C36686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96FC2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9B092E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F15895" w14:textId="25D1B8F0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76EEAEE9" w14:textId="7A149050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B912F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01A2E9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79C63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65B6461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AC7A6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FDF9A1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27C07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701094F0" w14:textId="2C5FE45F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(18)</w:t>
            </w:r>
          </w:p>
        </w:tc>
        <w:tc>
          <w:tcPr>
            <w:tcW w:w="236" w:type="dxa"/>
            <w:vAlign w:val="bottom"/>
          </w:tcPr>
          <w:p w14:paraId="472E9BF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vAlign w:val="bottom"/>
          </w:tcPr>
          <w:p w14:paraId="62235330" w14:textId="0E18E367" w:rsidR="002E377F" w:rsidRPr="00A91E90" w:rsidRDefault="0054079B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C68C2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2E377F" w:rsidRPr="00A91E90" w14:paraId="254B1FB4" w14:textId="77777777" w:rsidTr="00A13C24">
        <w:trPr>
          <w:trHeight w:val="144"/>
        </w:trPr>
        <w:tc>
          <w:tcPr>
            <w:tcW w:w="3060" w:type="dxa"/>
          </w:tcPr>
          <w:p w14:paraId="0DC9DC18" w14:textId="7D97C92B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630" w:type="dxa"/>
            <w:vAlign w:val="bottom"/>
          </w:tcPr>
          <w:p w14:paraId="140D3C3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CCE0D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0DAEC3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A54F86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5E8BB7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C6BDBB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60D879A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FA54C86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6375929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059A04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0865406" w14:textId="0B2DE061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C0FAA0" w14:textId="18430F0E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4730E7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B1A2FB7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7A6868B2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9FA081" w14:textId="0601495F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655BB3F9" w14:textId="22E00800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144E5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80F501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E80DB20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006320C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5EC8CE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EE6D01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C8E2F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00B8A9FA" w14:textId="75C8D824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475D99C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bottom w:val="single" w:sz="4" w:space="0" w:color="auto"/>
            </w:tcBorders>
            <w:vAlign w:val="bottom"/>
          </w:tcPr>
          <w:p w14:paraId="6CE1962D" w14:textId="1C4D153B" w:rsidR="002E377F" w:rsidRPr="00A91E90" w:rsidRDefault="0054079B" w:rsidP="005407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2E377F" w:rsidRPr="00A91E90" w14:paraId="25E53B87" w14:textId="77777777" w:rsidTr="00A13C24">
        <w:trPr>
          <w:trHeight w:val="144"/>
        </w:trPr>
        <w:tc>
          <w:tcPr>
            <w:tcW w:w="3060" w:type="dxa"/>
          </w:tcPr>
          <w:p w14:paraId="3B086295" w14:textId="25E1E366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91E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630" w:type="dxa"/>
            <w:vAlign w:val="bottom"/>
          </w:tcPr>
          <w:p w14:paraId="4BBAC33F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6E12EE9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7D1977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AD26A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33B157E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86BE7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dxa"/>
            <w:gridSpan w:val="2"/>
            <w:vAlign w:val="bottom"/>
          </w:tcPr>
          <w:p w14:paraId="0D46C5BD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81AE18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9" w:type="dxa"/>
            <w:vAlign w:val="bottom"/>
          </w:tcPr>
          <w:p w14:paraId="7500C421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03EBD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9711808" w14:textId="43F285CD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F1C8E97" w14:textId="2C522C7E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4AD850C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EEAC146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4DE5A9A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D4E0A2" w14:textId="128574CB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3" w:type="dxa"/>
            <w:vAlign w:val="bottom"/>
          </w:tcPr>
          <w:p w14:paraId="35973A21" w14:textId="11DD1755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59DE6D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5ACD02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BADF35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vAlign w:val="bottom"/>
          </w:tcPr>
          <w:p w14:paraId="1911C913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A5BA90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9715F0C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58047B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DA92" w14:textId="13E87C2F" w:rsidR="002E377F" w:rsidRPr="00A91E90" w:rsidRDefault="006B6F51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236" w:type="dxa"/>
            <w:vAlign w:val="bottom"/>
          </w:tcPr>
          <w:p w14:paraId="5FBDDE7E" w14:textId="77777777" w:rsidR="002E377F" w:rsidRPr="00A91E90" w:rsidRDefault="002E377F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D5E3E" w14:textId="66C96959" w:rsidR="002E377F" w:rsidRPr="00A91E90" w:rsidRDefault="008C68C2" w:rsidP="002E3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</w:p>
        </w:tc>
      </w:tr>
    </w:tbl>
    <w:p w14:paraId="791F36CD" w14:textId="7149612F" w:rsidR="008D4758" w:rsidRPr="00A91E90" w:rsidRDefault="008D475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D8642BF" w14:textId="057935A5" w:rsidR="008D4758" w:rsidRPr="00A91E90" w:rsidRDefault="008D47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A91E9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60BB65D" w14:textId="77777777" w:rsidR="003A4C7C" w:rsidRPr="00A91E90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3A4C7C" w:rsidRPr="00A91E90" w:rsidSect="00B43379">
          <w:headerReference w:type="default" r:id="rId15"/>
          <w:footerReference w:type="default" r:id="rId16"/>
          <w:pgSz w:w="16834" w:h="11909" w:orient="landscape" w:code="9"/>
          <w:pgMar w:top="691" w:right="1152" w:bottom="576" w:left="1080" w:header="720" w:footer="720" w:gutter="0"/>
          <w:cols w:space="720"/>
          <w:docGrid w:linePitch="360"/>
        </w:sectPr>
      </w:pPr>
    </w:p>
    <w:p w14:paraId="30659AE5" w14:textId="5B2AC7B3" w:rsidR="001F0E9E" w:rsidRDefault="001F0E9E" w:rsidP="00A84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lastRenderedPageBreak/>
        <w:t>เงินปันผล</w:t>
      </w:r>
    </w:p>
    <w:p w14:paraId="5C990BCB" w14:textId="77777777" w:rsidR="002926CC" w:rsidRPr="002926CC" w:rsidRDefault="002926CC" w:rsidP="002926CC"/>
    <w:tbl>
      <w:tblPr>
        <w:tblStyle w:val="TableGrid"/>
        <w:tblW w:w="896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710"/>
        <w:gridCol w:w="1746"/>
        <w:gridCol w:w="1066"/>
        <w:gridCol w:w="231"/>
        <w:gridCol w:w="1152"/>
      </w:tblGrid>
      <w:tr w:rsidR="001F0E9E" w:rsidRPr="00B22308" w14:paraId="7D6DC924" w14:textId="77777777" w:rsidTr="007059F2">
        <w:trPr>
          <w:tblHeader/>
        </w:trPr>
        <w:tc>
          <w:tcPr>
            <w:tcW w:w="3060" w:type="dxa"/>
            <w:vAlign w:val="bottom"/>
          </w:tcPr>
          <w:p w14:paraId="749104F6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A783DEF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46" w:type="dxa"/>
            <w:vAlign w:val="bottom"/>
          </w:tcPr>
          <w:p w14:paraId="71ED01AB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2C65E31A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5BC61829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999D42E" w14:textId="77777777" w:rsidR="001F0E9E" w:rsidRPr="007059F2" w:rsidDel="00D43E7A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จำนวนเงิน</w:t>
            </w:r>
          </w:p>
        </w:tc>
      </w:tr>
      <w:tr w:rsidR="001F0E9E" w:rsidRPr="00B22308" w14:paraId="434B7463" w14:textId="77777777" w:rsidTr="007059F2">
        <w:trPr>
          <w:tblHeader/>
        </w:trPr>
        <w:tc>
          <w:tcPr>
            <w:tcW w:w="3060" w:type="dxa"/>
          </w:tcPr>
          <w:p w14:paraId="77CA6183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2A0BCD1C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46" w:type="dxa"/>
          </w:tcPr>
          <w:p w14:paraId="21C88204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6" w:type="dxa"/>
          </w:tcPr>
          <w:p w14:paraId="24309AF0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77B4A79A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88EA48C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59F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F0E9E" w:rsidRPr="00B22308" w14:paraId="667C6117" w14:textId="77777777" w:rsidTr="007059F2">
        <w:tc>
          <w:tcPr>
            <w:tcW w:w="3060" w:type="dxa"/>
          </w:tcPr>
          <w:p w14:paraId="40BCD886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710" w:type="dxa"/>
          </w:tcPr>
          <w:p w14:paraId="27CB6F5D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427BFEBA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29E80B66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460A1C20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CE5C9D3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0E9E" w:rsidRPr="00B22308" w14:paraId="79AB58E2" w14:textId="77777777" w:rsidTr="007059F2">
        <w:tc>
          <w:tcPr>
            <w:tcW w:w="3060" w:type="dxa"/>
          </w:tcPr>
          <w:p w14:paraId="4CA5AD76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เงินปันผลประจำปี</w:t>
            </w:r>
            <w:r w:rsidRPr="007059F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710" w:type="dxa"/>
          </w:tcPr>
          <w:p w14:paraId="0AFC563F" w14:textId="76603AFC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7059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7059F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46" w:type="dxa"/>
          </w:tcPr>
          <w:p w14:paraId="0D856237" w14:textId="321EE4FA" w:rsidR="001F0E9E" w:rsidRPr="007059F2" w:rsidRDefault="00EF7DB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 xml:space="preserve">26 </w:t>
            </w:r>
            <w:r w:rsidRPr="007059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059F2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66" w:type="dxa"/>
          </w:tcPr>
          <w:p w14:paraId="51159BB7" w14:textId="72EF642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 w:hint="cs"/>
                <w:sz w:val="28"/>
                <w:szCs w:val="28"/>
                <w:cs/>
              </w:rPr>
              <w:t>0.</w:t>
            </w:r>
            <w:r w:rsidR="00EF7DBE" w:rsidRPr="007059F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31" w:type="dxa"/>
          </w:tcPr>
          <w:p w14:paraId="45039D1D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36AF2F03" w14:textId="135A101B" w:rsidR="001F0E9E" w:rsidRPr="007059F2" w:rsidRDefault="00EF7DB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059F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F0E9E" w:rsidRPr="00022D7B" w14:paraId="1F02DEC8" w14:textId="77777777" w:rsidTr="007059F2">
        <w:tc>
          <w:tcPr>
            <w:tcW w:w="3060" w:type="dxa"/>
          </w:tcPr>
          <w:p w14:paraId="4564881C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3CC66733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2271DEE1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05801EEE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1F2F44FD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3765E0C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E9E" w:rsidRPr="00B22308" w14:paraId="2A85A9C5" w14:textId="77777777" w:rsidTr="007059F2">
        <w:tc>
          <w:tcPr>
            <w:tcW w:w="3060" w:type="dxa"/>
          </w:tcPr>
          <w:p w14:paraId="4C297233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9F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710" w:type="dxa"/>
          </w:tcPr>
          <w:p w14:paraId="6D0EFCAB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746" w:type="dxa"/>
          </w:tcPr>
          <w:p w14:paraId="73002CC5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8C27D1F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" w:type="dxa"/>
          </w:tcPr>
          <w:p w14:paraId="0846FC56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64B1C33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0E9E" w:rsidRPr="00B22308" w14:paraId="7AFCC1BB" w14:textId="77777777" w:rsidTr="007059F2">
        <w:tc>
          <w:tcPr>
            <w:tcW w:w="3060" w:type="dxa"/>
          </w:tcPr>
          <w:p w14:paraId="64CEAADA" w14:textId="7B0C02B4" w:rsidR="001F0E9E" w:rsidRPr="007059F2" w:rsidRDefault="00EF7DB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เงินปันผลประจำปี</w:t>
            </w:r>
            <w:r w:rsidRPr="007059F2">
              <w:rPr>
                <w:rFonts w:asciiTheme="majorBidi" w:hAnsiTheme="majorBidi" w:cstheme="majorBidi"/>
                <w:sz w:val="28"/>
                <w:szCs w:val="28"/>
              </w:rPr>
              <w:t xml:space="preserve"> 2567</w:t>
            </w:r>
          </w:p>
        </w:tc>
        <w:tc>
          <w:tcPr>
            <w:tcW w:w="1710" w:type="dxa"/>
          </w:tcPr>
          <w:p w14:paraId="677D678D" w14:textId="2350D88B" w:rsidR="001F0E9E" w:rsidRPr="007059F2" w:rsidRDefault="00EF7DB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7059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7059F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46" w:type="dxa"/>
          </w:tcPr>
          <w:p w14:paraId="50FA7DD0" w14:textId="4E42D7B9" w:rsidR="001F0E9E" w:rsidRPr="007059F2" w:rsidRDefault="00EF7DB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shd w:val="clear" w:color="auto" w:fill="D9D9D9" w:themeFill="background1" w:themeFillShade="D9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7059F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7059F2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6" w:type="dxa"/>
          </w:tcPr>
          <w:p w14:paraId="34B97C7D" w14:textId="1DCF6D11" w:rsidR="001F0E9E" w:rsidRPr="007059F2" w:rsidRDefault="00EF7DB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231" w:type="dxa"/>
          </w:tcPr>
          <w:p w14:paraId="4AE99EC7" w14:textId="77777777" w:rsidR="001F0E9E" w:rsidRPr="007059F2" w:rsidRDefault="001F0E9E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7F7D0A30" w14:textId="78BCFD3E" w:rsidR="001F0E9E" w:rsidRPr="007059F2" w:rsidRDefault="00FD6AB4" w:rsidP="00A27B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059F2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03342CA9" w14:textId="77777777" w:rsidR="001F0E9E" w:rsidRPr="001F0E9E" w:rsidRDefault="001F0E9E" w:rsidP="001F0E9E">
      <w:pPr>
        <w:rPr>
          <w:rFonts w:cstheme="minorBidi"/>
          <w:lang w:val="th-TH"/>
        </w:rPr>
      </w:pPr>
    </w:p>
    <w:p w14:paraId="2BBC3DCA" w14:textId="659F6EAC" w:rsidR="00760B14" w:rsidRPr="00A84C8E" w:rsidRDefault="00202B12" w:rsidP="00A84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84C8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0A6A81CE" w14:textId="77777777" w:rsidR="005D24CF" w:rsidRPr="00F51012" w:rsidRDefault="005D24CF" w:rsidP="00F51012">
      <w:pPr>
        <w:rPr>
          <w:rFonts w:cstheme="minorBidi"/>
          <w:lang w:val="th-TH"/>
        </w:rPr>
      </w:pPr>
    </w:p>
    <w:p w14:paraId="2FFCE2A9" w14:textId="13903EC5" w:rsidR="007548E4" w:rsidRPr="00A84C8E" w:rsidRDefault="007548E4" w:rsidP="00A8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A84C8E">
        <w:rPr>
          <w:rFonts w:asciiTheme="majorBidi" w:hAnsiTheme="majorBidi" w:cstheme="majorBidi"/>
          <w:spacing w:val="-4"/>
          <w:sz w:val="28"/>
          <w:szCs w:val="28"/>
          <w:cs/>
        </w:rPr>
        <w:t>สินทรัพย์ทางการเงินและหนี้สินทางการเงินที่วัดมูลค่าด้วยราคาทุนตัดจำหน่ายมีมูลค่าตามบัญชีใกล้เคียงกับมูลค่ายุติธรรมอย่างสมเหตุสมผล</w:t>
      </w:r>
    </w:p>
    <w:p w14:paraId="59E8AF65" w14:textId="483E7E43" w:rsidR="00DA0685" w:rsidRPr="00F51012" w:rsidRDefault="00DA0685" w:rsidP="00F51012">
      <w:pPr>
        <w:rPr>
          <w:rFonts w:cstheme="minorBidi"/>
          <w:lang w:val="th-TH"/>
        </w:rPr>
      </w:pPr>
    </w:p>
    <w:p w14:paraId="66842F74" w14:textId="72F6347D" w:rsidR="00804175" w:rsidRPr="00A84C8E" w:rsidRDefault="00804175" w:rsidP="00A84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A84C8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D5A78EA" w14:textId="77777777" w:rsidR="00155971" w:rsidRPr="00F51012" w:rsidRDefault="00155971" w:rsidP="00F51012">
      <w:pPr>
        <w:rPr>
          <w:rFonts w:cstheme="minorBidi"/>
          <w:lang w:val="th-TH"/>
        </w:rPr>
      </w:pPr>
    </w:p>
    <w:tbl>
      <w:tblPr>
        <w:tblW w:w="891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A75C8E" w:rsidRPr="00A84C8E" w14:paraId="1884D884" w14:textId="77777777" w:rsidTr="00ED0422">
        <w:trPr>
          <w:trHeight w:val="659"/>
          <w:tblHeader/>
        </w:trPr>
        <w:tc>
          <w:tcPr>
            <w:tcW w:w="3433" w:type="pct"/>
            <w:vAlign w:val="bottom"/>
          </w:tcPr>
          <w:p w14:paraId="4F0EC937" w14:textId="17DBFE73" w:rsidR="00A75C8E" w:rsidRPr="00A84C8E" w:rsidRDefault="00A75C8E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85507"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0A6668"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0A6668"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685507"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708" w:type="pct"/>
            <w:vAlign w:val="bottom"/>
          </w:tcPr>
          <w:p w14:paraId="3CE041CF" w14:textId="3D011F23" w:rsidR="00A75C8E" w:rsidRPr="00A84C8E" w:rsidRDefault="00A75C8E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C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  <w:vAlign w:val="bottom"/>
          </w:tcPr>
          <w:p w14:paraId="024979B8" w14:textId="77777777" w:rsidR="00A75C8E" w:rsidRPr="00A84C8E" w:rsidRDefault="00A75C8E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vAlign w:val="bottom"/>
          </w:tcPr>
          <w:p w14:paraId="5F9A6D2E" w14:textId="77777777" w:rsidR="00A75C8E" w:rsidRPr="00A84C8E" w:rsidRDefault="00A75C8E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C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38023053" w:rsidR="00A75C8E" w:rsidRPr="00A84C8E" w:rsidRDefault="00A75C8E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84C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75C8E" w:rsidRPr="00A84C8E" w14:paraId="40A6F109" w14:textId="77777777" w:rsidTr="00ED0422">
        <w:trPr>
          <w:tblHeader/>
        </w:trPr>
        <w:tc>
          <w:tcPr>
            <w:tcW w:w="3433" w:type="pct"/>
          </w:tcPr>
          <w:p w14:paraId="692671D5" w14:textId="77777777" w:rsidR="00A75C8E" w:rsidRPr="00A84C8E" w:rsidRDefault="00A75C8E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7" w:type="pct"/>
            <w:gridSpan w:val="3"/>
          </w:tcPr>
          <w:p w14:paraId="3A71F3E8" w14:textId="7B7C195B" w:rsidR="00A75C8E" w:rsidRPr="00A84C8E" w:rsidRDefault="00685507" w:rsidP="00A84C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84C8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7548E4" w:rsidRPr="00A84C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</w:t>
            </w:r>
            <w:r w:rsidR="00A75C8E" w:rsidRPr="00A84C8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นบาท</w:t>
            </w:r>
            <w:r w:rsidRPr="00A84C8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75C8E" w:rsidRPr="00A84C8E" w14:paraId="5938BD3B" w14:textId="77777777" w:rsidTr="00ED0422">
        <w:tc>
          <w:tcPr>
            <w:tcW w:w="3433" w:type="pct"/>
          </w:tcPr>
          <w:p w14:paraId="60FE7E7B" w14:textId="431606F7" w:rsidR="00A75C8E" w:rsidRPr="00A84C8E" w:rsidRDefault="00A75C8E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="00D171E5" w:rsidRPr="00A84C8E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highlight w:val="cyan"/>
                <w:cs/>
              </w:rPr>
              <w:t xml:space="preserve"> </w:t>
            </w:r>
          </w:p>
        </w:tc>
        <w:tc>
          <w:tcPr>
            <w:tcW w:w="708" w:type="pct"/>
          </w:tcPr>
          <w:p w14:paraId="1E472F6B" w14:textId="77777777" w:rsidR="00A75C8E" w:rsidRPr="00A84C8E" w:rsidRDefault="00A75C8E" w:rsidP="00A84C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2BF2E394" w14:textId="77777777" w:rsidR="00A75C8E" w:rsidRPr="00A84C8E" w:rsidRDefault="00A75C8E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20117817" w14:textId="77777777" w:rsidR="00A75C8E" w:rsidRPr="00A84C8E" w:rsidRDefault="00A75C8E" w:rsidP="00A84C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55A8F" w:rsidRPr="00A84C8E" w14:paraId="67B0BA7E" w14:textId="77777777" w:rsidTr="00ED0422">
        <w:tc>
          <w:tcPr>
            <w:tcW w:w="3433" w:type="pct"/>
          </w:tcPr>
          <w:p w14:paraId="133818A3" w14:textId="74B4813D" w:rsidR="00855A8F" w:rsidRPr="00A84C8E" w:rsidRDefault="00B45D94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8E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708" w:type="pct"/>
          </w:tcPr>
          <w:p w14:paraId="62BC35A3" w14:textId="6F89A723" w:rsidR="00855A8F" w:rsidRPr="00A84C8E" w:rsidRDefault="00483091" w:rsidP="00A84C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3091">
              <w:rPr>
                <w:rFonts w:asciiTheme="majorBidi" w:hAnsiTheme="majorBidi" w:cstheme="majorBidi"/>
                <w:sz w:val="28"/>
                <w:szCs w:val="28"/>
              </w:rPr>
              <w:t>9,574</w:t>
            </w:r>
          </w:p>
        </w:tc>
        <w:tc>
          <w:tcPr>
            <w:tcW w:w="135" w:type="pct"/>
          </w:tcPr>
          <w:p w14:paraId="69628FD8" w14:textId="77777777" w:rsidR="00855A8F" w:rsidRPr="00A84C8E" w:rsidRDefault="00855A8F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05354550" w14:textId="0D833D8F" w:rsidR="00855A8F" w:rsidRPr="00A84C8E" w:rsidRDefault="00B65FFA" w:rsidP="00A84C8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B65FFA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</w:tr>
      <w:tr w:rsidR="00B45D94" w:rsidRPr="00A84C8E" w14:paraId="24085DCA" w14:textId="77777777" w:rsidTr="00ED0422">
        <w:tc>
          <w:tcPr>
            <w:tcW w:w="3433" w:type="pct"/>
          </w:tcPr>
          <w:p w14:paraId="6B21EF45" w14:textId="5CA85ECF" w:rsidR="00B45D94" w:rsidRPr="00A84C8E" w:rsidRDefault="00B45D94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8E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708" w:type="pct"/>
          </w:tcPr>
          <w:p w14:paraId="0FE51B10" w14:textId="4FFF552C" w:rsidR="00B45D94" w:rsidRPr="00A84C8E" w:rsidRDefault="00483091" w:rsidP="00A84C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057220">
              <w:rPr>
                <w:rFonts w:asciiTheme="majorBidi" w:hAnsiTheme="majorBidi" w:cstheme="majorBidi"/>
                <w:sz w:val="28"/>
                <w:szCs w:val="28"/>
              </w:rPr>
              <w:t>13,657</w:t>
            </w:r>
          </w:p>
        </w:tc>
        <w:tc>
          <w:tcPr>
            <w:tcW w:w="135" w:type="pct"/>
          </w:tcPr>
          <w:p w14:paraId="634BE4FD" w14:textId="77777777" w:rsidR="00B45D94" w:rsidRPr="00A84C8E" w:rsidRDefault="00B45D94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719CB63E" w14:textId="13F5A71B" w:rsidR="00B45D94" w:rsidRPr="00A84C8E" w:rsidRDefault="00483091" w:rsidP="00A84C8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83091">
              <w:rPr>
                <w:rFonts w:asciiTheme="majorBidi" w:hAnsiTheme="majorBidi" w:cstheme="majorBidi"/>
                <w:sz w:val="28"/>
                <w:szCs w:val="28"/>
              </w:rPr>
              <w:t>13,657</w:t>
            </w:r>
          </w:p>
        </w:tc>
      </w:tr>
      <w:tr w:rsidR="00855A8F" w:rsidRPr="00A84C8E" w14:paraId="2C99331D" w14:textId="77777777" w:rsidTr="00ED0422">
        <w:tc>
          <w:tcPr>
            <w:tcW w:w="3433" w:type="pct"/>
          </w:tcPr>
          <w:p w14:paraId="480BF2C0" w14:textId="77777777" w:rsidR="00855A8F" w:rsidRPr="00A84C8E" w:rsidRDefault="00855A8F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84C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6786BCB0" w14:textId="7AAAAD01" w:rsidR="00855A8F" w:rsidRPr="00A84C8E" w:rsidRDefault="00D55596" w:rsidP="00A84C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23,231</w:t>
            </w:r>
          </w:p>
        </w:tc>
        <w:tc>
          <w:tcPr>
            <w:tcW w:w="135" w:type="pct"/>
          </w:tcPr>
          <w:p w14:paraId="3701937D" w14:textId="77777777" w:rsidR="00855A8F" w:rsidRPr="00A84C8E" w:rsidRDefault="00855A8F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5283FD4C" w14:textId="0FA9E765" w:rsidR="00855A8F" w:rsidRPr="00A84C8E" w:rsidRDefault="00D6255F" w:rsidP="00A84C8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18,240</w:t>
            </w:r>
          </w:p>
        </w:tc>
      </w:tr>
      <w:tr w:rsidR="00997FF9" w:rsidRPr="00A84C8E" w14:paraId="744EC643" w14:textId="77777777" w:rsidTr="00ED0422">
        <w:tc>
          <w:tcPr>
            <w:tcW w:w="3433" w:type="pct"/>
          </w:tcPr>
          <w:p w14:paraId="3C067089" w14:textId="77777777" w:rsidR="00997FF9" w:rsidRPr="00A84C8E" w:rsidRDefault="00997FF9" w:rsidP="00A84C8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5E180CA9" w14:textId="77777777" w:rsidR="00997FF9" w:rsidRPr="00A84C8E" w:rsidRDefault="00997FF9" w:rsidP="00A84C8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pct"/>
          </w:tcPr>
          <w:p w14:paraId="5BAAA7E1" w14:textId="77777777" w:rsidR="00997FF9" w:rsidRPr="00A84C8E" w:rsidRDefault="00997FF9" w:rsidP="00A84C8E">
            <w:pPr>
              <w:pStyle w:val="NoSpacing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3CF73F93" w14:textId="77777777" w:rsidR="00997FF9" w:rsidRPr="00A84C8E" w:rsidRDefault="00997FF9" w:rsidP="00A84C8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7FF9" w:rsidRPr="00A84C8E" w14:paraId="510201CA" w14:textId="77777777" w:rsidTr="00ED0422">
        <w:tc>
          <w:tcPr>
            <w:tcW w:w="3433" w:type="pct"/>
          </w:tcPr>
          <w:p w14:paraId="61DDA8A6" w14:textId="5CE991E9" w:rsidR="00997FF9" w:rsidRPr="00A84C8E" w:rsidRDefault="00997FF9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  <w:r w:rsidR="00532D42" w:rsidRPr="00A84C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08" w:type="pct"/>
          </w:tcPr>
          <w:p w14:paraId="0F9BC957" w14:textId="77777777" w:rsidR="00997FF9" w:rsidRPr="00A84C8E" w:rsidRDefault="00997FF9" w:rsidP="00A84C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" w:type="pct"/>
          </w:tcPr>
          <w:p w14:paraId="6687CAB2" w14:textId="77777777" w:rsidR="00997FF9" w:rsidRPr="00A84C8E" w:rsidRDefault="00997FF9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4" w:type="pct"/>
          </w:tcPr>
          <w:p w14:paraId="0278026F" w14:textId="77777777" w:rsidR="00997FF9" w:rsidRPr="00A84C8E" w:rsidRDefault="00997FF9" w:rsidP="00A84C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7820" w:rsidRPr="00A84C8E" w14:paraId="33A771D2" w14:textId="77777777" w:rsidTr="00ED0422">
        <w:tc>
          <w:tcPr>
            <w:tcW w:w="3433" w:type="pct"/>
          </w:tcPr>
          <w:p w14:paraId="4AC0957E" w14:textId="63F4F42D" w:rsidR="00BE7820" w:rsidRPr="00A84C8E" w:rsidRDefault="001C4805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84C8E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D71884" w:rsidRPr="00A84C8E">
              <w:rPr>
                <w:rFonts w:asciiTheme="majorBidi" w:hAnsiTheme="majorBidi" w:cstheme="majorBidi"/>
                <w:sz w:val="28"/>
                <w:szCs w:val="28"/>
                <w:cs/>
              </w:rPr>
              <w:t>เช่าระยะสั้น</w:t>
            </w:r>
          </w:p>
        </w:tc>
        <w:tc>
          <w:tcPr>
            <w:tcW w:w="708" w:type="pct"/>
          </w:tcPr>
          <w:p w14:paraId="5933D079" w14:textId="3846A7D3" w:rsidR="00BE7820" w:rsidRPr="00A84C8E" w:rsidRDefault="001E61D0" w:rsidP="00A84C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E61D0">
              <w:rPr>
                <w:rFonts w:asciiTheme="majorBidi" w:hAnsiTheme="majorBidi" w:cstheme="majorBidi"/>
                <w:sz w:val="28"/>
                <w:szCs w:val="28"/>
              </w:rPr>
              <w:t>14,308</w:t>
            </w:r>
          </w:p>
        </w:tc>
        <w:tc>
          <w:tcPr>
            <w:tcW w:w="135" w:type="pct"/>
          </w:tcPr>
          <w:p w14:paraId="33D199A9" w14:textId="77777777" w:rsidR="00BE7820" w:rsidRPr="00A84C8E" w:rsidRDefault="00BE7820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724" w:type="pct"/>
          </w:tcPr>
          <w:p w14:paraId="0B00AADC" w14:textId="0CA78EA3" w:rsidR="00BE7820" w:rsidRPr="00A84C8E" w:rsidRDefault="00EA5399" w:rsidP="00A84C8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EA5399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2,994</w:t>
            </w:r>
          </w:p>
        </w:tc>
      </w:tr>
      <w:tr w:rsidR="00720ED4" w:rsidRPr="00A84C8E" w14:paraId="4D6C55E2" w14:textId="77777777" w:rsidTr="00ED0422">
        <w:tc>
          <w:tcPr>
            <w:tcW w:w="3433" w:type="pct"/>
          </w:tcPr>
          <w:p w14:paraId="1E5436A0" w14:textId="2632E7DA" w:rsidR="00720ED4" w:rsidRPr="00A84C8E" w:rsidRDefault="00720ED4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A84C8E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708" w:type="pct"/>
          </w:tcPr>
          <w:p w14:paraId="1FC0635B" w14:textId="7A7CF4B5" w:rsidR="00720ED4" w:rsidRPr="00A84C8E" w:rsidRDefault="00E54F39" w:rsidP="00A84C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54F3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22,615</w:t>
            </w:r>
          </w:p>
        </w:tc>
        <w:tc>
          <w:tcPr>
            <w:tcW w:w="135" w:type="pct"/>
          </w:tcPr>
          <w:p w14:paraId="32B05B9F" w14:textId="77777777" w:rsidR="00720ED4" w:rsidRPr="00A84C8E" w:rsidRDefault="00720ED4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pct"/>
          </w:tcPr>
          <w:p w14:paraId="32B7BA21" w14:textId="70393D25" w:rsidR="00720ED4" w:rsidRPr="00A84C8E" w:rsidRDefault="00E54F39" w:rsidP="00A84C8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54F3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5,769</w:t>
            </w:r>
          </w:p>
        </w:tc>
      </w:tr>
      <w:tr w:rsidR="00E23769" w:rsidRPr="00A84C8E" w14:paraId="502779C0" w14:textId="77777777">
        <w:tc>
          <w:tcPr>
            <w:tcW w:w="3433" w:type="pct"/>
          </w:tcPr>
          <w:p w14:paraId="727D9D67" w14:textId="526C1ACB" w:rsidR="00E23769" w:rsidRPr="00A84C8E" w:rsidRDefault="007D028C" w:rsidP="00A84C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  <w:r w:rsidRPr="00A84C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580C6AE8" w14:textId="2E02D275" w:rsidR="00E23769" w:rsidRPr="00A84C8E" w:rsidRDefault="002855D7" w:rsidP="00A84C8E">
            <w:pPr>
              <w:pStyle w:val="acctfourfigures"/>
              <w:tabs>
                <w:tab w:val="clear" w:pos="765"/>
                <w:tab w:val="decimal" w:pos="103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36,923</w:t>
            </w:r>
          </w:p>
        </w:tc>
        <w:tc>
          <w:tcPr>
            <w:tcW w:w="135" w:type="pct"/>
          </w:tcPr>
          <w:p w14:paraId="6F6E3519" w14:textId="77777777" w:rsidR="00E23769" w:rsidRPr="00A84C8E" w:rsidRDefault="00E23769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71F7F2B8" w14:textId="36225734" w:rsidR="00E23769" w:rsidRPr="00A84C8E" w:rsidRDefault="00AF7AE8" w:rsidP="00A84C8E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8,763</w:t>
            </w:r>
          </w:p>
        </w:tc>
      </w:tr>
    </w:tbl>
    <w:p w14:paraId="3078A965" w14:textId="77777777" w:rsidR="00720ED4" w:rsidRPr="00F51012" w:rsidRDefault="00720ED4" w:rsidP="00F51012">
      <w:pPr>
        <w:rPr>
          <w:rFonts w:cstheme="minorBidi"/>
          <w:lang w:val="th-TH"/>
        </w:rPr>
      </w:pPr>
    </w:p>
    <w:p w14:paraId="3E560F2A" w14:textId="77777777" w:rsidR="005B0FA8" w:rsidRPr="00A84C8E" w:rsidRDefault="005B0FA8" w:rsidP="00A8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C8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ภาระผูกพันเกี่ยวกับสัญญาค่าสิทธิ</w:t>
      </w:r>
    </w:p>
    <w:p w14:paraId="1BA2090E" w14:textId="77777777" w:rsidR="005B0FA8" w:rsidRPr="00F51012" w:rsidRDefault="005B0FA8" w:rsidP="00F51012">
      <w:pPr>
        <w:rPr>
          <w:rFonts w:cstheme="minorBidi"/>
          <w:lang w:val="th-TH"/>
        </w:rPr>
      </w:pPr>
    </w:p>
    <w:p w14:paraId="3E278251" w14:textId="447D07B8" w:rsidR="005B0FA8" w:rsidRPr="002926CC" w:rsidRDefault="005B0FA8" w:rsidP="00292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เมื่อวันที่ </w:t>
      </w:r>
      <w:r w:rsidR="00685507" w:rsidRPr="00A84C8E">
        <w:rPr>
          <w:rFonts w:asciiTheme="majorBidi" w:hAnsiTheme="majorBidi" w:cstheme="majorBidi"/>
          <w:sz w:val="28"/>
          <w:szCs w:val="28"/>
        </w:rPr>
        <w:t>29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พฤษภาคม </w:t>
      </w:r>
      <w:r w:rsidR="00685507" w:rsidRPr="00A84C8E">
        <w:rPr>
          <w:rFonts w:asciiTheme="majorBidi" w:hAnsiTheme="majorBidi" w:cstheme="majorBidi"/>
          <w:sz w:val="28"/>
          <w:szCs w:val="28"/>
        </w:rPr>
        <w:t>2566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บริษัทได้ทำสัญญากับบริษัทแห่งหนึ่งในต่างประเทศ เพื่อให้ได้สิทธิในการใช้เครื่องหมายการค้าและบริการให้คำปรึกษาด้านการดำเนินธุรกิจร้านอาหารตามที่ระบุในสัญญา ภายใต้เงื่อนไขตามสัญญา บริษัท</w:t>
      </w:r>
      <w:r w:rsidR="001C0C82" w:rsidRPr="00A84C8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>ตกลงจ่ายค่าธรรมเนียมการพัฒนาสำหรับการเปิดร้านอาหารเมื่อมีการเปิดร้านอาหารแห่งใหม่ และค่าสิทธิในอัตรา</w:t>
      </w:r>
      <w:r w:rsidR="001C0C82" w:rsidRPr="00A84C8E">
        <w:rPr>
          <w:rFonts w:asciiTheme="majorBidi" w:hAnsiTheme="majorBidi" w:cstheme="majorBidi"/>
          <w:sz w:val="28"/>
          <w:szCs w:val="28"/>
          <w:cs/>
          <w:lang w:val="th-TH"/>
        </w:rPr>
        <w:br/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ร้อยละของยอดขายสุทธิที่ระบุไว้ในสัญญา โดยสัญญาดังกล่าวมีระยะเวลา </w:t>
      </w:r>
      <w:r w:rsidR="00685507" w:rsidRPr="00A84C8E">
        <w:rPr>
          <w:rFonts w:asciiTheme="majorBidi" w:hAnsiTheme="majorBidi" w:cstheme="majorBidi"/>
          <w:sz w:val="28"/>
          <w:szCs w:val="28"/>
        </w:rPr>
        <w:t>10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ปี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ab/>
      </w:r>
    </w:p>
    <w:p w14:paraId="79862D61" w14:textId="3C52BD41" w:rsidR="00720ED4" w:rsidRPr="00A84C8E" w:rsidRDefault="005B0FA8" w:rsidP="00A8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lastRenderedPageBreak/>
        <w:t xml:space="preserve">ณ วันที่ </w:t>
      </w:r>
      <w:r w:rsidR="000A6668" w:rsidRPr="00A84C8E">
        <w:rPr>
          <w:rFonts w:asciiTheme="majorBidi" w:hAnsiTheme="majorBidi" w:cstheme="majorBidi"/>
          <w:sz w:val="28"/>
          <w:szCs w:val="28"/>
        </w:rPr>
        <w:t xml:space="preserve">30 </w:t>
      </w:r>
      <w:r w:rsidR="000A6668" w:rsidRPr="00A84C8E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85507" w:rsidRPr="00A84C8E">
        <w:rPr>
          <w:rFonts w:asciiTheme="majorBidi" w:hAnsiTheme="majorBidi" w:cstheme="majorBidi"/>
          <w:sz w:val="28"/>
          <w:szCs w:val="28"/>
        </w:rPr>
        <w:t>2569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บริษัทมีภาระผูกพันค่าธรรมเนียมการพัฒนาสำหรับการเปิดร้านอาหารเป็นจำนวน</w:t>
      </w:r>
      <w:r w:rsidR="001E61D0">
        <w:rPr>
          <w:rFonts w:asciiTheme="majorBidi" w:hAnsiTheme="majorBidi" w:cstheme="majorBidi"/>
          <w:sz w:val="28"/>
          <w:szCs w:val="28"/>
        </w:rPr>
        <w:t xml:space="preserve"> </w:t>
      </w:r>
      <w:r w:rsidR="008E2209">
        <w:rPr>
          <w:rFonts w:asciiTheme="majorBidi" w:hAnsiTheme="majorBidi" w:cstheme="majorBidi"/>
          <w:sz w:val="28"/>
          <w:szCs w:val="28"/>
        </w:rPr>
        <w:t xml:space="preserve">1.2 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ล้านเหรียญสหรัฐอเมริกา </w:t>
      </w:r>
      <w:r w:rsidR="00685507" w:rsidRPr="00A84C8E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="001C0C82" w:rsidRPr="00A84C8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0C82" w:rsidRPr="00A84C8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685507" w:rsidRPr="00A84C8E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0A6668" w:rsidRPr="00A84C8E">
        <w:rPr>
          <w:rFonts w:asciiTheme="majorBidi" w:hAnsiTheme="majorBidi" w:cstheme="majorBidi"/>
          <w:i/>
          <w:iCs/>
          <w:sz w:val="28"/>
          <w:szCs w:val="28"/>
        </w:rPr>
        <w:t>68</w:t>
      </w:r>
      <w:r w:rsidRPr="00A84C8E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A22F3">
        <w:rPr>
          <w:rFonts w:asciiTheme="majorBidi" w:hAnsiTheme="majorBidi" w:cstheme="majorBidi"/>
          <w:i/>
          <w:iCs/>
          <w:sz w:val="28"/>
          <w:szCs w:val="28"/>
        </w:rPr>
        <w:t>1.2</w:t>
      </w:r>
      <w:r w:rsidRPr="00A84C8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ล้านเหรียญสหรัฐอเมริกา</w:t>
      </w:r>
      <w:r w:rsidR="00685507" w:rsidRPr="00A84C8E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และในระหว่างปี บริษัทมีค่าสิทธิภายใต้สัญญาดังกล่าวที่รับรู้เป็นค่าใช้จ่ายเป็นจำนวนเงิน</w:t>
      </w:r>
      <w:r w:rsidR="008E2209">
        <w:rPr>
          <w:rFonts w:asciiTheme="majorBidi" w:hAnsiTheme="majorBidi" w:cstheme="majorBidi"/>
          <w:sz w:val="28"/>
          <w:szCs w:val="28"/>
        </w:rPr>
        <w:t xml:space="preserve"> 7</w:t>
      </w:r>
      <w:r w:rsidR="008735F7">
        <w:rPr>
          <w:rFonts w:asciiTheme="majorBidi" w:hAnsiTheme="majorBidi" w:cstheme="majorBidi"/>
          <w:sz w:val="28"/>
          <w:szCs w:val="28"/>
        </w:rPr>
        <w:t>.1</w:t>
      </w:r>
      <w:r w:rsidR="008E2209">
        <w:rPr>
          <w:rFonts w:asciiTheme="majorBidi" w:hAnsiTheme="majorBidi" w:cstheme="majorBidi"/>
          <w:sz w:val="28"/>
          <w:szCs w:val="28"/>
        </w:rPr>
        <w:t xml:space="preserve"> </w:t>
      </w:r>
      <w:r w:rsidRPr="00A84C8E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</w:t>
      </w:r>
      <w:r w:rsidRPr="00A84C8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685507" w:rsidRPr="00A84C8E">
        <w:rPr>
          <w:rFonts w:asciiTheme="majorBidi" w:hAnsiTheme="majorBidi" w:cstheme="majorBidi"/>
          <w:i/>
          <w:iCs/>
          <w:sz w:val="28"/>
          <w:szCs w:val="28"/>
        </w:rPr>
        <w:t>(31</w:t>
      </w:r>
      <w:r w:rsidR="001C0C82" w:rsidRPr="00A84C8E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0C82" w:rsidRPr="00A84C8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685507" w:rsidRPr="00A84C8E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A84C8E">
        <w:rPr>
          <w:rFonts w:asciiTheme="majorBidi" w:hAnsiTheme="majorBidi" w:cstheme="majorBidi"/>
          <w:i/>
          <w:iCs/>
          <w:sz w:val="28"/>
          <w:szCs w:val="28"/>
        </w:rPr>
        <w:t>:</w:t>
      </w:r>
      <w:r w:rsidRPr="00A84C8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  <w:r w:rsidR="00EA22F3">
        <w:rPr>
          <w:rFonts w:asciiTheme="majorBidi" w:hAnsiTheme="majorBidi" w:cstheme="majorBidi"/>
          <w:i/>
          <w:iCs/>
          <w:sz w:val="28"/>
          <w:szCs w:val="28"/>
        </w:rPr>
        <w:t>6.7</w:t>
      </w:r>
      <w:r w:rsidRPr="00A84C8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ล้านบาท</w:t>
      </w:r>
      <w:r w:rsidR="00685507" w:rsidRPr="00A84C8E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00004E0C" w14:textId="77777777" w:rsidR="005B0FA8" w:rsidRPr="00A84C8E" w:rsidRDefault="005B0FA8" w:rsidP="00A8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B85C1CA" w14:textId="19424DBC" w:rsidR="00A00261" w:rsidRDefault="00A00261" w:rsidP="00A84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00261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มาตรฐานการรายงานทางการเงินที่ยังไม่ได้ใช้</w:t>
      </w:r>
    </w:p>
    <w:p w14:paraId="5C4C1330" w14:textId="77777777" w:rsidR="00A00261" w:rsidRPr="00A84C8E" w:rsidRDefault="00A00261" w:rsidP="00A00261">
      <w:pPr>
        <w:pStyle w:val="NoSpacing"/>
        <w:ind w:left="518"/>
        <w:rPr>
          <w:rFonts w:asciiTheme="majorBidi" w:hAnsiTheme="majorBidi" w:cstheme="majorBidi"/>
          <w:sz w:val="28"/>
          <w:szCs w:val="28"/>
        </w:rPr>
      </w:pPr>
    </w:p>
    <w:p w14:paraId="6DA8669D" w14:textId="6E83ADAC" w:rsidR="00C748B3" w:rsidRDefault="00A00261" w:rsidP="00C748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z w:val="28"/>
          <w:szCs w:val="28"/>
        </w:rPr>
      </w:pPr>
      <w:r w:rsidRPr="00A00261">
        <w:rPr>
          <w:rFonts w:asciiTheme="majorBidi" w:hAnsiTheme="majorBidi" w:cstheme="majorBidi"/>
          <w:sz w:val="28"/>
          <w:szCs w:val="28"/>
          <w:cs/>
        </w:rPr>
        <w:t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</w:t>
      </w:r>
      <w:r w:rsidR="00C748B3">
        <w:rPr>
          <w:rFonts w:asciiTheme="majorBidi" w:hAnsiTheme="majorBidi" w:cstheme="majorBidi" w:hint="cs"/>
          <w:sz w:val="28"/>
          <w:szCs w:val="28"/>
          <w:cs/>
        </w:rPr>
        <w:t xml:space="preserve"> ณ </w:t>
      </w:r>
      <w:r w:rsidRPr="00A00261">
        <w:rPr>
          <w:rFonts w:asciiTheme="majorBidi" w:hAnsiTheme="majorBidi" w:cstheme="majorBidi"/>
          <w:sz w:val="28"/>
          <w:szCs w:val="28"/>
          <w:cs/>
        </w:rPr>
        <w:t xml:space="preserve">หรือหลังวันที่ </w:t>
      </w:r>
      <w:r w:rsidRPr="00A00261">
        <w:rPr>
          <w:rFonts w:asciiTheme="majorBidi" w:hAnsiTheme="majorBidi" w:cstheme="majorBidi"/>
          <w:sz w:val="28"/>
          <w:szCs w:val="28"/>
        </w:rPr>
        <w:t>1</w:t>
      </w:r>
      <w:r w:rsidRPr="00A00261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A00261">
        <w:rPr>
          <w:rFonts w:asciiTheme="majorBidi" w:hAnsiTheme="majorBidi" w:cstheme="majorBidi"/>
          <w:sz w:val="28"/>
          <w:szCs w:val="28"/>
        </w:rPr>
        <w:t>257</w:t>
      </w:r>
      <w:r w:rsidR="00C748B3">
        <w:rPr>
          <w:rFonts w:asciiTheme="majorBidi" w:hAnsiTheme="majorBidi" w:cstheme="majorBidi"/>
          <w:sz w:val="28"/>
          <w:szCs w:val="28"/>
        </w:rPr>
        <w:t>1</w:t>
      </w:r>
      <w:r w:rsidRPr="00A00261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โดยกลุ่มบริษัทไม่ได้นำมาตรฐานการรายงานทางการเงินดังกล่าวมาใช้</w:t>
      </w:r>
      <w:r w:rsidRPr="00A00261">
        <w:rPr>
          <w:rFonts w:asciiTheme="majorBidi" w:hAnsiTheme="majorBidi" w:cstheme="majorBidi"/>
          <w:sz w:val="28"/>
          <w:szCs w:val="28"/>
        </w:rPr>
        <w:br/>
      </w:r>
      <w:r w:rsidRPr="00A00261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ในการจัดทำงบการเงินรวมนี้เนื่องจากยังไม่มีผลบังคับใช้ </w:t>
      </w:r>
      <w:r w:rsidRPr="00A00261">
        <w:rPr>
          <w:rFonts w:asciiTheme="majorBidi" w:hAnsiTheme="majorBidi" w:cstheme="majorBidi" w:hint="cs"/>
          <w:sz w:val="28"/>
          <w:szCs w:val="28"/>
          <w:cs/>
        </w:rPr>
        <w:t xml:space="preserve">ทั้งนี้ </w:t>
      </w:r>
      <w:r w:rsidRPr="00A00261">
        <w:rPr>
          <w:rFonts w:asciiTheme="majorBidi" w:hAnsiTheme="majorBidi" w:cstheme="majorBidi"/>
          <w:sz w:val="28"/>
          <w:szCs w:val="28"/>
          <w:cs/>
        </w:rPr>
        <w:t>กลุ่มบริษัทอยู่ระหว่างการประเมินผลกระทบที่อาจเกิดขึ้นต่องบการเงินรวมจากการถือปฏิบัติตามมาตรฐานการรายงานทางการเงินที่</w:t>
      </w:r>
      <w:r w:rsidRPr="00A00261">
        <w:rPr>
          <w:rFonts w:asciiTheme="majorBidi" w:hAnsiTheme="majorBidi" w:cstheme="majorBidi" w:hint="cs"/>
          <w:sz w:val="28"/>
          <w:szCs w:val="28"/>
          <w:cs/>
        </w:rPr>
        <w:t>ออกและ</w:t>
      </w:r>
      <w:r w:rsidRPr="00A00261">
        <w:rPr>
          <w:rFonts w:asciiTheme="majorBidi" w:hAnsiTheme="majorBidi" w:cstheme="majorBidi"/>
          <w:sz w:val="28"/>
          <w:szCs w:val="28"/>
          <w:cs/>
        </w:rPr>
        <w:t>ปรับปรุงใหม่ดังกล่าว</w:t>
      </w:r>
    </w:p>
    <w:p w14:paraId="10EA9A5C" w14:textId="77777777" w:rsidR="00A00261" w:rsidRPr="00F51012" w:rsidRDefault="00A00261" w:rsidP="00F51012">
      <w:pPr>
        <w:rPr>
          <w:rFonts w:cstheme="minorBidi"/>
          <w:lang w:val="th-TH"/>
        </w:rPr>
      </w:pPr>
    </w:p>
    <w:p w14:paraId="5573D389" w14:textId="53EBE38F" w:rsidR="00174012" w:rsidRPr="00A84C8E" w:rsidRDefault="00174012" w:rsidP="00A84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72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A84C8E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การจัดประเภทรายการใหม่</w:t>
      </w:r>
    </w:p>
    <w:p w14:paraId="1A95C621" w14:textId="34844BC6" w:rsidR="00574E9A" w:rsidRPr="00F51012" w:rsidRDefault="00574E9A" w:rsidP="00F51012">
      <w:pPr>
        <w:rPr>
          <w:rFonts w:cstheme="minorBidi"/>
          <w:lang w:val="th-TH"/>
        </w:rPr>
      </w:pPr>
    </w:p>
    <w:p w14:paraId="06AE160A" w14:textId="749D8A86" w:rsidR="003479FB" w:rsidRPr="00410C2F" w:rsidRDefault="00006EEE" w:rsidP="00410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Theme="majorBidi" w:hAnsiTheme="majorBidi" w:cstheme="majorBidi"/>
          <w:spacing w:val="6"/>
          <w:sz w:val="28"/>
          <w:szCs w:val="28"/>
        </w:rPr>
      </w:pPr>
      <w:r w:rsidRPr="00A84C8E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Pr="00A84C8E">
        <w:rPr>
          <w:rFonts w:asciiTheme="majorBidi" w:hAnsiTheme="majorBidi" w:cstheme="majorBidi"/>
          <w:sz w:val="28"/>
          <w:szCs w:val="28"/>
        </w:rPr>
        <w:t>2568</w:t>
      </w:r>
      <w:r w:rsidRPr="00A84C8E">
        <w:rPr>
          <w:rFonts w:asciiTheme="majorBidi" w:hAnsiTheme="majorBidi" w:cstheme="majorBidi"/>
          <w:sz w:val="28"/>
          <w:szCs w:val="28"/>
          <w:cs/>
        </w:rPr>
        <w:t xml:space="preserve"> ได้มีการจัดประเภทรายการใหม่ เพื่อให้สอดคล้องกับการนำเสนอ</w:t>
      </w:r>
      <w:r w:rsidR="00A865FA" w:rsidRPr="00A84C8E">
        <w:rPr>
          <w:rFonts w:asciiTheme="majorBidi" w:hAnsiTheme="majorBidi" w:cstheme="majorBidi"/>
          <w:sz w:val="28"/>
          <w:szCs w:val="28"/>
        </w:rPr>
        <w:t xml:space="preserve"> </w:t>
      </w:r>
      <w:r w:rsidRPr="00A84C8E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8516D2" w:rsidRPr="00A84C8E">
        <w:rPr>
          <w:rFonts w:asciiTheme="majorBidi" w:hAnsiTheme="majorBidi" w:cstheme="majorBidi"/>
          <w:sz w:val="28"/>
          <w:szCs w:val="28"/>
          <w:cs/>
        </w:rPr>
        <w:t>ระหว่างกาลสำหรับงวด</w:t>
      </w:r>
      <w:r w:rsidR="00F946DE">
        <w:rPr>
          <w:rFonts w:asciiTheme="majorBidi" w:hAnsiTheme="majorBidi" w:cstheme="majorBidi" w:hint="cs"/>
          <w:sz w:val="28"/>
          <w:szCs w:val="28"/>
          <w:cs/>
        </w:rPr>
        <w:t>หกเ</w:t>
      </w:r>
      <w:r w:rsidR="008516D2" w:rsidRPr="00A84C8E">
        <w:rPr>
          <w:rFonts w:asciiTheme="majorBidi" w:hAnsiTheme="majorBidi" w:cstheme="majorBidi"/>
          <w:sz w:val="28"/>
          <w:szCs w:val="28"/>
          <w:cs/>
        </w:rPr>
        <w:t xml:space="preserve">ดือนสิ้นสุดวันที่ </w:t>
      </w:r>
      <w:r w:rsidR="008516D2" w:rsidRPr="00A84C8E">
        <w:rPr>
          <w:rFonts w:asciiTheme="majorBidi" w:hAnsiTheme="majorBidi" w:cstheme="majorBidi"/>
          <w:sz w:val="28"/>
          <w:szCs w:val="28"/>
        </w:rPr>
        <w:t>3</w:t>
      </w:r>
      <w:r w:rsidR="00F946DE">
        <w:rPr>
          <w:rFonts w:asciiTheme="majorBidi" w:hAnsiTheme="majorBidi" w:cstheme="majorBidi"/>
          <w:sz w:val="28"/>
          <w:szCs w:val="28"/>
        </w:rPr>
        <w:t>0</w:t>
      </w:r>
      <w:r w:rsidR="008516D2" w:rsidRPr="00A84C8E">
        <w:rPr>
          <w:rFonts w:asciiTheme="majorBidi" w:hAnsiTheme="majorBidi" w:cstheme="majorBidi"/>
          <w:sz w:val="28"/>
          <w:szCs w:val="28"/>
        </w:rPr>
        <w:t xml:space="preserve"> </w:t>
      </w:r>
      <w:r w:rsidR="008516D2" w:rsidRPr="00A84C8E">
        <w:rPr>
          <w:rFonts w:asciiTheme="majorBidi" w:hAnsiTheme="majorBidi" w:cstheme="majorBidi"/>
          <w:sz w:val="28"/>
          <w:szCs w:val="28"/>
          <w:cs/>
        </w:rPr>
        <w:t>ม</w:t>
      </w:r>
      <w:r w:rsidR="00F946DE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A84C8E">
        <w:rPr>
          <w:rFonts w:asciiTheme="majorBidi" w:hAnsiTheme="majorBidi" w:cstheme="majorBidi"/>
          <w:spacing w:val="6"/>
          <w:sz w:val="28"/>
          <w:szCs w:val="28"/>
          <w:cs/>
        </w:rPr>
        <w:t xml:space="preserve"> </w:t>
      </w:r>
      <w:r w:rsidRPr="00A84C8E">
        <w:rPr>
          <w:rFonts w:asciiTheme="majorBidi" w:hAnsiTheme="majorBidi" w:cstheme="majorBidi"/>
          <w:spacing w:val="6"/>
          <w:sz w:val="28"/>
          <w:szCs w:val="28"/>
        </w:rPr>
        <w:t xml:space="preserve">2569 </w:t>
      </w:r>
      <w:r w:rsidRPr="00A84C8E">
        <w:rPr>
          <w:rFonts w:asciiTheme="majorBidi" w:hAnsiTheme="majorBidi" w:cstheme="majorBidi"/>
          <w:spacing w:val="6"/>
          <w:sz w:val="28"/>
          <w:szCs w:val="28"/>
          <w:cs/>
        </w:rPr>
        <w:t>ดังนี้</w:t>
      </w:r>
      <w:bookmarkStart w:id="2" w:name="_Hlk70263443"/>
    </w:p>
    <w:p w14:paraId="3BBB59B2" w14:textId="77777777" w:rsidR="003479FB" w:rsidRPr="003479FB" w:rsidRDefault="003479FB">
      <w:pPr>
        <w:rPr>
          <w:rFonts w:cstheme="minorBidi"/>
        </w:rPr>
      </w:pPr>
    </w:p>
    <w:tbl>
      <w:tblPr>
        <w:tblW w:w="891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4032"/>
        <w:gridCol w:w="1458"/>
        <w:gridCol w:w="270"/>
        <w:gridCol w:w="1440"/>
        <w:gridCol w:w="261"/>
        <w:gridCol w:w="1451"/>
      </w:tblGrid>
      <w:tr w:rsidR="00667DBF" w:rsidRPr="00A84C8E" w14:paraId="7FD967A6" w14:textId="77777777" w:rsidTr="00266464">
        <w:trPr>
          <w:tblHeader/>
        </w:trPr>
        <w:tc>
          <w:tcPr>
            <w:tcW w:w="4032" w:type="dxa"/>
          </w:tcPr>
          <w:p w14:paraId="0D0AC34E" w14:textId="5F66D2B3" w:rsidR="00667DBF" w:rsidRPr="003E494E" w:rsidRDefault="00667DBF" w:rsidP="00A84C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  <w:p w14:paraId="70F3411A" w14:textId="77777777" w:rsidR="00667DBF" w:rsidRPr="003E494E" w:rsidRDefault="00667DBF" w:rsidP="00A84C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58" w:type="dxa"/>
          </w:tcPr>
          <w:p w14:paraId="3F15845F" w14:textId="77777777" w:rsidR="00667DBF" w:rsidRPr="003E494E" w:rsidRDefault="00667DBF" w:rsidP="00A84C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  <w:p w14:paraId="5F5FF26F" w14:textId="149511DC" w:rsidR="00667DBF" w:rsidRPr="003E494E" w:rsidRDefault="00667DBF" w:rsidP="00A84C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7EE48149" w14:textId="77777777" w:rsidR="00667DBF" w:rsidRPr="003E494E" w:rsidRDefault="00667DBF" w:rsidP="00A84C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17D8246" w14:textId="77777777" w:rsidR="00667DBF" w:rsidRPr="003E494E" w:rsidRDefault="00667DBF" w:rsidP="00A84C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</w:rPr>
              <w:t>จัด</w:t>
            </w:r>
          </w:p>
          <w:p w14:paraId="16FB73D3" w14:textId="77777777" w:rsidR="00667DBF" w:rsidRPr="003E494E" w:rsidRDefault="00667DBF" w:rsidP="00A84C8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61" w:type="dxa"/>
          </w:tcPr>
          <w:p w14:paraId="47972890" w14:textId="77777777" w:rsidR="00667DBF" w:rsidRPr="003E494E" w:rsidRDefault="00667DBF" w:rsidP="00A84C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3A4CDA43" w14:textId="77777777" w:rsidR="00667DBF" w:rsidRPr="003E494E" w:rsidRDefault="00667DBF" w:rsidP="00A84C8E">
            <w:pPr>
              <w:pStyle w:val="BodyText"/>
              <w:spacing w:after="0" w:line="240" w:lineRule="auto"/>
              <w:ind w:left="-145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  <w:p w14:paraId="315E0B04" w14:textId="77777777" w:rsidR="00667DBF" w:rsidRPr="003E494E" w:rsidRDefault="00667DBF" w:rsidP="00A84C8E">
            <w:pPr>
              <w:pStyle w:val="BodyText"/>
              <w:spacing w:after="0" w:line="240" w:lineRule="auto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667DBF" w:rsidRPr="00A84C8E" w14:paraId="1A339246" w14:textId="77777777" w:rsidTr="00266464">
        <w:trPr>
          <w:tblHeader/>
        </w:trPr>
        <w:tc>
          <w:tcPr>
            <w:tcW w:w="4032" w:type="dxa"/>
          </w:tcPr>
          <w:p w14:paraId="526A4B48" w14:textId="77777777" w:rsidR="00667DBF" w:rsidRPr="003E494E" w:rsidRDefault="00667DBF" w:rsidP="00A84C8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4880" w:type="dxa"/>
            <w:gridSpan w:val="5"/>
          </w:tcPr>
          <w:p w14:paraId="52D6EC49" w14:textId="77777777" w:rsidR="00667DBF" w:rsidRPr="003E494E" w:rsidRDefault="00667DBF" w:rsidP="00A84C8E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494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67DBF" w:rsidRPr="00A84C8E" w14:paraId="72AF0DAB" w14:textId="77777777" w:rsidTr="00266464">
        <w:tc>
          <w:tcPr>
            <w:tcW w:w="4032" w:type="dxa"/>
          </w:tcPr>
          <w:p w14:paraId="477F5488" w14:textId="0C1D1E62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8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  <w:r w:rsidR="002F528A"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F528A"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F528A"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2F528A"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F528A"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58" w:type="dxa"/>
            <w:vAlign w:val="bottom"/>
          </w:tcPr>
          <w:p w14:paraId="7ADABBB8" w14:textId="40DC269C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  <w:vAlign w:val="bottom"/>
          </w:tcPr>
          <w:p w14:paraId="34608BA3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</w:tcPr>
          <w:p w14:paraId="76D9C78D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61" w:type="dxa"/>
          </w:tcPr>
          <w:p w14:paraId="1BC9562C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15FBA9D5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667DBF" w:rsidRPr="00A84C8E" w14:paraId="64B11CF7" w14:textId="77777777" w:rsidTr="002F528A">
        <w:tc>
          <w:tcPr>
            <w:tcW w:w="4032" w:type="dxa"/>
            <w:vAlign w:val="bottom"/>
          </w:tcPr>
          <w:p w14:paraId="40AC494A" w14:textId="0E9C2337" w:rsidR="00667DBF" w:rsidRPr="003E494E" w:rsidRDefault="007C77E2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1" w:firstLine="0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ส่วนต่ำกว่าทุนอื่น</w:t>
            </w:r>
          </w:p>
        </w:tc>
        <w:tc>
          <w:tcPr>
            <w:tcW w:w="1458" w:type="dxa"/>
          </w:tcPr>
          <w:p w14:paraId="2C847294" w14:textId="4E1EA0CF" w:rsidR="00667DBF" w:rsidRPr="003E494E" w:rsidRDefault="007C77E2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70" w:type="dxa"/>
          </w:tcPr>
          <w:p w14:paraId="702C514F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</w:tcPr>
          <w:p w14:paraId="6F3830B8" w14:textId="2CD4C0EF" w:rsidR="00667DBF" w:rsidRPr="003E494E" w:rsidRDefault="00B02D6E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2F528A" w:rsidRPr="003E494E">
              <w:rPr>
                <w:rFonts w:asciiTheme="majorBidi" w:hAnsiTheme="majorBidi" w:cstheme="majorBidi"/>
                <w:sz w:val="28"/>
                <w:szCs w:val="28"/>
              </w:rPr>
              <w:t>2,717</w:t>
            </w:r>
            <w:r w:rsidRPr="003E494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</w:tcPr>
          <w:p w14:paraId="59B1E7C5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1915642F" w14:textId="2DE2CA18" w:rsidR="00667DBF" w:rsidRPr="003E494E" w:rsidRDefault="00B02D6E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(2</w:t>
            </w:r>
            <w:r w:rsidR="002F528A"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2,717</w:t>
            </w: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)</w:t>
            </w:r>
          </w:p>
        </w:tc>
      </w:tr>
      <w:tr w:rsidR="00667DBF" w:rsidRPr="00A84C8E" w14:paraId="5E35FA27" w14:textId="77777777" w:rsidTr="002F528A">
        <w:tc>
          <w:tcPr>
            <w:tcW w:w="4032" w:type="dxa"/>
            <w:vAlign w:val="bottom"/>
          </w:tcPr>
          <w:p w14:paraId="79B10AEA" w14:textId="68C5FB08" w:rsidR="00667DBF" w:rsidRPr="003E494E" w:rsidRDefault="007C77E2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1" w:firstLine="0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องค์ประกอบอื่นของส่วนของผู้ถือหุ้น</w:t>
            </w:r>
          </w:p>
        </w:tc>
        <w:tc>
          <w:tcPr>
            <w:tcW w:w="1458" w:type="dxa"/>
          </w:tcPr>
          <w:p w14:paraId="17FCB563" w14:textId="6ED17D9A" w:rsidR="00667DBF" w:rsidRPr="003E494E" w:rsidRDefault="0055125B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(11,</w:t>
            </w:r>
            <w:r w:rsidR="002F528A"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790</w:t>
            </w: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)</w:t>
            </w:r>
          </w:p>
        </w:tc>
        <w:tc>
          <w:tcPr>
            <w:tcW w:w="270" w:type="dxa"/>
          </w:tcPr>
          <w:p w14:paraId="54C74C8A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D01F19" w14:textId="5E6BB49A" w:rsidR="00667DBF" w:rsidRPr="003E494E" w:rsidRDefault="002F528A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</w:rPr>
              <w:t>22,717</w:t>
            </w:r>
          </w:p>
        </w:tc>
        <w:tc>
          <w:tcPr>
            <w:tcW w:w="261" w:type="dxa"/>
          </w:tcPr>
          <w:p w14:paraId="57460189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33B5BD90" w14:textId="6F7CB6E8" w:rsidR="00667DBF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10,927</w:t>
            </w:r>
          </w:p>
        </w:tc>
      </w:tr>
      <w:tr w:rsidR="00667DBF" w:rsidRPr="00A84C8E" w14:paraId="57B27409" w14:textId="77777777" w:rsidTr="002F528A">
        <w:tc>
          <w:tcPr>
            <w:tcW w:w="4032" w:type="dxa"/>
            <w:vAlign w:val="bottom"/>
          </w:tcPr>
          <w:p w14:paraId="7512C628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8" w:type="dxa"/>
          </w:tcPr>
          <w:p w14:paraId="6C48E397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435009D2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095A1C4" w14:textId="77777777" w:rsidR="00667DBF" w:rsidRPr="003E494E" w:rsidRDefault="00667DBF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376BCC4C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3D894F42" w14:textId="77777777" w:rsidR="00667DBF" w:rsidRPr="003E494E" w:rsidRDefault="00667DBF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2F528A" w:rsidRPr="00A84C8E" w14:paraId="06741CC5" w14:textId="77777777" w:rsidTr="002F528A">
        <w:tc>
          <w:tcPr>
            <w:tcW w:w="4032" w:type="dxa"/>
          </w:tcPr>
          <w:p w14:paraId="140F9489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58" w:type="dxa"/>
          </w:tcPr>
          <w:p w14:paraId="34C216EC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14F63CB2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5832DCA" w14:textId="77777777" w:rsidR="002F528A" w:rsidRPr="003E494E" w:rsidRDefault="002F528A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54806FE7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5E51E2BC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2F528A" w:rsidRPr="00A84C8E" w14:paraId="29EABFD0" w14:textId="77777777" w:rsidTr="002F528A">
        <w:tc>
          <w:tcPr>
            <w:tcW w:w="4032" w:type="dxa"/>
          </w:tcPr>
          <w:p w14:paraId="078183A3" w14:textId="17684FB2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3E494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458" w:type="dxa"/>
          </w:tcPr>
          <w:p w14:paraId="0EA3B958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3A0A1021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</w:tcPr>
          <w:p w14:paraId="2F198D71" w14:textId="77777777" w:rsidR="002F528A" w:rsidRPr="003E494E" w:rsidRDefault="002F528A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</w:tcPr>
          <w:p w14:paraId="0253FE86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6B57FF51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tr w:rsidR="00C43ED7" w:rsidRPr="00A84C8E" w14:paraId="6BD34DC7" w14:textId="77777777" w:rsidTr="003D53E4">
        <w:tc>
          <w:tcPr>
            <w:tcW w:w="4032" w:type="dxa"/>
            <w:vAlign w:val="bottom"/>
          </w:tcPr>
          <w:p w14:paraId="0720FF64" w14:textId="77777777" w:rsidR="00C43ED7" w:rsidRPr="003E494E" w:rsidRDefault="00C43ED7" w:rsidP="00C43E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 w:right="-71" w:firstLine="0"/>
              <w:jc w:val="both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ส่วนต่ำกว่าทุนอื่น</w:t>
            </w:r>
          </w:p>
        </w:tc>
        <w:tc>
          <w:tcPr>
            <w:tcW w:w="1458" w:type="dxa"/>
          </w:tcPr>
          <w:p w14:paraId="17F261DE" w14:textId="77777777" w:rsidR="00C43ED7" w:rsidRPr="003E494E" w:rsidRDefault="00C43ED7" w:rsidP="00C43E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270" w:type="dxa"/>
          </w:tcPr>
          <w:p w14:paraId="48A14083" w14:textId="77777777" w:rsidR="00C43ED7" w:rsidRPr="003E494E" w:rsidRDefault="00C43ED7" w:rsidP="00C43E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</w:tcPr>
          <w:p w14:paraId="6D34CAA3" w14:textId="0717D2CD" w:rsidR="00C43ED7" w:rsidRPr="003E494E" w:rsidRDefault="00C43ED7" w:rsidP="00C43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</w:rPr>
              <w:t>(28,874)</w:t>
            </w:r>
          </w:p>
        </w:tc>
        <w:tc>
          <w:tcPr>
            <w:tcW w:w="261" w:type="dxa"/>
          </w:tcPr>
          <w:p w14:paraId="1D4EC262" w14:textId="77777777" w:rsidR="00C43ED7" w:rsidRPr="003E494E" w:rsidRDefault="00C43ED7" w:rsidP="00C43E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7183E41E" w14:textId="3FFECF50" w:rsidR="00C43ED7" w:rsidRPr="003E494E" w:rsidRDefault="00C43ED7" w:rsidP="00C43ED7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(28,874)</w:t>
            </w:r>
          </w:p>
        </w:tc>
      </w:tr>
      <w:tr w:rsidR="002F528A" w:rsidRPr="00A84C8E" w14:paraId="5A0B273E" w14:textId="77777777" w:rsidTr="002F528A">
        <w:tc>
          <w:tcPr>
            <w:tcW w:w="4032" w:type="dxa"/>
            <w:vAlign w:val="bottom"/>
          </w:tcPr>
          <w:p w14:paraId="1518E465" w14:textId="2662EC09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71" w:firstLine="107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cs/>
                <w:lang w:eastAsia="ko-KR"/>
              </w:rPr>
              <w:t>องค์ประกอบอื่นของส่วนของผู้ถือหุ้น</w:t>
            </w:r>
          </w:p>
        </w:tc>
        <w:tc>
          <w:tcPr>
            <w:tcW w:w="1458" w:type="dxa"/>
          </w:tcPr>
          <w:p w14:paraId="76FEB3C1" w14:textId="588F53FD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(11,557)</w:t>
            </w:r>
          </w:p>
        </w:tc>
        <w:tc>
          <w:tcPr>
            <w:tcW w:w="270" w:type="dxa"/>
          </w:tcPr>
          <w:p w14:paraId="2442F4BE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B3D9CB" w14:textId="0D95E74E" w:rsidR="002F528A" w:rsidRPr="003E494E" w:rsidRDefault="002F528A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</w:rPr>
              <w:t>28,874</w:t>
            </w:r>
          </w:p>
        </w:tc>
        <w:tc>
          <w:tcPr>
            <w:tcW w:w="261" w:type="dxa"/>
          </w:tcPr>
          <w:p w14:paraId="09B70024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4C8D0BD1" w14:textId="4AD75F5F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  <w:r w:rsidRPr="003E494E">
              <w:rPr>
                <w:rFonts w:asciiTheme="majorBidi" w:hAnsiTheme="majorBidi" w:cstheme="majorBidi"/>
                <w:sz w:val="28"/>
                <w:szCs w:val="28"/>
                <w:lang w:eastAsia="ko-KR"/>
              </w:rPr>
              <w:t>17,317</w:t>
            </w:r>
          </w:p>
        </w:tc>
      </w:tr>
      <w:tr w:rsidR="002F528A" w:rsidRPr="00A84C8E" w14:paraId="0D1C0892" w14:textId="77777777" w:rsidTr="00266464">
        <w:tc>
          <w:tcPr>
            <w:tcW w:w="4032" w:type="dxa"/>
            <w:vAlign w:val="bottom"/>
          </w:tcPr>
          <w:p w14:paraId="30537E93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left="-107" w:right="-71" w:firstLine="269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8" w:type="dxa"/>
          </w:tcPr>
          <w:p w14:paraId="0E2BAA51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270" w:type="dxa"/>
          </w:tcPr>
          <w:p w14:paraId="3C31A1E5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1C9812" w14:textId="4C078EF4" w:rsidR="002F528A" w:rsidRPr="003E494E" w:rsidRDefault="002F528A" w:rsidP="00A84C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94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F02C81F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7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1451" w:type="dxa"/>
          </w:tcPr>
          <w:p w14:paraId="28C44872" w14:textId="77777777" w:rsidR="002F528A" w:rsidRPr="003E494E" w:rsidRDefault="002F528A" w:rsidP="00A84C8E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uto"/>
              <w:ind w:left="-107" w:right="-71" w:firstLine="0"/>
              <w:rPr>
                <w:rFonts w:asciiTheme="majorBidi" w:hAnsiTheme="majorBidi" w:cstheme="majorBidi"/>
                <w:sz w:val="28"/>
                <w:szCs w:val="28"/>
                <w:lang w:eastAsia="ko-KR"/>
              </w:rPr>
            </w:pPr>
          </w:p>
        </w:tc>
      </w:tr>
      <w:bookmarkEnd w:id="2"/>
    </w:tbl>
    <w:p w14:paraId="3C38303C" w14:textId="77777777" w:rsidR="00261E3F" w:rsidRPr="00F51012" w:rsidRDefault="00261E3F" w:rsidP="00F51012">
      <w:pPr>
        <w:rPr>
          <w:rFonts w:cstheme="minorBidi"/>
          <w:lang w:val="th-TH"/>
        </w:rPr>
      </w:pPr>
    </w:p>
    <w:p w14:paraId="57A3A3BB" w14:textId="51CF633A" w:rsidR="00720ED4" w:rsidRPr="00A84C8E" w:rsidRDefault="00A657C0" w:rsidP="00A84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28"/>
          <w:szCs w:val="28"/>
          <w:cs/>
        </w:rPr>
      </w:pPr>
      <w:r w:rsidRPr="00A84C8E">
        <w:rPr>
          <w:rFonts w:asciiTheme="majorBidi" w:hAnsiTheme="majorBidi" w:cstheme="majorBidi"/>
          <w:spacing w:val="2"/>
          <w:sz w:val="28"/>
          <w:szCs w:val="28"/>
          <w:cs/>
        </w:rPr>
        <w:t>การจัดประเภทรายการใหม่นี้เนื่องจากผู้บริหารเห็นว่ามีความเหมาะสมกับธุรกิจของ</w:t>
      </w:r>
      <w:r w:rsidR="008516D2" w:rsidRPr="00A84C8E">
        <w:rPr>
          <w:rFonts w:asciiTheme="majorBidi" w:hAnsiTheme="majorBidi" w:cstheme="majorBidi"/>
          <w:spacing w:val="2"/>
          <w:sz w:val="28"/>
          <w:szCs w:val="28"/>
          <w:cs/>
        </w:rPr>
        <w:t>กลุ่ม</w:t>
      </w:r>
      <w:r w:rsidRPr="00A84C8E">
        <w:rPr>
          <w:rFonts w:asciiTheme="majorBidi" w:hAnsiTheme="majorBidi" w:cstheme="majorBidi"/>
          <w:spacing w:val="2"/>
          <w:sz w:val="28"/>
          <w:szCs w:val="28"/>
          <w:cs/>
        </w:rPr>
        <w:t>บริษัทมากกว่า</w:t>
      </w:r>
    </w:p>
    <w:sectPr w:rsidR="00720ED4" w:rsidRPr="00A84C8E" w:rsidSect="00121F9D">
      <w:headerReference w:type="default" r:id="rId17"/>
      <w:footerReference w:type="default" r:id="rId18"/>
      <w:pgSz w:w="11909" w:h="16834" w:code="9"/>
      <w:pgMar w:top="691" w:right="1109" w:bottom="576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87993" w14:textId="77777777" w:rsidR="00120084" w:rsidRDefault="00120084">
      <w:r>
        <w:separator/>
      </w:r>
    </w:p>
  </w:endnote>
  <w:endnote w:type="continuationSeparator" w:id="0">
    <w:p w14:paraId="61A923B5" w14:textId="77777777" w:rsidR="00120084" w:rsidRDefault="00120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-1827507200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74A081F" w14:textId="1DAB37B5" w:rsidR="00974713" w:rsidRPr="009A35D0" w:rsidRDefault="00974713" w:rsidP="0097471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A35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A35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A35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85507" w:rsidRPr="009A35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A35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062F3589" w:rsidR="0031573A" w:rsidRPr="00C827F6" w:rsidRDefault="0031573A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A84C8E">
      <w:rPr>
        <w:rFonts w:ascii="Angsana New" w:hAnsi="Angsana New"/>
        <w:noProof/>
        <w:sz w:val="30"/>
        <w:szCs w:val="30"/>
        <w:lang w:val="fr-FR"/>
      </w:rPr>
      <w:t>1824450_2026Jun_Tanachira Retail Corporation_TH_Q2.docx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685507" w:rsidRPr="0068550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1573A" w:rsidRPr="00C827F6" w:rsidRDefault="0031573A">
    <w:pPr>
      <w:pStyle w:val="Footer"/>
      <w:rPr>
        <w:lang w:val="fr-FR"/>
      </w:rPr>
    </w:pPr>
  </w:p>
  <w:p w14:paraId="34F930A6" w14:textId="77777777" w:rsidR="0031573A" w:rsidRDefault="0031573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839127165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22FAB61" w14:textId="77777777" w:rsidR="00207676" w:rsidRPr="009A35D0" w:rsidRDefault="00207676" w:rsidP="0097471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A35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A35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A35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A35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A35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80173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5ED8D0DC" w14:textId="677211E9" w:rsidR="0031573A" w:rsidRPr="00974713" w:rsidRDefault="00974713" w:rsidP="00974713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974713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974713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974713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685507" w:rsidRPr="00685507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974713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4F8C3" w14:textId="77777777" w:rsidR="00120084" w:rsidRDefault="00120084">
      <w:r>
        <w:separator/>
      </w:r>
    </w:p>
  </w:footnote>
  <w:footnote w:type="continuationSeparator" w:id="0">
    <w:p w14:paraId="678029EF" w14:textId="77777777" w:rsidR="00120084" w:rsidRDefault="00120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57C131C5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</w:t>
    </w:r>
    <w:r w:rsidR="00685507" w:rsidRPr="00685507">
      <w:rPr>
        <w:rFonts w:ascii="Angsana New" w:hAnsi="Angsana New" w:cs="Angsana New"/>
        <w:b/>
        <w:bCs/>
        <w:sz w:val="32"/>
        <w:szCs w:val="32"/>
      </w:rPr>
      <w:t>(</w:t>
    </w:r>
    <w:r w:rsidRPr="00FA7747">
      <w:rPr>
        <w:rFonts w:ascii="Angsana New" w:hAnsi="Angsana New" w:cs="Angsana New"/>
        <w:b/>
        <w:bCs/>
        <w:sz w:val="32"/>
        <w:szCs w:val="32"/>
        <w:cs/>
      </w:rPr>
      <w:t>มหาชน</w:t>
    </w:r>
    <w:r w:rsidR="00685507" w:rsidRPr="00685507">
      <w:rPr>
        <w:rFonts w:ascii="Angsana New" w:hAnsi="Angsana New" w:cs="Angsana New"/>
        <w:b/>
        <w:bCs/>
        <w:sz w:val="32"/>
        <w:szCs w:val="32"/>
      </w:rPr>
      <w:t>)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1573A" w:rsidRPr="00FA7747" w:rsidRDefault="0031573A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5E4B975A" w:rsidR="0031573A" w:rsidRPr="00410770" w:rsidRDefault="0031573A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มิถุนายน 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685507" w:rsidRPr="00685507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1573A" w:rsidRPr="00074891" w:rsidRDefault="0031573A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B86A" w14:textId="5F592EC6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บริษัท</w:t>
    </w:r>
    <w:r w:rsidR="000104D5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0104D5" w:rsidRPr="000104D5">
      <w:rPr>
        <w:rFonts w:ascii="Angsana New" w:hAnsi="Angsana New" w:cs="Angsana New" w:hint="cs"/>
        <w:b/>
        <w:bCs/>
        <w:sz w:val="30"/>
        <w:szCs w:val="30"/>
        <w:cs/>
      </w:rPr>
      <w:t>ธนจิรา</w:t>
    </w:r>
    <w:r w:rsidR="000104D5" w:rsidRPr="000104D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104D5" w:rsidRPr="000104D5">
      <w:rPr>
        <w:rFonts w:ascii="Angsana New" w:hAnsi="Angsana New" w:cs="Angsana New" w:hint="cs"/>
        <w:b/>
        <w:bCs/>
        <w:sz w:val="30"/>
        <w:szCs w:val="30"/>
        <w:cs/>
      </w:rPr>
      <w:t>รีเทล</w:t>
    </w:r>
    <w:r w:rsidR="000104D5" w:rsidRPr="000104D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0104D5" w:rsidRPr="000104D5">
      <w:rPr>
        <w:rFonts w:ascii="Angsana New" w:hAnsi="Angsana New" w:cs="Angsana New" w:hint="cs"/>
        <w:b/>
        <w:bCs/>
        <w:sz w:val="30"/>
        <w:szCs w:val="30"/>
        <w:cs/>
      </w:rPr>
      <w:t>คอร์ปอเรชั่น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="00685507" w:rsidRPr="00685507">
      <w:rPr>
        <w:rFonts w:ascii="Angsana New" w:hAnsi="Angsana New" w:cs="Angsana New"/>
        <w:b/>
        <w:bCs/>
        <w:sz w:val="30"/>
        <w:szCs w:val="30"/>
      </w:rPr>
      <w:t>(</w:t>
    </w:r>
    <w:r w:rsidRPr="00360B28">
      <w:rPr>
        <w:rFonts w:ascii="Angsana New" w:hAnsi="Angsana New" w:cs="Angsana New"/>
        <w:b/>
        <w:bCs/>
        <w:sz w:val="30"/>
        <w:szCs w:val="30"/>
        <w:cs/>
      </w:rPr>
      <w:t>มหาชน</w:t>
    </w:r>
    <w:r w:rsidR="00685507" w:rsidRPr="00685507">
      <w:rPr>
        <w:rFonts w:ascii="Angsana New" w:hAnsi="Angsana New" w:cs="Angsana New"/>
        <w:b/>
        <w:bCs/>
        <w:sz w:val="30"/>
        <w:szCs w:val="30"/>
      </w:rPr>
      <w:t>)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0104D5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598580F0" w14:textId="77777777" w:rsidR="0031573A" w:rsidRPr="00360B28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1B06D7F" w14:textId="2314C523" w:rsidR="0031573A" w:rsidRPr="00360B28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>สำหรับงวด</w:t>
    </w:r>
    <w:r w:rsidR="00581AEE">
      <w:rPr>
        <w:rFonts w:ascii="Angsana New" w:hAnsi="Angsana New" w:cs="Angsana New" w:hint="cs"/>
        <w:bCs/>
        <w:sz w:val="30"/>
        <w:szCs w:val="30"/>
        <w:cs/>
        <w:lang w:val="en-US" w:bidi="th-TH"/>
      </w:rPr>
      <w:t>สามเดือนแล</w:t>
    </w:r>
    <w:r w:rsidR="00491AA7">
      <w:rPr>
        <w:rFonts w:ascii="Angsana New" w:hAnsi="Angsana New" w:cs="Angsana New" w:hint="cs"/>
        <w:bCs/>
        <w:sz w:val="30"/>
        <w:szCs w:val="30"/>
        <w:cs/>
        <w:lang w:val="en-US" w:bidi="th-TH"/>
      </w:rPr>
      <w:t>ะ</w:t>
    </w:r>
    <w:r w:rsidR="009A35D0">
      <w:rPr>
        <w:rFonts w:ascii="Angsana New" w:hAnsi="Angsana New" w:cs="Angsana New" w:hint="cs"/>
        <w:bCs/>
        <w:sz w:val="30"/>
        <w:szCs w:val="30"/>
        <w:cs/>
        <w:lang w:val="en-US" w:bidi="th-TH"/>
      </w:rPr>
      <w:t>หก</w:t>
    </w: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 w:rsidR="009A35D0">
      <w:rPr>
        <w:rFonts w:ascii="Angsana New" w:hAnsi="Angsana New" w:cs="Angsana New"/>
        <w:bCs/>
        <w:sz w:val="30"/>
        <w:szCs w:val="30"/>
        <w:lang w:val="en-US" w:bidi="th-TH"/>
      </w:rPr>
      <w:t xml:space="preserve">30 </w:t>
    </w:r>
    <w:r w:rsidR="009A35D0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มิถุนายน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="00EF640F" w:rsidRPr="000104D5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(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="00685507"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18659A13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7F58" w14:textId="77777777" w:rsidR="00207676" w:rsidRPr="00360B28" w:rsidRDefault="00207676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บริษัท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Pr="000104D5">
      <w:rPr>
        <w:rFonts w:ascii="Angsana New" w:hAnsi="Angsana New" w:cs="Angsana New" w:hint="cs"/>
        <w:b/>
        <w:bCs/>
        <w:sz w:val="30"/>
        <w:szCs w:val="30"/>
        <w:cs/>
      </w:rPr>
      <w:t>ธนจิรา</w:t>
    </w:r>
    <w:r w:rsidRPr="000104D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0104D5">
      <w:rPr>
        <w:rFonts w:ascii="Angsana New" w:hAnsi="Angsana New" w:cs="Angsana New" w:hint="cs"/>
        <w:b/>
        <w:bCs/>
        <w:sz w:val="30"/>
        <w:szCs w:val="30"/>
        <w:cs/>
      </w:rPr>
      <w:t>รีเทล</w:t>
    </w:r>
    <w:r w:rsidRPr="000104D5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0104D5">
      <w:rPr>
        <w:rFonts w:ascii="Angsana New" w:hAnsi="Angsana New" w:cs="Angsana New" w:hint="cs"/>
        <w:b/>
        <w:bCs/>
        <w:sz w:val="30"/>
        <w:szCs w:val="30"/>
        <w:cs/>
      </w:rPr>
      <w:t>คอร์ปอเรชั่น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Pr="00685507">
      <w:rPr>
        <w:rFonts w:ascii="Angsana New" w:hAnsi="Angsana New" w:cs="Angsana New"/>
        <w:b/>
        <w:bCs/>
        <w:sz w:val="30"/>
        <w:szCs w:val="30"/>
      </w:rPr>
      <w:t>(</w:t>
    </w:r>
    <w:r w:rsidRPr="00360B28">
      <w:rPr>
        <w:rFonts w:ascii="Angsana New" w:hAnsi="Angsana New" w:cs="Angsana New"/>
        <w:b/>
        <w:bCs/>
        <w:sz w:val="30"/>
        <w:szCs w:val="30"/>
        <w:cs/>
      </w:rPr>
      <w:t>มหาชน</w:t>
    </w:r>
    <w:r w:rsidRPr="00685507">
      <w:rPr>
        <w:rFonts w:ascii="Angsana New" w:hAnsi="Angsana New" w:cs="Angsana New"/>
        <w:b/>
        <w:bCs/>
        <w:sz w:val="30"/>
        <w:szCs w:val="30"/>
      </w:rPr>
      <w:t>)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0104D5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64C1B47" w14:textId="77777777" w:rsidR="00207676" w:rsidRPr="00360B28" w:rsidRDefault="00207676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0BF3122" w14:textId="0E8D995D" w:rsidR="00207676" w:rsidRPr="00360B28" w:rsidRDefault="0020767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>สำหรับงวด</w:t>
    </w:r>
    <w:r w:rsidR="00491AA7">
      <w:rPr>
        <w:rFonts w:ascii="Angsana New" w:hAnsi="Angsana New" w:cs="Angsana New" w:hint="cs"/>
        <w:bCs/>
        <w:sz w:val="30"/>
        <w:szCs w:val="30"/>
        <w:cs/>
        <w:lang w:val="en-US" w:bidi="th-TH"/>
      </w:rPr>
      <w:t>สามเดือนและ</w:t>
    </w:r>
    <w:r>
      <w:rPr>
        <w:rFonts w:ascii="Angsana New" w:hAnsi="Angsana New" w:cs="Angsana New" w:hint="cs"/>
        <w:bCs/>
        <w:sz w:val="30"/>
        <w:szCs w:val="30"/>
        <w:cs/>
        <w:lang w:val="en-US" w:bidi="th-TH"/>
      </w:rPr>
      <w:t>หก</w:t>
    </w:r>
    <w:r w:rsidRPr="000104D5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เดือนสิ้นสุดวันที่ </w:t>
    </w:r>
    <w:r>
      <w:rPr>
        <w:rFonts w:ascii="Angsana New" w:hAnsi="Angsana New" w:cs="Angsana New"/>
        <w:bCs/>
        <w:sz w:val="30"/>
        <w:szCs w:val="30"/>
        <w:lang w:val="en-US" w:bidi="th-TH"/>
      </w:rPr>
      <w:t xml:space="preserve">30 </w:t>
    </w:r>
    <w:r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มิถุนายน </w:t>
    </w:r>
    <w:r w:rsidRPr="00685507"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Pr="000104D5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Pr="00685507">
      <w:rPr>
        <w:rFonts w:ascii="Angsana New" w:hAnsi="Angsana New" w:cs="Angsana New"/>
        <w:bCs/>
        <w:sz w:val="30"/>
        <w:szCs w:val="30"/>
        <w:lang w:val="en-US" w:bidi="th-TH"/>
      </w:rPr>
      <w:t>(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51CCC3FC" w14:textId="77777777" w:rsidR="00207676" w:rsidRPr="00410770" w:rsidRDefault="00207676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BC147" w14:textId="3A972096" w:rsidR="0031573A" w:rsidRPr="00360B28" w:rsidRDefault="0031573A" w:rsidP="00ED04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0"/>
        <w:szCs w:val="30"/>
        <w:cs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บริษัท</w:t>
    </w:r>
    <w:r w:rsidR="00963419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963419" w:rsidRPr="00963419">
      <w:rPr>
        <w:rFonts w:ascii="Angsana New" w:hAnsi="Angsana New" w:cs="Angsana New" w:hint="cs"/>
        <w:b/>
        <w:bCs/>
        <w:sz w:val="30"/>
        <w:szCs w:val="30"/>
        <w:cs/>
      </w:rPr>
      <w:t>ธนจิรา</w:t>
    </w:r>
    <w:r w:rsidR="00963419" w:rsidRPr="0096341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63419" w:rsidRPr="00963419">
      <w:rPr>
        <w:rFonts w:ascii="Angsana New" w:hAnsi="Angsana New" w:cs="Angsana New" w:hint="cs"/>
        <w:b/>
        <w:bCs/>
        <w:sz w:val="30"/>
        <w:szCs w:val="30"/>
        <w:cs/>
      </w:rPr>
      <w:t>รีเทล</w:t>
    </w:r>
    <w:r w:rsidR="00963419" w:rsidRPr="00963419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="00963419" w:rsidRPr="00963419">
      <w:rPr>
        <w:rFonts w:ascii="Angsana New" w:hAnsi="Angsana New" w:cs="Angsana New" w:hint="cs"/>
        <w:b/>
        <w:bCs/>
        <w:sz w:val="30"/>
        <w:szCs w:val="30"/>
        <w:cs/>
      </w:rPr>
      <w:t>คอร์ปอเรชั่น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จำกัด </w:t>
    </w:r>
    <w:r w:rsidR="00685507" w:rsidRPr="00685507">
      <w:rPr>
        <w:rFonts w:ascii="Angsana New" w:hAnsi="Angsana New" w:cs="Angsana New"/>
        <w:b/>
        <w:bCs/>
        <w:sz w:val="30"/>
        <w:szCs w:val="30"/>
      </w:rPr>
      <w:t>(</w:t>
    </w:r>
    <w:r w:rsidRPr="00360B28">
      <w:rPr>
        <w:rFonts w:ascii="Angsana New" w:hAnsi="Angsana New" w:cs="Angsana New"/>
        <w:b/>
        <w:bCs/>
        <w:sz w:val="30"/>
        <w:szCs w:val="30"/>
        <w:cs/>
      </w:rPr>
      <w:t>มหาชน</w:t>
    </w:r>
    <w:r w:rsidR="00685507" w:rsidRPr="00685507">
      <w:rPr>
        <w:rFonts w:ascii="Angsana New" w:hAnsi="Angsana New" w:cs="Angsana New"/>
        <w:b/>
        <w:bCs/>
        <w:sz w:val="30"/>
        <w:szCs w:val="30"/>
      </w:rPr>
      <w:t>)</w:t>
    </w:r>
    <w:r w:rsidRPr="00360B28"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963419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B526AAE" w14:textId="77777777" w:rsidR="0031573A" w:rsidRPr="00360B28" w:rsidRDefault="0031573A" w:rsidP="00ED04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/>
      <w:rPr>
        <w:rFonts w:ascii="Angsana New" w:hAnsi="Angsana New" w:cs="Angsana New"/>
        <w:b/>
        <w:bCs/>
        <w:sz w:val="30"/>
        <w:szCs w:val="30"/>
      </w:rPr>
    </w:pPr>
    <w:r w:rsidRPr="00360B28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360B28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360B28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66EE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3D35D4C" w14:textId="059AB17D" w:rsidR="0031573A" w:rsidRPr="00360B28" w:rsidRDefault="0031573A" w:rsidP="00ED0422">
    <w:pPr>
      <w:pStyle w:val="acctmainheading"/>
      <w:spacing w:after="0" w:line="240" w:lineRule="atLeast"/>
      <w:ind w:left="18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สำหรับงวด</w:t>
    </w:r>
    <w:r w:rsidR="00491AA7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สามเดือนและ</w:t>
    </w:r>
    <w:r w:rsidR="00207676"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หกเดือน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สิ้นสุด</w:t>
    </w:r>
    <w:r w:rsidRPr="00963419">
      <w:rPr>
        <w:rFonts w:ascii="Angsana New" w:hAnsi="Angsana New" w:cs="Angsana New"/>
        <w:b w:val="0"/>
        <w:bCs/>
        <w:sz w:val="30"/>
        <w:szCs w:val="30"/>
        <w:cs/>
        <w:lang w:bidi="th-TH"/>
      </w:rPr>
      <w:t>วันที่</w:t>
    </w:r>
    <w:r w:rsidR="00963419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3</w:t>
    </w:r>
    <w:r w:rsidR="00207676">
      <w:rPr>
        <w:rFonts w:ascii="Angsana New" w:hAnsi="Angsana New" w:cs="Angsana New"/>
        <w:bCs/>
        <w:sz w:val="30"/>
        <w:szCs w:val="30"/>
        <w:lang w:val="en-US" w:bidi="th-TH"/>
      </w:rPr>
      <w:t xml:space="preserve">0 </w:t>
    </w:r>
    <w:r w:rsidR="00207676">
      <w:rPr>
        <w:rFonts w:ascii="Angsana New" w:hAnsi="Angsana New" w:cs="Angsana New" w:hint="cs"/>
        <w:bCs/>
        <w:sz w:val="30"/>
        <w:szCs w:val="30"/>
        <w:cs/>
        <w:lang w:val="en-US" w:bidi="th-TH"/>
      </w:rPr>
      <w:t xml:space="preserve">มิถุนายน </w:t>
    </w:r>
    <w:r w:rsidR="00685507" w:rsidRPr="00685507">
      <w:rPr>
        <w:rFonts w:ascii="Angsana New" w:hAnsi="Angsana New" w:cs="Angsana New"/>
        <w:bCs/>
        <w:sz w:val="30"/>
        <w:szCs w:val="30"/>
        <w:lang w:val="en-US" w:bidi="th-TH"/>
      </w:rPr>
      <w:t>2569</w:t>
    </w:r>
    <w:r w:rsidR="00963419" w:rsidRPr="000104D5">
      <w:rPr>
        <w:rFonts w:ascii="Angsana New" w:hAnsi="Angsana New" w:cs="Angsana New"/>
        <w:bCs/>
        <w:sz w:val="30"/>
        <w:szCs w:val="30"/>
        <w:lang w:val="en-US" w:bidi="th-TH"/>
      </w:rPr>
      <w:t xml:space="preserve"> </w:t>
    </w:r>
    <w:r w:rsidR="00685507"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(</w:t>
    </w:r>
    <w:r w:rsidRPr="00963419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</w:t>
    </w:r>
    <w:r w:rsidRPr="00360B28">
      <w:rPr>
        <w:rFonts w:ascii="Angsana New" w:hAnsi="Angsana New" w:cs="Angsana New"/>
        <w:b w:val="0"/>
        <w:bCs/>
        <w:sz w:val="30"/>
        <w:szCs w:val="30"/>
        <w:cs/>
        <w:lang w:bidi="th-TH"/>
      </w:rPr>
      <w:t>ตรวจสอบ</w:t>
    </w:r>
    <w:r w:rsidR="00685507" w:rsidRPr="00685507">
      <w:rPr>
        <w:rFonts w:ascii="Angsana New" w:hAnsi="Angsana New" w:cs="Angsana New"/>
        <w:b w:val="0"/>
        <w:bCs/>
        <w:sz w:val="30"/>
        <w:szCs w:val="30"/>
        <w:lang w:val="en-US"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576775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AE90721"/>
    <w:multiLevelType w:val="hybridMultilevel"/>
    <w:tmpl w:val="D0E800AE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3" w15:restartNumberingAfterBreak="0">
    <w:nsid w:val="43AE3A87"/>
    <w:multiLevelType w:val="hybridMultilevel"/>
    <w:tmpl w:val="0074A9E0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63C93"/>
    <w:multiLevelType w:val="multilevel"/>
    <w:tmpl w:val="3D8A5A7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73BE1CF0"/>
    <w:multiLevelType w:val="hybridMultilevel"/>
    <w:tmpl w:val="9F54CEAE"/>
    <w:lvl w:ilvl="0" w:tplc="A4C6CBA0">
      <w:start w:val="1"/>
      <w:numFmt w:val="bullet"/>
      <w:lvlText w:val="-"/>
      <w:lvlJc w:val="left"/>
      <w:pPr>
        <w:ind w:left="687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</w:abstractNum>
  <w:abstractNum w:abstractNumId="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2132360658">
    <w:abstractNumId w:val="0"/>
  </w:num>
  <w:num w:numId="2" w16cid:durableId="49499627">
    <w:abstractNumId w:val="1"/>
  </w:num>
  <w:num w:numId="3" w16cid:durableId="361174286">
    <w:abstractNumId w:val="4"/>
  </w:num>
  <w:num w:numId="4" w16cid:durableId="1248422556">
    <w:abstractNumId w:val="0"/>
  </w:num>
  <w:num w:numId="5" w16cid:durableId="1214735736">
    <w:abstractNumId w:val="6"/>
  </w:num>
  <w:num w:numId="6" w16cid:durableId="1810005413">
    <w:abstractNumId w:val="5"/>
  </w:num>
  <w:num w:numId="7" w16cid:durableId="1527523210">
    <w:abstractNumId w:val="2"/>
  </w:num>
  <w:num w:numId="8" w16cid:durableId="1601716688">
    <w:abstractNumId w:val="0"/>
  </w:num>
  <w:num w:numId="9" w16cid:durableId="953175773">
    <w:abstractNumId w:val="3"/>
  </w:num>
  <w:num w:numId="10" w16cid:durableId="189661935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0CF6"/>
    <w:rsid w:val="000015A1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38B"/>
    <w:rsid w:val="0000464A"/>
    <w:rsid w:val="00004819"/>
    <w:rsid w:val="00004A86"/>
    <w:rsid w:val="00004E22"/>
    <w:rsid w:val="00005185"/>
    <w:rsid w:val="00005434"/>
    <w:rsid w:val="00005750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6EEE"/>
    <w:rsid w:val="00007873"/>
    <w:rsid w:val="00007B57"/>
    <w:rsid w:val="00007EE9"/>
    <w:rsid w:val="00007F8E"/>
    <w:rsid w:val="0001022B"/>
    <w:rsid w:val="00010374"/>
    <w:rsid w:val="000104D5"/>
    <w:rsid w:val="00010738"/>
    <w:rsid w:val="000112EE"/>
    <w:rsid w:val="000115FB"/>
    <w:rsid w:val="0001192B"/>
    <w:rsid w:val="00011D9A"/>
    <w:rsid w:val="000124DB"/>
    <w:rsid w:val="00012589"/>
    <w:rsid w:val="000128CB"/>
    <w:rsid w:val="00012A7E"/>
    <w:rsid w:val="00012E83"/>
    <w:rsid w:val="0001324D"/>
    <w:rsid w:val="0001331A"/>
    <w:rsid w:val="000135F7"/>
    <w:rsid w:val="0001364C"/>
    <w:rsid w:val="0001367E"/>
    <w:rsid w:val="0001370F"/>
    <w:rsid w:val="00013716"/>
    <w:rsid w:val="00013C02"/>
    <w:rsid w:val="0001413A"/>
    <w:rsid w:val="000142D3"/>
    <w:rsid w:val="000149D1"/>
    <w:rsid w:val="00014A12"/>
    <w:rsid w:val="00014A4A"/>
    <w:rsid w:val="00014DE0"/>
    <w:rsid w:val="000156CC"/>
    <w:rsid w:val="0001596B"/>
    <w:rsid w:val="00015A3D"/>
    <w:rsid w:val="00015C52"/>
    <w:rsid w:val="00015E7A"/>
    <w:rsid w:val="000160A4"/>
    <w:rsid w:val="00016254"/>
    <w:rsid w:val="00016506"/>
    <w:rsid w:val="000167EF"/>
    <w:rsid w:val="00016879"/>
    <w:rsid w:val="00016E14"/>
    <w:rsid w:val="000171CC"/>
    <w:rsid w:val="000172C5"/>
    <w:rsid w:val="00017563"/>
    <w:rsid w:val="000179F5"/>
    <w:rsid w:val="00017A3F"/>
    <w:rsid w:val="00020021"/>
    <w:rsid w:val="00020144"/>
    <w:rsid w:val="000204C8"/>
    <w:rsid w:val="000204D0"/>
    <w:rsid w:val="0002055E"/>
    <w:rsid w:val="00020700"/>
    <w:rsid w:val="000207FE"/>
    <w:rsid w:val="00020882"/>
    <w:rsid w:val="00020E28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2D7B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B1F"/>
    <w:rsid w:val="00025B80"/>
    <w:rsid w:val="00026132"/>
    <w:rsid w:val="000261DD"/>
    <w:rsid w:val="0002634E"/>
    <w:rsid w:val="00026513"/>
    <w:rsid w:val="0002666D"/>
    <w:rsid w:val="00026B06"/>
    <w:rsid w:val="000271D8"/>
    <w:rsid w:val="0002732F"/>
    <w:rsid w:val="0002763F"/>
    <w:rsid w:val="00027A4F"/>
    <w:rsid w:val="00027BD5"/>
    <w:rsid w:val="00027E00"/>
    <w:rsid w:val="00027ED2"/>
    <w:rsid w:val="0003010E"/>
    <w:rsid w:val="00030329"/>
    <w:rsid w:val="00030579"/>
    <w:rsid w:val="000307FB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870"/>
    <w:rsid w:val="00041B88"/>
    <w:rsid w:val="00041C82"/>
    <w:rsid w:val="00041E25"/>
    <w:rsid w:val="00041E72"/>
    <w:rsid w:val="00042021"/>
    <w:rsid w:val="0004220E"/>
    <w:rsid w:val="00042325"/>
    <w:rsid w:val="000425EC"/>
    <w:rsid w:val="00042760"/>
    <w:rsid w:val="00042A1A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740"/>
    <w:rsid w:val="000459EE"/>
    <w:rsid w:val="00045BC3"/>
    <w:rsid w:val="00045E6A"/>
    <w:rsid w:val="000463AC"/>
    <w:rsid w:val="00046429"/>
    <w:rsid w:val="0004661A"/>
    <w:rsid w:val="00046F48"/>
    <w:rsid w:val="00047017"/>
    <w:rsid w:val="000478D6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9C9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483"/>
    <w:rsid w:val="00053C79"/>
    <w:rsid w:val="00054433"/>
    <w:rsid w:val="00054663"/>
    <w:rsid w:val="00055171"/>
    <w:rsid w:val="000553C1"/>
    <w:rsid w:val="0005542F"/>
    <w:rsid w:val="00055589"/>
    <w:rsid w:val="000555B9"/>
    <w:rsid w:val="000558C4"/>
    <w:rsid w:val="00055AED"/>
    <w:rsid w:val="00055F34"/>
    <w:rsid w:val="00056664"/>
    <w:rsid w:val="00056804"/>
    <w:rsid w:val="000569A6"/>
    <w:rsid w:val="00056AB5"/>
    <w:rsid w:val="00056DFE"/>
    <w:rsid w:val="00056F2D"/>
    <w:rsid w:val="000570A0"/>
    <w:rsid w:val="00057220"/>
    <w:rsid w:val="00057A0E"/>
    <w:rsid w:val="00057AD1"/>
    <w:rsid w:val="00057C08"/>
    <w:rsid w:val="00057E98"/>
    <w:rsid w:val="000607AD"/>
    <w:rsid w:val="00060AB1"/>
    <w:rsid w:val="00060D01"/>
    <w:rsid w:val="00060F66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324D"/>
    <w:rsid w:val="000632B1"/>
    <w:rsid w:val="000632F6"/>
    <w:rsid w:val="00063377"/>
    <w:rsid w:val="00063617"/>
    <w:rsid w:val="000639A9"/>
    <w:rsid w:val="00063A6E"/>
    <w:rsid w:val="00063DC3"/>
    <w:rsid w:val="00063E26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E8B"/>
    <w:rsid w:val="00065F17"/>
    <w:rsid w:val="000660AB"/>
    <w:rsid w:val="000660AC"/>
    <w:rsid w:val="0006644C"/>
    <w:rsid w:val="0006646D"/>
    <w:rsid w:val="00066B40"/>
    <w:rsid w:val="000671D1"/>
    <w:rsid w:val="000672DA"/>
    <w:rsid w:val="000672F9"/>
    <w:rsid w:val="000674C2"/>
    <w:rsid w:val="000675C1"/>
    <w:rsid w:val="000675C4"/>
    <w:rsid w:val="0006774B"/>
    <w:rsid w:val="000677AC"/>
    <w:rsid w:val="00067939"/>
    <w:rsid w:val="00067BEB"/>
    <w:rsid w:val="000704B7"/>
    <w:rsid w:val="00070559"/>
    <w:rsid w:val="0007075C"/>
    <w:rsid w:val="000708C8"/>
    <w:rsid w:val="000708D6"/>
    <w:rsid w:val="00070C82"/>
    <w:rsid w:val="00070E3A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3E62"/>
    <w:rsid w:val="00073EED"/>
    <w:rsid w:val="00074621"/>
    <w:rsid w:val="00074727"/>
    <w:rsid w:val="00074891"/>
    <w:rsid w:val="00074AF2"/>
    <w:rsid w:val="00074BBC"/>
    <w:rsid w:val="00074BE8"/>
    <w:rsid w:val="00074D50"/>
    <w:rsid w:val="00074F14"/>
    <w:rsid w:val="00074F69"/>
    <w:rsid w:val="00075041"/>
    <w:rsid w:val="000758AE"/>
    <w:rsid w:val="00075907"/>
    <w:rsid w:val="00075927"/>
    <w:rsid w:val="00075BC1"/>
    <w:rsid w:val="00075C2D"/>
    <w:rsid w:val="00075D21"/>
    <w:rsid w:val="00075FFE"/>
    <w:rsid w:val="00076170"/>
    <w:rsid w:val="00076BDC"/>
    <w:rsid w:val="00076E25"/>
    <w:rsid w:val="00077245"/>
    <w:rsid w:val="000772E6"/>
    <w:rsid w:val="000779B6"/>
    <w:rsid w:val="00077E11"/>
    <w:rsid w:val="00077F9C"/>
    <w:rsid w:val="00080A5F"/>
    <w:rsid w:val="0008106E"/>
    <w:rsid w:val="00081551"/>
    <w:rsid w:val="0008157C"/>
    <w:rsid w:val="00081947"/>
    <w:rsid w:val="000819B2"/>
    <w:rsid w:val="00081EEF"/>
    <w:rsid w:val="00081F3B"/>
    <w:rsid w:val="00081F88"/>
    <w:rsid w:val="0008223F"/>
    <w:rsid w:val="00082360"/>
    <w:rsid w:val="000826F9"/>
    <w:rsid w:val="00082793"/>
    <w:rsid w:val="00082881"/>
    <w:rsid w:val="00082944"/>
    <w:rsid w:val="00083497"/>
    <w:rsid w:val="000838C3"/>
    <w:rsid w:val="00083A90"/>
    <w:rsid w:val="00083D58"/>
    <w:rsid w:val="00083E1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C3"/>
    <w:rsid w:val="000913A0"/>
    <w:rsid w:val="00091580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C0"/>
    <w:rsid w:val="0009470A"/>
    <w:rsid w:val="00094BAF"/>
    <w:rsid w:val="00094D1B"/>
    <w:rsid w:val="00094E2F"/>
    <w:rsid w:val="00094FB4"/>
    <w:rsid w:val="000958D7"/>
    <w:rsid w:val="00095A5F"/>
    <w:rsid w:val="00095B3D"/>
    <w:rsid w:val="00095E09"/>
    <w:rsid w:val="00095E95"/>
    <w:rsid w:val="00096268"/>
    <w:rsid w:val="000967D6"/>
    <w:rsid w:val="00096A7A"/>
    <w:rsid w:val="00096A8E"/>
    <w:rsid w:val="00096F65"/>
    <w:rsid w:val="00097067"/>
    <w:rsid w:val="000970FD"/>
    <w:rsid w:val="00097659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3093"/>
    <w:rsid w:val="000A37E2"/>
    <w:rsid w:val="000A3849"/>
    <w:rsid w:val="000A390B"/>
    <w:rsid w:val="000A398B"/>
    <w:rsid w:val="000A4071"/>
    <w:rsid w:val="000A4114"/>
    <w:rsid w:val="000A42BF"/>
    <w:rsid w:val="000A452D"/>
    <w:rsid w:val="000A4553"/>
    <w:rsid w:val="000A4763"/>
    <w:rsid w:val="000A4B0B"/>
    <w:rsid w:val="000A4C2E"/>
    <w:rsid w:val="000A4D19"/>
    <w:rsid w:val="000A50C8"/>
    <w:rsid w:val="000A534B"/>
    <w:rsid w:val="000A5401"/>
    <w:rsid w:val="000A5915"/>
    <w:rsid w:val="000A64E6"/>
    <w:rsid w:val="000A6668"/>
    <w:rsid w:val="000A6842"/>
    <w:rsid w:val="000A6A51"/>
    <w:rsid w:val="000A6B33"/>
    <w:rsid w:val="000A6D5A"/>
    <w:rsid w:val="000A6E57"/>
    <w:rsid w:val="000A6F12"/>
    <w:rsid w:val="000A706D"/>
    <w:rsid w:val="000A726A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D32"/>
    <w:rsid w:val="000B0F66"/>
    <w:rsid w:val="000B1006"/>
    <w:rsid w:val="000B132A"/>
    <w:rsid w:val="000B140D"/>
    <w:rsid w:val="000B142E"/>
    <w:rsid w:val="000B14A1"/>
    <w:rsid w:val="000B1666"/>
    <w:rsid w:val="000B1C16"/>
    <w:rsid w:val="000B1CB1"/>
    <w:rsid w:val="000B21CA"/>
    <w:rsid w:val="000B22F0"/>
    <w:rsid w:val="000B268E"/>
    <w:rsid w:val="000B27A3"/>
    <w:rsid w:val="000B287F"/>
    <w:rsid w:val="000B33FE"/>
    <w:rsid w:val="000B3D85"/>
    <w:rsid w:val="000B3DCD"/>
    <w:rsid w:val="000B43D2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68A"/>
    <w:rsid w:val="000B7961"/>
    <w:rsid w:val="000B7DFA"/>
    <w:rsid w:val="000C00BB"/>
    <w:rsid w:val="000C0354"/>
    <w:rsid w:val="000C0362"/>
    <w:rsid w:val="000C0738"/>
    <w:rsid w:val="000C0780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4D"/>
    <w:rsid w:val="000C1616"/>
    <w:rsid w:val="000C180A"/>
    <w:rsid w:val="000C199A"/>
    <w:rsid w:val="000C1A88"/>
    <w:rsid w:val="000C1FF7"/>
    <w:rsid w:val="000C2074"/>
    <w:rsid w:val="000C21DB"/>
    <w:rsid w:val="000C2252"/>
    <w:rsid w:val="000C23E4"/>
    <w:rsid w:val="000C25AF"/>
    <w:rsid w:val="000C262D"/>
    <w:rsid w:val="000C2B77"/>
    <w:rsid w:val="000C2DF8"/>
    <w:rsid w:val="000C3273"/>
    <w:rsid w:val="000C3646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794"/>
    <w:rsid w:val="000C49CD"/>
    <w:rsid w:val="000C4ACA"/>
    <w:rsid w:val="000C4CAA"/>
    <w:rsid w:val="000C4DF0"/>
    <w:rsid w:val="000C5243"/>
    <w:rsid w:val="000C5376"/>
    <w:rsid w:val="000C539F"/>
    <w:rsid w:val="000C582A"/>
    <w:rsid w:val="000C5D19"/>
    <w:rsid w:val="000C5EB5"/>
    <w:rsid w:val="000C6330"/>
    <w:rsid w:val="000C633A"/>
    <w:rsid w:val="000C698D"/>
    <w:rsid w:val="000C6AB3"/>
    <w:rsid w:val="000C6B3B"/>
    <w:rsid w:val="000C6DC0"/>
    <w:rsid w:val="000C6DDD"/>
    <w:rsid w:val="000C6F4D"/>
    <w:rsid w:val="000C7237"/>
    <w:rsid w:val="000C793F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6F"/>
    <w:rsid w:val="000D0FED"/>
    <w:rsid w:val="000D165D"/>
    <w:rsid w:val="000D16F5"/>
    <w:rsid w:val="000D17C3"/>
    <w:rsid w:val="000D1947"/>
    <w:rsid w:val="000D1979"/>
    <w:rsid w:val="000D1F12"/>
    <w:rsid w:val="000D2500"/>
    <w:rsid w:val="000D262E"/>
    <w:rsid w:val="000D2D38"/>
    <w:rsid w:val="000D2EF9"/>
    <w:rsid w:val="000D30D7"/>
    <w:rsid w:val="000D31E5"/>
    <w:rsid w:val="000D3327"/>
    <w:rsid w:val="000D3478"/>
    <w:rsid w:val="000D3629"/>
    <w:rsid w:val="000D3725"/>
    <w:rsid w:val="000D3B7D"/>
    <w:rsid w:val="000D3D4E"/>
    <w:rsid w:val="000D3DC9"/>
    <w:rsid w:val="000D3E01"/>
    <w:rsid w:val="000D3E58"/>
    <w:rsid w:val="000D3EDE"/>
    <w:rsid w:val="000D3F3E"/>
    <w:rsid w:val="000D426B"/>
    <w:rsid w:val="000D435F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F8E"/>
    <w:rsid w:val="000D6FB3"/>
    <w:rsid w:val="000D7072"/>
    <w:rsid w:val="000D71CC"/>
    <w:rsid w:val="000D72DE"/>
    <w:rsid w:val="000D7D98"/>
    <w:rsid w:val="000E015E"/>
    <w:rsid w:val="000E024A"/>
    <w:rsid w:val="000E0498"/>
    <w:rsid w:val="000E0629"/>
    <w:rsid w:val="000E069E"/>
    <w:rsid w:val="000E0BB8"/>
    <w:rsid w:val="000E0F5D"/>
    <w:rsid w:val="000E10DB"/>
    <w:rsid w:val="000E14C0"/>
    <w:rsid w:val="000E16D7"/>
    <w:rsid w:val="000E1BF7"/>
    <w:rsid w:val="000E1E8B"/>
    <w:rsid w:val="000E23F3"/>
    <w:rsid w:val="000E2710"/>
    <w:rsid w:val="000E28E6"/>
    <w:rsid w:val="000E2C49"/>
    <w:rsid w:val="000E2DEC"/>
    <w:rsid w:val="000E2EAF"/>
    <w:rsid w:val="000E2F85"/>
    <w:rsid w:val="000E3283"/>
    <w:rsid w:val="000E3890"/>
    <w:rsid w:val="000E39D3"/>
    <w:rsid w:val="000E42B7"/>
    <w:rsid w:val="000E44BF"/>
    <w:rsid w:val="000E46F3"/>
    <w:rsid w:val="000E4BD7"/>
    <w:rsid w:val="000E54C4"/>
    <w:rsid w:val="000E56AF"/>
    <w:rsid w:val="000E5738"/>
    <w:rsid w:val="000E5B32"/>
    <w:rsid w:val="000E5B65"/>
    <w:rsid w:val="000E5F52"/>
    <w:rsid w:val="000E5FA0"/>
    <w:rsid w:val="000E608C"/>
    <w:rsid w:val="000E6788"/>
    <w:rsid w:val="000E6919"/>
    <w:rsid w:val="000E69D1"/>
    <w:rsid w:val="000E6DE5"/>
    <w:rsid w:val="000E7766"/>
    <w:rsid w:val="000E7AEE"/>
    <w:rsid w:val="000F0217"/>
    <w:rsid w:val="000F0637"/>
    <w:rsid w:val="000F072F"/>
    <w:rsid w:val="000F0832"/>
    <w:rsid w:val="000F08E2"/>
    <w:rsid w:val="000F0BC6"/>
    <w:rsid w:val="000F0CA6"/>
    <w:rsid w:val="000F16A3"/>
    <w:rsid w:val="000F172B"/>
    <w:rsid w:val="000F173C"/>
    <w:rsid w:val="000F1A6F"/>
    <w:rsid w:val="000F1BC9"/>
    <w:rsid w:val="000F1C55"/>
    <w:rsid w:val="000F2239"/>
    <w:rsid w:val="000F2770"/>
    <w:rsid w:val="000F27FD"/>
    <w:rsid w:val="000F2C64"/>
    <w:rsid w:val="000F2D2C"/>
    <w:rsid w:val="000F2DC7"/>
    <w:rsid w:val="000F2EE7"/>
    <w:rsid w:val="000F2FE2"/>
    <w:rsid w:val="000F3123"/>
    <w:rsid w:val="000F38C2"/>
    <w:rsid w:val="000F3B1D"/>
    <w:rsid w:val="000F412F"/>
    <w:rsid w:val="000F48BF"/>
    <w:rsid w:val="000F4D71"/>
    <w:rsid w:val="000F54C8"/>
    <w:rsid w:val="000F59B5"/>
    <w:rsid w:val="000F6021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0F7B8C"/>
    <w:rsid w:val="00100142"/>
    <w:rsid w:val="00100259"/>
    <w:rsid w:val="0010040D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2C97"/>
    <w:rsid w:val="00102E71"/>
    <w:rsid w:val="001031F9"/>
    <w:rsid w:val="00103224"/>
    <w:rsid w:val="00103304"/>
    <w:rsid w:val="00103853"/>
    <w:rsid w:val="001038AB"/>
    <w:rsid w:val="001038C6"/>
    <w:rsid w:val="00103DD6"/>
    <w:rsid w:val="00103FE9"/>
    <w:rsid w:val="0010461C"/>
    <w:rsid w:val="001046F0"/>
    <w:rsid w:val="001046FC"/>
    <w:rsid w:val="00104960"/>
    <w:rsid w:val="00104BE9"/>
    <w:rsid w:val="0010503C"/>
    <w:rsid w:val="00105E29"/>
    <w:rsid w:val="001060B0"/>
    <w:rsid w:val="00106136"/>
    <w:rsid w:val="00106190"/>
    <w:rsid w:val="001063D4"/>
    <w:rsid w:val="001069BC"/>
    <w:rsid w:val="00107004"/>
    <w:rsid w:val="0010720D"/>
    <w:rsid w:val="00107B8A"/>
    <w:rsid w:val="00107C58"/>
    <w:rsid w:val="00107EA8"/>
    <w:rsid w:val="0011021A"/>
    <w:rsid w:val="00110B7B"/>
    <w:rsid w:val="00110C30"/>
    <w:rsid w:val="001111E1"/>
    <w:rsid w:val="00111396"/>
    <w:rsid w:val="00111498"/>
    <w:rsid w:val="00111815"/>
    <w:rsid w:val="00111928"/>
    <w:rsid w:val="00111B4D"/>
    <w:rsid w:val="00111B59"/>
    <w:rsid w:val="00111B99"/>
    <w:rsid w:val="00111E17"/>
    <w:rsid w:val="00111E20"/>
    <w:rsid w:val="00111E44"/>
    <w:rsid w:val="00111F68"/>
    <w:rsid w:val="0011252E"/>
    <w:rsid w:val="00112677"/>
    <w:rsid w:val="00112D60"/>
    <w:rsid w:val="00113150"/>
    <w:rsid w:val="001131B7"/>
    <w:rsid w:val="00113288"/>
    <w:rsid w:val="00113E35"/>
    <w:rsid w:val="00113FA9"/>
    <w:rsid w:val="00113FF0"/>
    <w:rsid w:val="00114277"/>
    <w:rsid w:val="0011430C"/>
    <w:rsid w:val="001144C8"/>
    <w:rsid w:val="00114567"/>
    <w:rsid w:val="00114D64"/>
    <w:rsid w:val="00114DEB"/>
    <w:rsid w:val="00115B5F"/>
    <w:rsid w:val="00115B7F"/>
    <w:rsid w:val="00115D9F"/>
    <w:rsid w:val="001161C7"/>
    <w:rsid w:val="00116430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084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799"/>
    <w:rsid w:val="0012182C"/>
    <w:rsid w:val="001218DC"/>
    <w:rsid w:val="00121944"/>
    <w:rsid w:val="00121B3A"/>
    <w:rsid w:val="00121F8D"/>
    <w:rsid w:val="00121F9D"/>
    <w:rsid w:val="0012295A"/>
    <w:rsid w:val="001229DE"/>
    <w:rsid w:val="00122A8E"/>
    <w:rsid w:val="00122B08"/>
    <w:rsid w:val="00122BAF"/>
    <w:rsid w:val="00122C19"/>
    <w:rsid w:val="00122D3A"/>
    <w:rsid w:val="00123587"/>
    <w:rsid w:val="001235C8"/>
    <w:rsid w:val="001238A0"/>
    <w:rsid w:val="001239BC"/>
    <w:rsid w:val="00123DBE"/>
    <w:rsid w:val="001240FA"/>
    <w:rsid w:val="001246CB"/>
    <w:rsid w:val="00124898"/>
    <w:rsid w:val="00124D32"/>
    <w:rsid w:val="00124FCF"/>
    <w:rsid w:val="0012508D"/>
    <w:rsid w:val="00125754"/>
    <w:rsid w:val="00125877"/>
    <w:rsid w:val="00125D41"/>
    <w:rsid w:val="00126653"/>
    <w:rsid w:val="0012681D"/>
    <w:rsid w:val="00126C48"/>
    <w:rsid w:val="00126D86"/>
    <w:rsid w:val="00126E44"/>
    <w:rsid w:val="00127566"/>
    <w:rsid w:val="00127590"/>
    <w:rsid w:val="00127861"/>
    <w:rsid w:val="001278C2"/>
    <w:rsid w:val="0012795F"/>
    <w:rsid w:val="00127973"/>
    <w:rsid w:val="00127D8B"/>
    <w:rsid w:val="0013011B"/>
    <w:rsid w:val="00130588"/>
    <w:rsid w:val="001305BB"/>
    <w:rsid w:val="00130698"/>
    <w:rsid w:val="00131191"/>
    <w:rsid w:val="001311D3"/>
    <w:rsid w:val="00131398"/>
    <w:rsid w:val="001314A3"/>
    <w:rsid w:val="00131892"/>
    <w:rsid w:val="00131993"/>
    <w:rsid w:val="00131B88"/>
    <w:rsid w:val="00131C8D"/>
    <w:rsid w:val="00131EB2"/>
    <w:rsid w:val="00131FEB"/>
    <w:rsid w:val="001320D9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ACF"/>
    <w:rsid w:val="00134B38"/>
    <w:rsid w:val="00134D5F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57B"/>
    <w:rsid w:val="00136B4A"/>
    <w:rsid w:val="00137083"/>
    <w:rsid w:val="0013717D"/>
    <w:rsid w:val="00137699"/>
    <w:rsid w:val="001377AE"/>
    <w:rsid w:val="0013795E"/>
    <w:rsid w:val="0013796D"/>
    <w:rsid w:val="001379B1"/>
    <w:rsid w:val="001400CC"/>
    <w:rsid w:val="001401E0"/>
    <w:rsid w:val="00140292"/>
    <w:rsid w:val="001403A2"/>
    <w:rsid w:val="00140BB9"/>
    <w:rsid w:val="00140E7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A7"/>
    <w:rsid w:val="00142A43"/>
    <w:rsid w:val="00142B35"/>
    <w:rsid w:val="00142C71"/>
    <w:rsid w:val="00142F63"/>
    <w:rsid w:val="001430E7"/>
    <w:rsid w:val="0014329A"/>
    <w:rsid w:val="001433D8"/>
    <w:rsid w:val="00143530"/>
    <w:rsid w:val="001435C0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C91"/>
    <w:rsid w:val="00146F44"/>
    <w:rsid w:val="0014738E"/>
    <w:rsid w:val="001476D2"/>
    <w:rsid w:val="001476E8"/>
    <w:rsid w:val="0014774F"/>
    <w:rsid w:val="001478A7"/>
    <w:rsid w:val="00150273"/>
    <w:rsid w:val="0015060B"/>
    <w:rsid w:val="001508F8"/>
    <w:rsid w:val="001509B0"/>
    <w:rsid w:val="00150B64"/>
    <w:rsid w:val="001511F8"/>
    <w:rsid w:val="001514BF"/>
    <w:rsid w:val="0015162A"/>
    <w:rsid w:val="00151AD7"/>
    <w:rsid w:val="00151B98"/>
    <w:rsid w:val="00151CA8"/>
    <w:rsid w:val="001520E7"/>
    <w:rsid w:val="001525FB"/>
    <w:rsid w:val="00152601"/>
    <w:rsid w:val="0015288D"/>
    <w:rsid w:val="00152942"/>
    <w:rsid w:val="00152E00"/>
    <w:rsid w:val="00152E38"/>
    <w:rsid w:val="00153A70"/>
    <w:rsid w:val="00153B37"/>
    <w:rsid w:val="00153B4E"/>
    <w:rsid w:val="00153B52"/>
    <w:rsid w:val="00153B92"/>
    <w:rsid w:val="00153E26"/>
    <w:rsid w:val="00153FFB"/>
    <w:rsid w:val="00154105"/>
    <w:rsid w:val="001544E3"/>
    <w:rsid w:val="0015451C"/>
    <w:rsid w:val="001545E7"/>
    <w:rsid w:val="00154676"/>
    <w:rsid w:val="001546D4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53"/>
    <w:rsid w:val="00155D02"/>
    <w:rsid w:val="00155D10"/>
    <w:rsid w:val="0015615A"/>
    <w:rsid w:val="001561D2"/>
    <w:rsid w:val="00156307"/>
    <w:rsid w:val="00156719"/>
    <w:rsid w:val="001569A1"/>
    <w:rsid w:val="00156C5A"/>
    <w:rsid w:val="00156D01"/>
    <w:rsid w:val="001572A8"/>
    <w:rsid w:val="001573FD"/>
    <w:rsid w:val="00157412"/>
    <w:rsid w:val="00157621"/>
    <w:rsid w:val="00157C97"/>
    <w:rsid w:val="00160128"/>
    <w:rsid w:val="0016031D"/>
    <w:rsid w:val="00160769"/>
    <w:rsid w:val="001607A3"/>
    <w:rsid w:val="001608CB"/>
    <w:rsid w:val="00160A32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4A2"/>
    <w:rsid w:val="001639BA"/>
    <w:rsid w:val="00163FB1"/>
    <w:rsid w:val="00164BF3"/>
    <w:rsid w:val="00164FA7"/>
    <w:rsid w:val="0016501A"/>
    <w:rsid w:val="001650C9"/>
    <w:rsid w:val="0016556C"/>
    <w:rsid w:val="001657B2"/>
    <w:rsid w:val="001659BF"/>
    <w:rsid w:val="00165A2C"/>
    <w:rsid w:val="00165AD0"/>
    <w:rsid w:val="00165AFD"/>
    <w:rsid w:val="00165C2D"/>
    <w:rsid w:val="00165CD4"/>
    <w:rsid w:val="00166027"/>
    <w:rsid w:val="001662EE"/>
    <w:rsid w:val="00166E67"/>
    <w:rsid w:val="0016760F"/>
    <w:rsid w:val="00167728"/>
    <w:rsid w:val="0016784F"/>
    <w:rsid w:val="00167DD2"/>
    <w:rsid w:val="00167EB5"/>
    <w:rsid w:val="00170371"/>
    <w:rsid w:val="00170380"/>
    <w:rsid w:val="00170451"/>
    <w:rsid w:val="0017045E"/>
    <w:rsid w:val="0017047A"/>
    <w:rsid w:val="001704F4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A5E"/>
    <w:rsid w:val="00171B70"/>
    <w:rsid w:val="00171D7E"/>
    <w:rsid w:val="001723F7"/>
    <w:rsid w:val="00172429"/>
    <w:rsid w:val="001728D0"/>
    <w:rsid w:val="00173059"/>
    <w:rsid w:val="00173659"/>
    <w:rsid w:val="00173786"/>
    <w:rsid w:val="00173D47"/>
    <w:rsid w:val="00174012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C9D"/>
    <w:rsid w:val="00176FE2"/>
    <w:rsid w:val="001772DD"/>
    <w:rsid w:val="0017765D"/>
    <w:rsid w:val="00177B2E"/>
    <w:rsid w:val="00177EE2"/>
    <w:rsid w:val="001804E5"/>
    <w:rsid w:val="0018075B"/>
    <w:rsid w:val="00180DB8"/>
    <w:rsid w:val="0018127B"/>
    <w:rsid w:val="001815DE"/>
    <w:rsid w:val="00181638"/>
    <w:rsid w:val="001816E8"/>
    <w:rsid w:val="001818DA"/>
    <w:rsid w:val="00181B8C"/>
    <w:rsid w:val="00181D49"/>
    <w:rsid w:val="001821FB"/>
    <w:rsid w:val="00182234"/>
    <w:rsid w:val="001826FA"/>
    <w:rsid w:val="001826FB"/>
    <w:rsid w:val="00182D71"/>
    <w:rsid w:val="00183341"/>
    <w:rsid w:val="001835BA"/>
    <w:rsid w:val="00183A4D"/>
    <w:rsid w:val="00183E94"/>
    <w:rsid w:val="00183FB5"/>
    <w:rsid w:val="0018407F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AC3"/>
    <w:rsid w:val="00186E89"/>
    <w:rsid w:val="00187057"/>
    <w:rsid w:val="00187423"/>
    <w:rsid w:val="001879C1"/>
    <w:rsid w:val="00187C92"/>
    <w:rsid w:val="00187CAC"/>
    <w:rsid w:val="00187D20"/>
    <w:rsid w:val="00190035"/>
    <w:rsid w:val="00190175"/>
    <w:rsid w:val="001902EA"/>
    <w:rsid w:val="00190404"/>
    <w:rsid w:val="00190501"/>
    <w:rsid w:val="00190538"/>
    <w:rsid w:val="001906D8"/>
    <w:rsid w:val="0019078B"/>
    <w:rsid w:val="00190CD1"/>
    <w:rsid w:val="00190D01"/>
    <w:rsid w:val="00191564"/>
    <w:rsid w:val="00191940"/>
    <w:rsid w:val="0019198D"/>
    <w:rsid w:val="00191B7A"/>
    <w:rsid w:val="001921AD"/>
    <w:rsid w:val="001921AF"/>
    <w:rsid w:val="00192F3E"/>
    <w:rsid w:val="00193035"/>
    <w:rsid w:val="00193332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4F0B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F73"/>
    <w:rsid w:val="00196FDD"/>
    <w:rsid w:val="0019739F"/>
    <w:rsid w:val="001973AB"/>
    <w:rsid w:val="001973B5"/>
    <w:rsid w:val="00197591"/>
    <w:rsid w:val="0019762E"/>
    <w:rsid w:val="00197E2D"/>
    <w:rsid w:val="00197EE0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C1E"/>
    <w:rsid w:val="001A3281"/>
    <w:rsid w:val="001A35BC"/>
    <w:rsid w:val="001A3695"/>
    <w:rsid w:val="001A3A35"/>
    <w:rsid w:val="001A428E"/>
    <w:rsid w:val="001A442F"/>
    <w:rsid w:val="001A478A"/>
    <w:rsid w:val="001A4825"/>
    <w:rsid w:val="001A485D"/>
    <w:rsid w:val="001A4A19"/>
    <w:rsid w:val="001A4E3A"/>
    <w:rsid w:val="001A5ABA"/>
    <w:rsid w:val="001A5BC7"/>
    <w:rsid w:val="001A5CAA"/>
    <w:rsid w:val="001A5E35"/>
    <w:rsid w:val="001A65B3"/>
    <w:rsid w:val="001A66CA"/>
    <w:rsid w:val="001A6BB5"/>
    <w:rsid w:val="001A727B"/>
    <w:rsid w:val="001A72D9"/>
    <w:rsid w:val="001A74B6"/>
    <w:rsid w:val="001A76CF"/>
    <w:rsid w:val="001A77F0"/>
    <w:rsid w:val="001A7A47"/>
    <w:rsid w:val="001A7AA6"/>
    <w:rsid w:val="001A7C47"/>
    <w:rsid w:val="001B00BF"/>
    <w:rsid w:val="001B025A"/>
    <w:rsid w:val="001B0394"/>
    <w:rsid w:val="001B087C"/>
    <w:rsid w:val="001B0CF7"/>
    <w:rsid w:val="001B0E6A"/>
    <w:rsid w:val="001B0F87"/>
    <w:rsid w:val="001B127F"/>
    <w:rsid w:val="001B1480"/>
    <w:rsid w:val="001B154B"/>
    <w:rsid w:val="001B15BE"/>
    <w:rsid w:val="001B1625"/>
    <w:rsid w:val="001B1B48"/>
    <w:rsid w:val="001B1BE6"/>
    <w:rsid w:val="001B1D5B"/>
    <w:rsid w:val="001B1E16"/>
    <w:rsid w:val="001B1EFC"/>
    <w:rsid w:val="001B1FD4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C9B"/>
    <w:rsid w:val="001B4233"/>
    <w:rsid w:val="001B425F"/>
    <w:rsid w:val="001B49E6"/>
    <w:rsid w:val="001B4AE2"/>
    <w:rsid w:val="001B4F5D"/>
    <w:rsid w:val="001B4F5E"/>
    <w:rsid w:val="001B514E"/>
    <w:rsid w:val="001B53FA"/>
    <w:rsid w:val="001B5774"/>
    <w:rsid w:val="001B5928"/>
    <w:rsid w:val="001B5F0C"/>
    <w:rsid w:val="001B5FAE"/>
    <w:rsid w:val="001B662B"/>
    <w:rsid w:val="001B6A47"/>
    <w:rsid w:val="001B6A6E"/>
    <w:rsid w:val="001B6C03"/>
    <w:rsid w:val="001B6D32"/>
    <w:rsid w:val="001B6DC0"/>
    <w:rsid w:val="001B6E98"/>
    <w:rsid w:val="001B71ED"/>
    <w:rsid w:val="001B7369"/>
    <w:rsid w:val="001B749F"/>
    <w:rsid w:val="001B764C"/>
    <w:rsid w:val="001B764F"/>
    <w:rsid w:val="001B7900"/>
    <w:rsid w:val="001B7B73"/>
    <w:rsid w:val="001B7DBC"/>
    <w:rsid w:val="001B7E1F"/>
    <w:rsid w:val="001B7E97"/>
    <w:rsid w:val="001C036A"/>
    <w:rsid w:val="001C069E"/>
    <w:rsid w:val="001C080C"/>
    <w:rsid w:val="001C084F"/>
    <w:rsid w:val="001C09F4"/>
    <w:rsid w:val="001C0A5F"/>
    <w:rsid w:val="001C0C82"/>
    <w:rsid w:val="001C0CE9"/>
    <w:rsid w:val="001C0DEE"/>
    <w:rsid w:val="001C1415"/>
    <w:rsid w:val="001C17FA"/>
    <w:rsid w:val="001C1823"/>
    <w:rsid w:val="001C1A36"/>
    <w:rsid w:val="001C1B7E"/>
    <w:rsid w:val="001C2102"/>
    <w:rsid w:val="001C2307"/>
    <w:rsid w:val="001C246C"/>
    <w:rsid w:val="001C28A3"/>
    <w:rsid w:val="001C28D7"/>
    <w:rsid w:val="001C2FF9"/>
    <w:rsid w:val="001C330C"/>
    <w:rsid w:val="001C351A"/>
    <w:rsid w:val="001C35E0"/>
    <w:rsid w:val="001C367A"/>
    <w:rsid w:val="001C368F"/>
    <w:rsid w:val="001C3912"/>
    <w:rsid w:val="001C3A38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47"/>
    <w:rsid w:val="001C4CD0"/>
    <w:rsid w:val="001C50F2"/>
    <w:rsid w:val="001C5927"/>
    <w:rsid w:val="001C5939"/>
    <w:rsid w:val="001C5B01"/>
    <w:rsid w:val="001C615F"/>
    <w:rsid w:val="001C619F"/>
    <w:rsid w:val="001C65F2"/>
    <w:rsid w:val="001C6956"/>
    <w:rsid w:val="001C6A84"/>
    <w:rsid w:val="001C6B2D"/>
    <w:rsid w:val="001C6BD0"/>
    <w:rsid w:val="001C6D27"/>
    <w:rsid w:val="001C6D57"/>
    <w:rsid w:val="001C7210"/>
    <w:rsid w:val="001C7218"/>
    <w:rsid w:val="001C74C6"/>
    <w:rsid w:val="001D004C"/>
    <w:rsid w:val="001D0217"/>
    <w:rsid w:val="001D0DFC"/>
    <w:rsid w:val="001D0EDF"/>
    <w:rsid w:val="001D0EFA"/>
    <w:rsid w:val="001D0F58"/>
    <w:rsid w:val="001D0FFF"/>
    <w:rsid w:val="001D1163"/>
    <w:rsid w:val="001D13A9"/>
    <w:rsid w:val="001D1638"/>
    <w:rsid w:val="001D174E"/>
    <w:rsid w:val="001D17BF"/>
    <w:rsid w:val="001D1889"/>
    <w:rsid w:val="001D1E49"/>
    <w:rsid w:val="001D2824"/>
    <w:rsid w:val="001D2C80"/>
    <w:rsid w:val="001D2FEC"/>
    <w:rsid w:val="001D35B7"/>
    <w:rsid w:val="001D35C0"/>
    <w:rsid w:val="001D38AB"/>
    <w:rsid w:val="001D3DA4"/>
    <w:rsid w:val="001D3DFA"/>
    <w:rsid w:val="001D4174"/>
    <w:rsid w:val="001D47B2"/>
    <w:rsid w:val="001D522E"/>
    <w:rsid w:val="001D5645"/>
    <w:rsid w:val="001D5D99"/>
    <w:rsid w:val="001D65E4"/>
    <w:rsid w:val="001D6F41"/>
    <w:rsid w:val="001D73E2"/>
    <w:rsid w:val="001D792D"/>
    <w:rsid w:val="001D7DA1"/>
    <w:rsid w:val="001E05B0"/>
    <w:rsid w:val="001E0976"/>
    <w:rsid w:val="001E0CE4"/>
    <w:rsid w:val="001E152F"/>
    <w:rsid w:val="001E1537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E73"/>
    <w:rsid w:val="001E2FAD"/>
    <w:rsid w:val="001E3A83"/>
    <w:rsid w:val="001E3F31"/>
    <w:rsid w:val="001E45B6"/>
    <w:rsid w:val="001E45BD"/>
    <w:rsid w:val="001E4733"/>
    <w:rsid w:val="001E4992"/>
    <w:rsid w:val="001E4B42"/>
    <w:rsid w:val="001E4F93"/>
    <w:rsid w:val="001E4FB5"/>
    <w:rsid w:val="001E5203"/>
    <w:rsid w:val="001E528E"/>
    <w:rsid w:val="001E5659"/>
    <w:rsid w:val="001E56F2"/>
    <w:rsid w:val="001E574D"/>
    <w:rsid w:val="001E61D0"/>
    <w:rsid w:val="001E6380"/>
    <w:rsid w:val="001E656B"/>
    <w:rsid w:val="001E6CDC"/>
    <w:rsid w:val="001E6F38"/>
    <w:rsid w:val="001E7058"/>
    <w:rsid w:val="001E706F"/>
    <w:rsid w:val="001E7168"/>
    <w:rsid w:val="001E7378"/>
    <w:rsid w:val="001E7747"/>
    <w:rsid w:val="001E7A88"/>
    <w:rsid w:val="001E7EF8"/>
    <w:rsid w:val="001F022E"/>
    <w:rsid w:val="001F045F"/>
    <w:rsid w:val="001F0508"/>
    <w:rsid w:val="001F0A56"/>
    <w:rsid w:val="001F0B07"/>
    <w:rsid w:val="001F0E9E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45AD"/>
    <w:rsid w:val="001F4BF6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1D64"/>
    <w:rsid w:val="00201FB1"/>
    <w:rsid w:val="00202212"/>
    <w:rsid w:val="002022E2"/>
    <w:rsid w:val="00202491"/>
    <w:rsid w:val="002024D4"/>
    <w:rsid w:val="00202B12"/>
    <w:rsid w:val="00202E26"/>
    <w:rsid w:val="00202E9D"/>
    <w:rsid w:val="00203012"/>
    <w:rsid w:val="0020391E"/>
    <w:rsid w:val="00203A1C"/>
    <w:rsid w:val="00203B9F"/>
    <w:rsid w:val="00203D30"/>
    <w:rsid w:val="00203E44"/>
    <w:rsid w:val="00204E6B"/>
    <w:rsid w:val="00204E7A"/>
    <w:rsid w:val="00204EA3"/>
    <w:rsid w:val="00205021"/>
    <w:rsid w:val="0020518E"/>
    <w:rsid w:val="0020590F"/>
    <w:rsid w:val="00205D68"/>
    <w:rsid w:val="002061BD"/>
    <w:rsid w:val="00206210"/>
    <w:rsid w:val="002062AA"/>
    <w:rsid w:val="0020690E"/>
    <w:rsid w:val="0020693D"/>
    <w:rsid w:val="00206CB0"/>
    <w:rsid w:val="00206DEC"/>
    <w:rsid w:val="00207168"/>
    <w:rsid w:val="00207395"/>
    <w:rsid w:val="00207454"/>
    <w:rsid w:val="0020745F"/>
    <w:rsid w:val="00207676"/>
    <w:rsid w:val="002076C9"/>
    <w:rsid w:val="00207AB7"/>
    <w:rsid w:val="00207C56"/>
    <w:rsid w:val="0021024C"/>
    <w:rsid w:val="002102C4"/>
    <w:rsid w:val="00210987"/>
    <w:rsid w:val="00210A44"/>
    <w:rsid w:val="00210D71"/>
    <w:rsid w:val="00211165"/>
    <w:rsid w:val="0021139F"/>
    <w:rsid w:val="00211413"/>
    <w:rsid w:val="002115C2"/>
    <w:rsid w:val="002115CB"/>
    <w:rsid w:val="002115E0"/>
    <w:rsid w:val="002117DD"/>
    <w:rsid w:val="00211E3F"/>
    <w:rsid w:val="00211E8E"/>
    <w:rsid w:val="00211F8C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775"/>
    <w:rsid w:val="002139B6"/>
    <w:rsid w:val="002139F4"/>
    <w:rsid w:val="00213A1E"/>
    <w:rsid w:val="00213B00"/>
    <w:rsid w:val="00213C1F"/>
    <w:rsid w:val="00213D82"/>
    <w:rsid w:val="00213D90"/>
    <w:rsid w:val="00214017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5CC3"/>
    <w:rsid w:val="00216313"/>
    <w:rsid w:val="00216ADD"/>
    <w:rsid w:val="00217196"/>
    <w:rsid w:val="00217391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C4"/>
    <w:rsid w:val="0022392A"/>
    <w:rsid w:val="002239D8"/>
    <w:rsid w:val="00223AEC"/>
    <w:rsid w:val="00223CD5"/>
    <w:rsid w:val="00223DD1"/>
    <w:rsid w:val="00223F8E"/>
    <w:rsid w:val="002241CE"/>
    <w:rsid w:val="002242DF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B17"/>
    <w:rsid w:val="00226C7A"/>
    <w:rsid w:val="00226F9A"/>
    <w:rsid w:val="00227190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939"/>
    <w:rsid w:val="00230D25"/>
    <w:rsid w:val="00230F38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6E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5D13"/>
    <w:rsid w:val="00235E48"/>
    <w:rsid w:val="00236096"/>
    <w:rsid w:val="00236450"/>
    <w:rsid w:val="0023687A"/>
    <w:rsid w:val="0023694E"/>
    <w:rsid w:val="002369EC"/>
    <w:rsid w:val="00236EFF"/>
    <w:rsid w:val="00236F74"/>
    <w:rsid w:val="00237122"/>
    <w:rsid w:val="0023714C"/>
    <w:rsid w:val="00237317"/>
    <w:rsid w:val="00237580"/>
    <w:rsid w:val="00237DA6"/>
    <w:rsid w:val="00237EF0"/>
    <w:rsid w:val="002402EF"/>
    <w:rsid w:val="002403EE"/>
    <w:rsid w:val="00240B99"/>
    <w:rsid w:val="00240BD4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1CD"/>
    <w:rsid w:val="002422E1"/>
    <w:rsid w:val="00242375"/>
    <w:rsid w:val="002423E1"/>
    <w:rsid w:val="002424EE"/>
    <w:rsid w:val="0024255F"/>
    <w:rsid w:val="002425E4"/>
    <w:rsid w:val="00242804"/>
    <w:rsid w:val="00242949"/>
    <w:rsid w:val="002429E9"/>
    <w:rsid w:val="00242AF0"/>
    <w:rsid w:val="00242B7D"/>
    <w:rsid w:val="00242C6C"/>
    <w:rsid w:val="00243234"/>
    <w:rsid w:val="0024351C"/>
    <w:rsid w:val="00243648"/>
    <w:rsid w:val="00243785"/>
    <w:rsid w:val="0024399A"/>
    <w:rsid w:val="00243C61"/>
    <w:rsid w:val="002442ED"/>
    <w:rsid w:val="002443B7"/>
    <w:rsid w:val="00244601"/>
    <w:rsid w:val="002447E4"/>
    <w:rsid w:val="00244A6D"/>
    <w:rsid w:val="00244B12"/>
    <w:rsid w:val="00244B90"/>
    <w:rsid w:val="00245271"/>
    <w:rsid w:val="00245379"/>
    <w:rsid w:val="00245AA3"/>
    <w:rsid w:val="00246001"/>
    <w:rsid w:val="00246926"/>
    <w:rsid w:val="002469A7"/>
    <w:rsid w:val="00246C27"/>
    <w:rsid w:val="00246C64"/>
    <w:rsid w:val="0024704D"/>
    <w:rsid w:val="002470E8"/>
    <w:rsid w:val="00247D36"/>
    <w:rsid w:val="00247E7D"/>
    <w:rsid w:val="00247EE4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429"/>
    <w:rsid w:val="00252647"/>
    <w:rsid w:val="00252A5D"/>
    <w:rsid w:val="00252B10"/>
    <w:rsid w:val="00252B4F"/>
    <w:rsid w:val="00252FFE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AA8"/>
    <w:rsid w:val="00254E70"/>
    <w:rsid w:val="00254FD9"/>
    <w:rsid w:val="00255041"/>
    <w:rsid w:val="00255147"/>
    <w:rsid w:val="00255332"/>
    <w:rsid w:val="00255636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54B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C23"/>
    <w:rsid w:val="00261E3F"/>
    <w:rsid w:val="00261E9B"/>
    <w:rsid w:val="00262497"/>
    <w:rsid w:val="0026256A"/>
    <w:rsid w:val="002626C0"/>
    <w:rsid w:val="00262ADE"/>
    <w:rsid w:val="00262AFD"/>
    <w:rsid w:val="00262EC8"/>
    <w:rsid w:val="00263041"/>
    <w:rsid w:val="00263417"/>
    <w:rsid w:val="002640E5"/>
    <w:rsid w:val="00264106"/>
    <w:rsid w:val="00264142"/>
    <w:rsid w:val="002642C3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F36"/>
    <w:rsid w:val="00265F65"/>
    <w:rsid w:val="002662D6"/>
    <w:rsid w:val="00266464"/>
    <w:rsid w:val="00266557"/>
    <w:rsid w:val="002665F4"/>
    <w:rsid w:val="00266610"/>
    <w:rsid w:val="0026680E"/>
    <w:rsid w:val="00266CF3"/>
    <w:rsid w:val="00267877"/>
    <w:rsid w:val="00267B76"/>
    <w:rsid w:val="00267DD1"/>
    <w:rsid w:val="002700DB"/>
    <w:rsid w:val="002701B3"/>
    <w:rsid w:val="002702BB"/>
    <w:rsid w:val="00270429"/>
    <w:rsid w:val="0027073F"/>
    <w:rsid w:val="00270AA5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5A7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C7F"/>
    <w:rsid w:val="002747A0"/>
    <w:rsid w:val="00274B49"/>
    <w:rsid w:val="002759A8"/>
    <w:rsid w:val="00275B69"/>
    <w:rsid w:val="00275D10"/>
    <w:rsid w:val="00275E19"/>
    <w:rsid w:val="0027604B"/>
    <w:rsid w:val="0027615D"/>
    <w:rsid w:val="00276171"/>
    <w:rsid w:val="00276423"/>
    <w:rsid w:val="00276F0F"/>
    <w:rsid w:val="00276FD0"/>
    <w:rsid w:val="0027703D"/>
    <w:rsid w:val="0027724F"/>
    <w:rsid w:val="00277369"/>
    <w:rsid w:val="002773C2"/>
    <w:rsid w:val="0027745D"/>
    <w:rsid w:val="002775DC"/>
    <w:rsid w:val="00277716"/>
    <w:rsid w:val="0028029D"/>
    <w:rsid w:val="002803F6"/>
    <w:rsid w:val="0028075C"/>
    <w:rsid w:val="002807E8"/>
    <w:rsid w:val="00280B2C"/>
    <w:rsid w:val="00280DE9"/>
    <w:rsid w:val="00280E37"/>
    <w:rsid w:val="00280FFC"/>
    <w:rsid w:val="002811B8"/>
    <w:rsid w:val="00282600"/>
    <w:rsid w:val="002826FE"/>
    <w:rsid w:val="00282AE8"/>
    <w:rsid w:val="00283130"/>
    <w:rsid w:val="00283275"/>
    <w:rsid w:val="0028327B"/>
    <w:rsid w:val="00283349"/>
    <w:rsid w:val="0028337F"/>
    <w:rsid w:val="002835F6"/>
    <w:rsid w:val="002838F0"/>
    <w:rsid w:val="0028473B"/>
    <w:rsid w:val="00284E05"/>
    <w:rsid w:val="00284FE0"/>
    <w:rsid w:val="002853AE"/>
    <w:rsid w:val="00285442"/>
    <w:rsid w:val="0028559F"/>
    <w:rsid w:val="002855D7"/>
    <w:rsid w:val="002858DA"/>
    <w:rsid w:val="00285AF5"/>
    <w:rsid w:val="00285B4F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0E0"/>
    <w:rsid w:val="002917D4"/>
    <w:rsid w:val="002917DD"/>
    <w:rsid w:val="0029197A"/>
    <w:rsid w:val="0029199E"/>
    <w:rsid w:val="00291A03"/>
    <w:rsid w:val="00291D68"/>
    <w:rsid w:val="00291FC2"/>
    <w:rsid w:val="0029204D"/>
    <w:rsid w:val="0029249B"/>
    <w:rsid w:val="002925F7"/>
    <w:rsid w:val="002926CC"/>
    <w:rsid w:val="00292B99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23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A2D"/>
    <w:rsid w:val="00295AAB"/>
    <w:rsid w:val="00295FF9"/>
    <w:rsid w:val="00296054"/>
    <w:rsid w:val="0029640F"/>
    <w:rsid w:val="0029672F"/>
    <w:rsid w:val="002968DE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70B"/>
    <w:rsid w:val="002A37CB"/>
    <w:rsid w:val="002A3C85"/>
    <w:rsid w:val="002A3DA2"/>
    <w:rsid w:val="002A443C"/>
    <w:rsid w:val="002A4469"/>
    <w:rsid w:val="002A447F"/>
    <w:rsid w:val="002A495F"/>
    <w:rsid w:val="002A4B3E"/>
    <w:rsid w:val="002A4C02"/>
    <w:rsid w:val="002A5647"/>
    <w:rsid w:val="002A6033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AC3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6DE"/>
    <w:rsid w:val="002B6DED"/>
    <w:rsid w:val="002B7001"/>
    <w:rsid w:val="002B71F8"/>
    <w:rsid w:val="002B749D"/>
    <w:rsid w:val="002B750B"/>
    <w:rsid w:val="002B75DA"/>
    <w:rsid w:val="002B7981"/>
    <w:rsid w:val="002B7C5A"/>
    <w:rsid w:val="002C0387"/>
    <w:rsid w:val="002C03D9"/>
    <w:rsid w:val="002C0607"/>
    <w:rsid w:val="002C08A2"/>
    <w:rsid w:val="002C0A4F"/>
    <w:rsid w:val="002C0E74"/>
    <w:rsid w:val="002C0EED"/>
    <w:rsid w:val="002C155B"/>
    <w:rsid w:val="002C17F3"/>
    <w:rsid w:val="002C1EEC"/>
    <w:rsid w:val="002C20D8"/>
    <w:rsid w:val="002C22BA"/>
    <w:rsid w:val="002C23D0"/>
    <w:rsid w:val="002C25B7"/>
    <w:rsid w:val="002C25C9"/>
    <w:rsid w:val="002C26CC"/>
    <w:rsid w:val="002C284C"/>
    <w:rsid w:val="002C2921"/>
    <w:rsid w:val="002C2954"/>
    <w:rsid w:val="002C29F6"/>
    <w:rsid w:val="002C36F6"/>
    <w:rsid w:val="002C3852"/>
    <w:rsid w:val="002C3C07"/>
    <w:rsid w:val="002C4417"/>
    <w:rsid w:val="002C461D"/>
    <w:rsid w:val="002C49EC"/>
    <w:rsid w:val="002C4AF6"/>
    <w:rsid w:val="002C519B"/>
    <w:rsid w:val="002C5359"/>
    <w:rsid w:val="002C5502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241"/>
    <w:rsid w:val="002D369B"/>
    <w:rsid w:val="002D456F"/>
    <w:rsid w:val="002D45A1"/>
    <w:rsid w:val="002D4A98"/>
    <w:rsid w:val="002D4F70"/>
    <w:rsid w:val="002D5399"/>
    <w:rsid w:val="002D53F4"/>
    <w:rsid w:val="002D54CF"/>
    <w:rsid w:val="002D55E7"/>
    <w:rsid w:val="002D5678"/>
    <w:rsid w:val="002D56BF"/>
    <w:rsid w:val="002D5BE0"/>
    <w:rsid w:val="002D5FF4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7BA"/>
    <w:rsid w:val="002E1F43"/>
    <w:rsid w:val="002E2079"/>
    <w:rsid w:val="002E22BF"/>
    <w:rsid w:val="002E2783"/>
    <w:rsid w:val="002E2973"/>
    <w:rsid w:val="002E29E9"/>
    <w:rsid w:val="002E2AD3"/>
    <w:rsid w:val="002E2B0E"/>
    <w:rsid w:val="002E2B73"/>
    <w:rsid w:val="002E2B9C"/>
    <w:rsid w:val="002E2C49"/>
    <w:rsid w:val="002E33D1"/>
    <w:rsid w:val="002E377F"/>
    <w:rsid w:val="002E3B80"/>
    <w:rsid w:val="002E3C03"/>
    <w:rsid w:val="002E3C5F"/>
    <w:rsid w:val="002E3FC1"/>
    <w:rsid w:val="002E4442"/>
    <w:rsid w:val="002E4A9D"/>
    <w:rsid w:val="002E4C88"/>
    <w:rsid w:val="002E4D02"/>
    <w:rsid w:val="002E50A6"/>
    <w:rsid w:val="002E5127"/>
    <w:rsid w:val="002E545F"/>
    <w:rsid w:val="002E573B"/>
    <w:rsid w:val="002E5D6C"/>
    <w:rsid w:val="002E5E04"/>
    <w:rsid w:val="002E5E86"/>
    <w:rsid w:val="002E5EE3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EA6"/>
    <w:rsid w:val="002F0012"/>
    <w:rsid w:val="002F03D8"/>
    <w:rsid w:val="002F0B8B"/>
    <w:rsid w:val="002F0F2C"/>
    <w:rsid w:val="002F141F"/>
    <w:rsid w:val="002F16A8"/>
    <w:rsid w:val="002F182A"/>
    <w:rsid w:val="002F1907"/>
    <w:rsid w:val="002F1A0B"/>
    <w:rsid w:val="002F1AC9"/>
    <w:rsid w:val="002F1CBD"/>
    <w:rsid w:val="002F1CCE"/>
    <w:rsid w:val="002F1D40"/>
    <w:rsid w:val="002F1F54"/>
    <w:rsid w:val="002F22BB"/>
    <w:rsid w:val="002F335E"/>
    <w:rsid w:val="002F33BD"/>
    <w:rsid w:val="002F373D"/>
    <w:rsid w:val="002F3F31"/>
    <w:rsid w:val="002F4668"/>
    <w:rsid w:val="002F48A4"/>
    <w:rsid w:val="002F4B48"/>
    <w:rsid w:val="002F4C49"/>
    <w:rsid w:val="002F4D1B"/>
    <w:rsid w:val="002F516A"/>
    <w:rsid w:val="002F5220"/>
    <w:rsid w:val="002F528A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114"/>
    <w:rsid w:val="002F78A1"/>
    <w:rsid w:val="002F7E78"/>
    <w:rsid w:val="002F7EA5"/>
    <w:rsid w:val="00300750"/>
    <w:rsid w:val="0030077F"/>
    <w:rsid w:val="00300904"/>
    <w:rsid w:val="00300CAF"/>
    <w:rsid w:val="00300E71"/>
    <w:rsid w:val="00301931"/>
    <w:rsid w:val="0030199D"/>
    <w:rsid w:val="00301AAC"/>
    <w:rsid w:val="00301C87"/>
    <w:rsid w:val="00301CB3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6EF"/>
    <w:rsid w:val="00303D44"/>
    <w:rsid w:val="00303DFD"/>
    <w:rsid w:val="003048A2"/>
    <w:rsid w:val="0030490B"/>
    <w:rsid w:val="00304997"/>
    <w:rsid w:val="00304D2A"/>
    <w:rsid w:val="00304D39"/>
    <w:rsid w:val="00305255"/>
    <w:rsid w:val="003054DE"/>
    <w:rsid w:val="003055F1"/>
    <w:rsid w:val="00305951"/>
    <w:rsid w:val="00305B63"/>
    <w:rsid w:val="00305CA7"/>
    <w:rsid w:val="0030636F"/>
    <w:rsid w:val="00306676"/>
    <w:rsid w:val="0030687E"/>
    <w:rsid w:val="0030698E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CC"/>
    <w:rsid w:val="003128F8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B4"/>
    <w:rsid w:val="00314A06"/>
    <w:rsid w:val="00314B8A"/>
    <w:rsid w:val="0031573A"/>
    <w:rsid w:val="003161E3"/>
    <w:rsid w:val="00316349"/>
    <w:rsid w:val="003166A7"/>
    <w:rsid w:val="003166CD"/>
    <w:rsid w:val="0031699E"/>
    <w:rsid w:val="00316A40"/>
    <w:rsid w:val="00316DC3"/>
    <w:rsid w:val="003177CF"/>
    <w:rsid w:val="00317C3A"/>
    <w:rsid w:val="00317D07"/>
    <w:rsid w:val="00317E7E"/>
    <w:rsid w:val="0032044C"/>
    <w:rsid w:val="00320792"/>
    <w:rsid w:val="0032083B"/>
    <w:rsid w:val="003209F0"/>
    <w:rsid w:val="00321203"/>
    <w:rsid w:val="00321924"/>
    <w:rsid w:val="00322063"/>
    <w:rsid w:val="00322571"/>
    <w:rsid w:val="00322774"/>
    <w:rsid w:val="0032287A"/>
    <w:rsid w:val="003228CC"/>
    <w:rsid w:val="00322CC6"/>
    <w:rsid w:val="003230CE"/>
    <w:rsid w:val="00323185"/>
    <w:rsid w:val="0032324C"/>
    <w:rsid w:val="00323554"/>
    <w:rsid w:val="0032361C"/>
    <w:rsid w:val="00323771"/>
    <w:rsid w:val="00324055"/>
    <w:rsid w:val="00324478"/>
    <w:rsid w:val="003245D6"/>
    <w:rsid w:val="00324AC9"/>
    <w:rsid w:val="00324B0E"/>
    <w:rsid w:val="0032529C"/>
    <w:rsid w:val="003256DC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B16"/>
    <w:rsid w:val="00330278"/>
    <w:rsid w:val="00330745"/>
    <w:rsid w:val="00330856"/>
    <w:rsid w:val="0033085C"/>
    <w:rsid w:val="00330E9E"/>
    <w:rsid w:val="00331012"/>
    <w:rsid w:val="00331205"/>
    <w:rsid w:val="00331BDC"/>
    <w:rsid w:val="0033276F"/>
    <w:rsid w:val="00332962"/>
    <w:rsid w:val="00332D2E"/>
    <w:rsid w:val="00333482"/>
    <w:rsid w:val="003339D6"/>
    <w:rsid w:val="00333CEF"/>
    <w:rsid w:val="00333E34"/>
    <w:rsid w:val="00333F36"/>
    <w:rsid w:val="00334526"/>
    <w:rsid w:val="0033481B"/>
    <w:rsid w:val="0033495F"/>
    <w:rsid w:val="00334E00"/>
    <w:rsid w:val="00334F40"/>
    <w:rsid w:val="003353E4"/>
    <w:rsid w:val="00335A20"/>
    <w:rsid w:val="00335D0D"/>
    <w:rsid w:val="003363E9"/>
    <w:rsid w:val="0033642C"/>
    <w:rsid w:val="003365E6"/>
    <w:rsid w:val="003367A9"/>
    <w:rsid w:val="00336A5E"/>
    <w:rsid w:val="00336AC0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8"/>
    <w:rsid w:val="00340CDB"/>
    <w:rsid w:val="0034141D"/>
    <w:rsid w:val="003414C0"/>
    <w:rsid w:val="0034156A"/>
    <w:rsid w:val="00341605"/>
    <w:rsid w:val="00341AC9"/>
    <w:rsid w:val="0034224C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BDF"/>
    <w:rsid w:val="00344210"/>
    <w:rsid w:val="00344BA3"/>
    <w:rsid w:val="00344E37"/>
    <w:rsid w:val="0034504C"/>
    <w:rsid w:val="00345374"/>
    <w:rsid w:val="0034564F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AF9"/>
    <w:rsid w:val="00346CD7"/>
    <w:rsid w:val="003470F8"/>
    <w:rsid w:val="003475AD"/>
    <w:rsid w:val="003475D0"/>
    <w:rsid w:val="00347769"/>
    <w:rsid w:val="003479FB"/>
    <w:rsid w:val="00347A5E"/>
    <w:rsid w:val="00347C1D"/>
    <w:rsid w:val="00347D33"/>
    <w:rsid w:val="003501A3"/>
    <w:rsid w:val="0035026F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48C"/>
    <w:rsid w:val="003526DB"/>
    <w:rsid w:val="0035281F"/>
    <w:rsid w:val="00352C65"/>
    <w:rsid w:val="00352EAF"/>
    <w:rsid w:val="00352FFB"/>
    <w:rsid w:val="003533B9"/>
    <w:rsid w:val="00353649"/>
    <w:rsid w:val="003536CF"/>
    <w:rsid w:val="00353730"/>
    <w:rsid w:val="00353925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40"/>
    <w:rsid w:val="0035585D"/>
    <w:rsid w:val="00355CA1"/>
    <w:rsid w:val="00355CA7"/>
    <w:rsid w:val="00355F44"/>
    <w:rsid w:val="00356539"/>
    <w:rsid w:val="0035679D"/>
    <w:rsid w:val="00357151"/>
    <w:rsid w:val="003573C0"/>
    <w:rsid w:val="003573DD"/>
    <w:rsid w:val="003574C6"/>
    <w:rsid w:val="00357553"/>
    <w:rsid w:val="003578C1"/>
    <w:rsid w:val="00357985"/>
    <w:rsid w:val="00357C49"/>
    <w:rsid w:val="00357C5A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9E7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B9C"/>
    <w:rsid w:val="00363C35"/>
    <w:rsid w:val="003640A9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CD5"/>
    <w:rsid w:val="00370CE0"/>
    <w:rsid w:val="00371152"/>
    <w:rsid w:val="00371225"/>
    <w:rsid w:val="00371360"/>
    <w:rsid w:val="003715E2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FD"/>
    <w:rsid w:val="00374708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4D"/>
    <w:rsid w:val="0038139A"/>
    <w:rsid w:val="00382179"/>
    <w:rsid w:val="003821E0"/>
    <w:rsid w:val="0038265D"/>
    <w:rsid w:val="00382848"/>
    <w:rsid w:val="00382906"/>
    <w:rsid w:val="00382C43"/>
    <w:rsid w:val="003830F0"/>
    <w:rsid w:val="00383184"/>
    <w:rsid w:val="00383390"/>
    <w:rsid w:val="0038374E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8F7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F"/>
    <w:rsid w:val="0038715F"/>
    <w:rsid w:val="003874BF"/>
    <w:rsid w:val="0038759D"/>
    <w:rsid w:val="003875AC"/>
    <w:rsid w:val="00387720"/>
    <w:rsid w:val="00387E46"/>
    <w:rsid w:val="00387E76"/>
    <w:rsid w:val="00387FBD"/>
    <w:rsid w:val="00390103"/>
    <w:rsid w:val="0039026D"/>
    <w:rsid w:val="00390395"/>
    <w:rsid w:val="00390863"/>
    <w:rsid w:val="00390943"/>
    <w:rsid w:val="0039094B"/>
    <w:rsid w:val="00390979"/>
    <w:rsid w:val="00390FD4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91"/>
    <w:rsid w:val="0039456C"/>
    <w:rsid w:val="00394C1B"/>
    <w:rsid w:val="00394C4C"/>
    <w:rsid w:val="0039558C"/>
    <w:rsid w:val="003955B1"/>
    <w:rsid w:val="003959D2"/>
    <w:rsid w:val="00395D09"/>
    <w:rsid w:val="00396074"/>
    <w:rsid w:val="003960B3"/>
    <w:rsid w:val="0039614B"/>
    <w:rsid w:val="003961F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C2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B60"/>
    <w:rsid w:val="003A4C7C"/>
    <w:rsid w:val="003A4FF8"/>
    <w:rsid w:val="003A52E8"/>
    <w:rsid w:val="003A5627"/>
    <w:rsid w:val="003A5751"/>
    <w:rsid w:val="003A5CFF"/>
    <w:rsid w:val="003A61C3"/>
    <w:rsid w:val="003A6754"/>
    <w:rsid w:val="003A699A"/>
    <w:rsid w:val="003A6D10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3E8"/>
    <w:rsid w:val="003B144F"/>
    <w:rsid w:val="003B15F0"/>
    <w:rsid w:val="003B161C"/>
    <w:rsid w:val="003B1826"/>
    <w:rsid w:val="003B1B1A"/>
    <w:rsid w:val="003B1E77"/>
    <w:rsid w:val="003B1E7C"/>
    <w:rsid w:val="003B1F86"/>
    <w:rsid w:val="003B22C4"/>
    <w:rsid w:val="003B2364"/>
    <w:rsid w:val="003B314F"/>
    <w:rsid w:val="003B37EC"/>
    <w:rsid w:val="003B3913"/>
    <w:rsid w:val="003B3918"/>
    <w:rsid w:val="003B392D"/>
    <w:rsid w:val="003B3FA9"/>
    <w:rsid w:val="003B3FDB"/>
    <w:rsid w:val="003B5005"/>
    <w:rsid w:val="003B507A"/>
    <w:rsid w:val="003B50D2"/>
    <w:rsid w:val="003B5403"/>
    <w:rsid w:val="003B580C"/>
    <w:rsid w:val="003B5C43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780"/>
    <w:rsid w:val="003B78FE"/>
    <w:rsid w:val="003B7B2C"/>
    <w:rsid w:val="003B7C45"/>
    <w:rsid w:val="003B7DB4"/>
    <w:rsid w:val="003C094B"/>
    <w:rsid w:val="003C0B81"/>
    <w:rsid w:val="003C0C45"/>
    <w:rsid w:val="003C0C88"/>
    <w:rsid w:val="003C1195"/>
    <w:rsid w:val="003C18B0"/>
    <w:rsid w:val="003C19A4"/>
    <w:rsid w:val="003C1B73"/>
    <w:rsid w:val="003C1CC6"/>
    <w:rsid w:val="003C1E2A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DA6"/>
    <w:rsid w:val="003D0E54"/>
    <w:rsid w:val="003D1A51"/>
    <w:rsid w:val="003D1AF0"/>
    <w:rsid w:val="003D1BF5"/>
    <w:rsid w:val="003D1C00"/>
    <w:rsid w:val="003D1E40"/>
    <w:rsid w:val="003D2105"/>
    <w:rsid w:val="003D23BB"/>
    <w:rsid w:val="003D2437"/>
    <w:rsid w:val="003D271B"/>
    <w:rsid w:val="003D2C46"/>
    <w:rsid w:val="003D2CB2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D46"/>
    <w:rsid w:val="003D43FC"/>
    <w:rsid w:val="003D4663"/>
    <w:rsid w:val="003D496B"/>
    <w:rsid w:val="003D49F3"/>
    <w:rsid w:val="003D4C0D"/>
    <w:rsid w:val="003D5153"/>
    <w:rsid w:val="003D525F"/>
    <w:rsid w:val="003D5362"/>
    <w:rsid w:val="003D5472"/>
    <w:rsid w:val="003D5811"/>
    <w:rsid w:val="003D58BE"/>
    <w:rsid w:val="003D5B91"/>
    <w:rsid w:val="003D5F01"/>
    <w:rsid w:val="003D6828"/>
    <w:rsid w:val="003D6BA4"/>
    <w:rsid w:val="003D78FA"/>
    <w:rsid w:val="003E00F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2DBF"/>
    <w:rsid w:val="003E3222"/>
    <w:rsid w:val="003E3602"/>
    <w:rsid w:val="003E3873"/>
    <w:rsid w:val="003E3C23"/>
    <w:rsid w:val="003E4295"/>
    <w:rsid w:val="003E44C3"/>
    <w:rsid w:val="003E45EC"/>
    <w:rsid w:val="003E48F5"/>
    <w:rsid w:val="003E494E"/>
    <w:rsid w:val="003E4C9B"/>
    <w:rsid w:val="003E523F"/>
    <w:rsid w:val="003E5C63"/>
    <w:rsid w:val="003E5CA4"/>
    <w:rsid w:val="003E5D73"/>
    <w:rsid w:val="003E5DE1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524"/>
    <w:rsid w:val="003F06E0"/>
    <w:rsid w:val="003F0C1C"/>
    <w:rsid w:val="003F0CE8"/>
    <w:rsid w:val="003F148A"/>
    <w:rsid w:val="003F1655"/>
    <w:rsid w:val="003F1F53"/>
    <w:rsid w:val="003F226E"/>
    <w:rsid w:val="003F2371"/>
    <w:rsid w:val="003F2508"/>
    <w:rsid w:val="003F2751"/>
    <w:rsid w:val="003F2A51"/>
    <w:rsid w:val="003F2DC4"/>
    <w:rsid w:val="003F2FB2"/>
    <w:rsid w:val="003F31F5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C65"/>
    <w:rsid w:val="003F61FA"/>
    <w:rsid w:val="003F62CD"/>
    <w:rsid w:val="003F62FF"/>
    <w:rsid w:val="003F636A"/>
    <w:rsid w:val="003F691F"/>
    <w:rsid w:val="003F6A13"/>
    <w:rsid w:val="003F6B7A"/>
    <w:rsid w:val="003F6F38"/>
    <w:rsid w:val="003F759B"/>
    <w:rsid w:val="003F7692"/>
    <w:rsid w:val="003F7EEE"/>
    <w:rsid w:val="003F7FB3"/>
    <w:rsid w:val="004003D7"/>
    <w:rsid w:val="00400819"/>
    <w:rsid w:val="00400972"/>
    <w:rsid w:val="004009A3"/>
    <w:rsid w:val="00400B20"/>
    <w:rsid w:val="004011B4"/>
    <w:rsid w:val="00401310"/>
    <w:rsid w:val="00401335"/>
    <w:rsid w:val="004013E2"/>
    <w:rsid w:val="00401589"/>
    <w:rsid w:val="004016A5"/>
    <w:rsid w:val="00401B88"/>
    <w:rsid w:val="00401CE5"/>
    <w:rsid w:val="00401D6C"/>
    <w:rsid w:val="00401D91"/>
    <w:rsid w:val="00401F9C"/>
    <w:rsid w:val="00402021"/>
    <w:rsid w:val="0040207B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609"/>
    <w:rsid w:val="00405062"/>
    <w:rsid w:val="00405108"/>
    <w:rsid w:val="004051B9"/>
    <w:rsid w:val="004051D7"/>
    <w:rsid w:val="00405635"/>
    <w:rsid w:val="0040570A"/>
    <w:rsid w:val="00405A25"/>
    <w:rsid w:val="00405C7A"/>
    <w:rsid w:val="00406068"/>
    <w:rsid w:val="004062E3"/>
    <w:rsid w:val="0040631B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C2F"/>
    <w:rsid w:val="00410E02"/>
    <w:rsid w:val="0041106F"/>
    <w:rsid w:val="004119BC"/>
    <w:rsid w:val="00411CFE"/>
    <w:rsid w:val="004123F4"/>
    <w:rsid w:val="00412542"/>
    <w:rsid w:val="0041299E"/>
    <w:rsid w:val="00412B1C"/>
    <w:rsid w:val="00412D7B"/>
    <w:rsid w:val="00413339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BD2"/>
    <w:rsid w:val="00421D7F"/>
    <w:rsid w:val="00421E82"/>
    <w:rsid w:val="00421EBF"/>
    <w:rsid w:val="004221FD"/>
    <w:rsid w:val="00422293"/>
    <w:rsid w:val="0042290E"/>
    <w:rsid w:val="00422AAB"/>
    <w:rsid w:val="00422E9E"/>
    <w:rsid w:val="00422FB2"/>
    <w:rsid w:val="004230AE"/>
    <w:rsid w:val="00424154"/>
    <w:rsid w:val="00424279"/>
    <w:rsid w:val="0042436C"/>
    <w:rsid w:val="004243A9"/>
    <w:rsid w:val="0042444C"/>
    <w:rsid w:val="00424668"/>
    <w:rsid w:val="0042468B"/>
    <w:rsid w:val="0042491D"/>
    <w:rsid w:val="00424B7D"/>
    <w:rsid w:val="00424D60"/>
    <w:rsid w:val="00424FCC"/>
    <w:rsid w:val="0042534C"/>
    <w:rsid w:val="0042587C"/>
    <w:rsid w:val="00425A7C"/>
    <w:rsid w:val="00425F6C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D53"/>
    <w:rsid w:val="00430D70"/>
    <w:rsid w:val="00430E6A"/>
    <w:rsid w:val="00431917"/>
    <w:rsid w:val="004319EC"/>
    <w:rsid w:val="00431EC7"/>
    <w:rsid w:val="00432B27"/>
    <w:rsid w:val="00432D2B"/>
    <w:rsid w:val="00432E6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728C"/>
    <w:rsid w:val="0043740F"/>
    <w:rsid w:val="004374F2"/>
    <w:rsid w:val="00437BA7"/>
    <w:rsid w:val="00437DCA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74C"/>
    <w:rsid w:val="0044275B"/>
    <w:rsid w:val="0044312A"/>
    <w:rsid w:val="004434E0"/>
    <w:rsid w:val="004434FD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54D"/>
    <w:rsid w:val="00445A7D"/>
    <w:rsid w:val="00445A9C"/>
    <w:rsid w:val="00445C45"/>
    <w:rsid w:val="00445D10"/>
    <w:rsid w:val="00446155"/>
    <w:rsid w:val="00446229"/>
    <w:rsid w:val="00446250"/>
    <w:rsid w:val="004464BE"/>
    <w:rsid w:val="00446F4C"/>
    <w:rsid w:val="0044723A"/>
    <w:rsid w:val="004472C7"/>
    <w:rsid w:val="004474F9"/>
    <w:rsid w:val="00447BB8"/>
    <w:rsid w:val="00450012"/>
    <w:rsid w:val="00450237"/>
    <w:rsid w:val="00450590"/>
    <w:rsid w:val="004511FA"/>
    <w:rsid w:val="0045141E"/>
    <w:rsid w:val="00451545"/>
    <w:rsid w:val="00451BC0"/>
    <w:rsid w:val="00452011"/>
    <w:rsid w:val="0045203F"/>
    <w:rsid w:val="0045207E"/>
    <w:rsid w:val="00452B79"/>
    <w:rsid w:val="004534E4"/>
    <w:rsid w:val="00453913"/>
    <w:rsid w:val="00453E77"/>
    <w:rsid w:val="00453F18"/>
    <w:rsid w:val="00454215"/>
    <w:rsid w:val="00454289"/>
    <w:rsid w:val="00454455"/>
    <w:rsid w:val="0045490C"/>
    <w:rsid w:val="00454974"/>
    <w:rsid w:val="004550BD"/>
    <w:rsid w:val="004553B0"/>
    <w:rsid w:val="0045540C"/>
    <w:rsid w:val="00455597"/>
    <w:rsid w:val="004555CB"/>
    <w:rsid w:val="00455BA5"/>
    <w:rsid w:val="00455CDA"/>
    <w:rsid w:val="00455D34"/>
    <w:rsid w:val="00455DF9"/>
    <w:rsid w:val="00455E76"/>
    <w:rsid w:val="00456142"/>
    <w:rsid w:val="004561AE"/>
    <w:rsid w:val="004561B5"/>
    <w:rsid w:val="004567A8"/>
    <w:rsid w:val="004568A2"/>
    <w:rsid w:val="00456B53"/>
    <w:rsid w:val="00456D39"/>
    <w:rsid w:val="004570BD"/>
    <w:rsid w:val="0045716D"/>
    <w:rsid w:val="004573DB"/>
    <w:rsid w:val="0046052F"/>
    <w:rsid w:val="00460722"/>
    <w:rsid w:val="00461041"/>
    <w:rsid w:val="00461586"/>
    <w:rsid w:val="004615BA"/>
    <w:rsid w:val="00461869"/>
    <w:rsid w:val="004619D1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1FEE"/>
    <w:rsid w:val="0047202B"/>
    <w:rsid w:val="004720C7"/>
    <w:rsid w:val="00472353"/>
    <w:rsid w:val="00472BB2"/>
    <w:rsid w:val="00472CAD"/>
    <w:rsid w:val="00472CC8"/>
    <w:rsid w:val="0047386D"/>
    <w:rsid w:val="004738B9"/>
    <w:rsid w:val="00473983"/>
    <w:rsid w:val="00473AF2"/>
    <w:rsid w:val="00473D5A"/>
    <w:rsid w:val="0047402E"/>
    <w:rsid w:val="004740BC"/>
    <w:rsid w:val="004743C7"/>
    <w:rsid w:val="004745E7"/>
    <w:rsid w:val="00474634"/>
    <w:rsid w:val="00474E10"/>
    <w:rsid w:val="0047533B"/>
    <w:rsid w:val="00475357"/>
    <w:rsid w:val="004758D4"/>
    <w:rsid w:val="0047605D"/>
    <w:rsid w:val="00476322"/>
    <w:rsid w:val="00476655"/>
    <w:rsid w:val="00477650"/>
    <w:rsid w:val="0047777E"/>
    <w:rsid w:val="00480171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B18"/>
    <w:rsid w:val="00482DAC"/>
    <w:rsid w:val="00482E45"/>
    <w:rsid w:val="00483091"/>
    <w:rsid w:val="004830E6"/>
    <w:rsid w:val="00483120"/>
    <w:rsid w:val="004836C5"/>
    <w:rsid w:val="00483CAD"/>
    <w:rsid w:val="00485007"/>
    <w:rsid w:val="004850EE"/>
    <w:rsid w:val="00485432"/>
    <w:rsid w:val="00485AA2"/>
    <w:rsid w:val="00485F7F"/>
    <w:rsid w:val="004862C4"/>
    <w:rsid w:val="004863C1"/>
    <w:rsid w:val="00486725"/>
    <w:rsid w:val="00486847"/>
    <w:rsid w:val="00486864"/>
    <w:rsid w:val="00486BAC"/>
    <w:rsid w:val="004872E4"/>
    <w:rsid w:val="004873C5"/>
    <w:rsid w:val="004878AA"/>
    <w:rsid w:val="00487A07"/>
    <w:rsid w:val="00487B1B"/>
    <w:rsid w:val="00487F3F"/>
    <w:rsid w:val="00490624"/>
    <w:rsid w:val="00490F5C"/>
    <w:rsid w:val="004910CA"/>
    <w:rsid w:val="00491395"/>
    <w:rsid w:val="00491AA7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EEC"/>
    <w:rsid w:val="00493FA6"/>
    <w:rsid w:val="00493FE9"/>
    <w:rsid w:val="0049427C"/>
    <w:rsid w:val="00494348"/>
    <w:rsid w:val="004952F4"/>
    <w:rsid w:val="004955E2"/>
    <w:rsid w:val="00495765"/>
    <w:rsid w:val="00495F5A"/>
    <w:rsid w:val="0049602D"/>
    <w:rsid w:val="0049688E"/>
    <w:rsid w:val="00496B61"/>
    <w:rsid w:val="00496B8E"/>
    <w:rsid w:val="00497162"/>
    <w:rsid w:val="0049732C"/>
    <w:rsid w:val="004973AE"/>
    <w:rsid w:val="004975CC"/>
    <w:rsid w:val="00497E7B"/>
    <w:rsid w:val="004A03B5"/>
    <w:rsid w:val="004A090A"/>
    <w:rsid w:val="004A0C45"/>
    <w:rsid w:val="004A0FA8"/>
    <w:rsid w:val="004A140B"/>
    <w:rsid w:val="004A150E"/>
    <w:rsid w:val="004A18D8"/>
    <w:rsid w:val="004A195A"/>
    <w:rsid w:val="004A21A9"/>
    <w:rsid w:val="004A249F"/>
    <w:rsid w:val="004A2683"/>
    <w:rsid w:val="004A276A"/>
    <w:rsid w:val="004A30C2"/>
    <w:rsid w:val="004A3214"/>
    <w:rsid w:val="004A339F"/>
    <w:rsid w:val="004A351E"/>
    <w:rsid w:val="004A3819"/>
    <w:rsid w:val="004A4359"/>
    <w:rsid w:val="004A470A"/>
    <w:rsid w:val="004A4778"/>
    <w:rsid w:val="004A4792"/>
    <w:rsid w:val="004A48D8"/>
    <w:rsid w:val="004A4DDD"/>
    <w:rsid w:val="004A5300"/>
    <w:rsid w:val="004A5433"/>
    <w:rsid w:val="004A5676"/>
    <w:rsid w:val="004A57EE"/>
    <w:rsid w:val="004A58F7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A85"/>
    <w:rsid w:val="004B1A95"/>
    <w:rsid w:val="004B226C"/>
    <w:rsid w:val="004B234C"/>
    <w:rsid w:val="004B2C1F"/>
    <w:rsid w:val="004B3269"/>
    <w:rsid w:val="004B34A7"/>
    <w:rsid w:val="004B359E"/>
    <w:rsid w:val="004B35B1"/>
    <w:rsid w:val="004B3719"/>
    <w:rsid w:val="004B374D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6EB"/>
    <w:rsid w:val="004B67A3"/>
    <w:rsid w:val="004B6BB8"/>
    <w:rsid w:val="004B6C07"/>
    <w:rsid w:val="004B6C51"/>
    <w:rsid w:val="004B6DD6"/>
    <w:rsid w:val="004B6E63"/>
    <w:rsid w:val="004B7350"/>
    <w:rsid w:val="004B7795"/>
    <w:rsid w:val="004B77BA"/>
    <w:rsid w:val="004B7953"/>
    <w:rsid w:val="004B7957"/>
    <w:rsid w:val="004B7C3A"/>
    <w:rsid w:val="004B7DE1"/>
    <w:rsid w:val="004B7F7B"/>
    <w:rsid w:val="004C066C"/>
    <w:rsid w:val="004C067E"/>
    <w:rsid w:val="004C08CA"/>
    <w:rsid w:val="004C0ADE"/>
    <w:rsid w:val="004C0BCC"/>
    <w:rsid w:val="004C0C97"/>
    <w:rsid w:val="004C218D"/>
    <w:rsid w:val="004C21DA"/>
    <w:rsid w:val="004C2545"/>
    <w:rsid w:val="004C25C6"/>
    <w:rsid w:val="004C2742"/>
    <w:rsid w:val="004C2890"/>
    <w:rsid w:val="004C2936"/>
    <w:rsid w:val="004C2997"/>
    <w:rsid w:val="004C2BB0"/>
    <w:rsid w:val="004C2CD9"/>
    <w:rsid w:val="004C331E"/>
    <w:rsid w:val="004C3578"/>
    <w:rsid w:val="004C3E0C"/>
    <w:rsid w:val="004C3E2A"/>
    <w:rsid w:val="004C3E64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5D7"/>
    <w:rsid w:val="004C5C7E"/>
    <w:rsid w:val="004C5ECC"/>
    <w:rsid w:val="004C6184"/>
    <w:rsid w:val="004C6628"/>
    <w:rsid w:val="004C6642"/>
    <w:rsid w:val="004C6A57"/>
    <w:rsid w:val="004C7020"/>
    <w:rsid w:val="004C72CB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AE1"/>
    <w:rsid w:val="004D1B22"/>
    <w:rsid w:val="004D1C3F"/>
    <w:rsid w:val="004D1D1B"/>
    <w:rsid w:val="004D1D4D"/>
    <w:rsid w:val="004D1DDC"/>
    <w:rsid w:val="004D1E33"/>
    <w:rsid w:val="004D1F6C"/>
    <w:rsid w:val="004D21E7"/>
    <w:rsid w:val="004D2310"/>
    <w:rsid w:val="004D2606"/>
    <w:rsid w:val="004D28AB"/>
    <w:rsid w:val="004D2C23"/>
    <w:rsid w:val="004D2F54"/>
    <w:rsid w:val="004D303B"/>
    <w:rsid w:val="004D3953"/>
    <w:rsid w:val="004D3FA0"/>
    <w:rsid w:val="004D478A"/>
    <w:rsid w:val="004D4927"/>
    <w:rsid w:val="004D4C0F"/>
    <w:rsid w:val="004D5277"/>
    <w:rsid w:val="004D66EB"/>
    <w:rsid w:val="004D69E8"/>
    <w:rsid w:val="004D74E8"/>
    <w:rsid w:val="004D779A"/>
    <w:rsid w:val="004D7A1D"/>
    <w:rsid w:val="004D7A58"/>
    <w:rsid w:val="004D7CC1"/>
    <w:rsid w:val="004D7ED5"/>
    <w:rsid w:val="004D7F6C"/>
    <w:rsid w:val="004E04DA"/>
    <w:rsid w:val="004E085B"/>
    <w:rsid w:val="004E095C"/>
    <w:rsid w:val="004E0BCD"/>
    <w:rsid w:val="004E0CBC"/>
    <w:rsid w:val="004E1521"/>
    <w:rsid w:val="004E15F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7DC"/>
    <w:rsid w:val="004E38F3"/>
    <w:rsid w:val="004E390B"/>
    <w:rsid w:val="004E397A"/>
    <w:rsid w:val="004E3A1B"/>
    <w:rsid w:val="004E3D57"/>
    <w:rsid w:val="004E403B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5E05"/>
    <w:rsid w:val="004E63B1"/>
    <w:rsid w:val="004E6651"/>
    <w:rsid w:val="004E68DF"/>
    <w:rsid w:val="004E69B8"/>
    <w:rsid w:val="004E70DA"/>
    <w:rsid w:val="004E7A55"/>
    <w:rsid w:val="004E7C71"/>
    <w:rsid w:val="004E7F60"/>
    <w:rsid w:val="004F0116"/>
    <w:rsid w:val="004F04EA"/>
    <w:rsid w:val="004F052F"/>
    <w:rsid w:val="004F06BB"/>
    <w:rsid w:val="004F11F7"/>
    <w:rsid w:val="004F1261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6DE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777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34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F2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BEB"/>
    <w:rsid w:val="00503F3D"/>
    <w:rsid w:val="00503F43"/>
    <w:rsid w:val="005046AB"/>
    <w:rsid w:val="005048E0"/>
    <w:rsid w:val="00504948"/>
    <w:rsid w:val="00504DC5"/>
    <w:rsid w:val="00504DF9"/>
    <w:rsid w:val="005053F1"/>
    <w:rsid w:val="0050546F"/>
    <w:rsid w:val="0050547E"/>
    <w:rsid w:val="00505869"/>
    <w:rsid w:val="00505872"/>
    <w:rsid w:val="00506248"/>
    <w:rsid w:val="0050643C"/>
    <w:rsid w:val="00506504"/>
    <w:rsid w:val="005070F2"/>
    <w:rsid w:val="00507449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EC1"/>
    <w:rsid w:val="00511F35"/>
    <w:rsid w:val="005127E5"/>
    <w:rsid w:val="0051291B"/>
    <w:rsid w:val="00512BB5"/>
    <w:rsid w:val="00512F27"/>
    <w:rsid w:val="00512FE9"/>
    <w:rsid w:val="00512FED"/>
    <w:rsid w:val="00513618"/>
    <w:rsid w:val="00513669"/>
    <w:rsid w:val="0051404E"/>
    <w:rsid w:val="00514152"/>
    <w:rsid w:val="0051421C"/>
    <w:rsid w:val="00514AF2"/>
    <w:rsid w:val="005154FB"/>
    <w:rsid w:val="00515595"/>
    <w:rsid w:val="00515A9C"/>
    <w:rsid w:val="0051606C"/>
    <w:rsid w:val="005167A6"/>
    <w:rsid w:val="00516DAB"/>
    <w:rsid w:val="00516EF2"/>
    <w:rsid w:val="005170FF"/>
    <w:rsid w:val="00517106"/>
    <w:rsid w:val="005171A5"/>
    <w:rsid w:val="00517286"/>
    <w:rsid w:val="0051741A"/>
    <w:rsid w:val="00517632"/>
    <w:rsid w:val="00517A12"/>
    <w:rsid w:val="00517F52"/>
    <w:rsid w:val="00517F96"/>
    <w:rsid w:val="005200AE"/>
    <w:rsid w:val="00520352"/>
    <w:rsid w:val="00520541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8ED"/>
    <w:rsid w:val="00524B6E"/>
    <w:rsid w:val="00524CC1"/>
    <w:rsid w:val="005250BE"/>
    <w:rsid w:val="0052527F"/>
    <w:rsid w:val="00525BB3"/>
    <w:rsid w:val="00526D86"/>
    <w:rsid w:val="00526E2F"/>
    <w:rsid w:val="00527FAE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A8F"/>
    <w:rsid w:val="00533D9A"/>
    <w:rsid w:val="00534152"/>
    <w:rsid w:val="0053441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16B"/>
    <w:rsid w:val="0053619C"/>
    <w:rsid w:val="005364D1"/>
    <w:rsid w:val="00536960"/>
    <w:rsid w:val="00536A54"/>
    <w:rsid w:val="00536B8E"/>
    <w:rsid w:val="005373A9"/>
    <w:rsid w:val="005373CE"/>
    <w:rsid w:val="005374D1"/>
    <w:rsid w:val="00537948"/>
    <w:rsid w:val="00537A61"/>
    <w:rsid w:val="0054021D"/>
    <w:rsid w:val="0054079B"/>
    <w:rsid w:val="0054080D"/>
    <w:rsid w:val="00540A38"/>
    <w:rsid w:val="00540AF3"/>
    <w:rsid w:val="0054148D"/>
    <w:rsid w:val="00541A47"/>
    <w:rsid w:val="00541A72"/>
    <w:rsid w:val="00541C03"/>
    <w:rsid w:val="00541D7B"/>
    <w:rsid w:val="00541EC7"/>
    <w:rsid w:val="00542104"/>
    <w:rsid w:val="0054218D"/>
    <w:rsid w:val="00542198"/>
    <w:rsid w:val="00542549"/>
    <w:rsid w:val="005425D6"/>
    <w:rsid w:val="00542903"/>
    <w:rsid w:val="005432F4"/>
    <w:rsid w:val="00543436"/>
    <w:rsid w:val="005434C7"/>
    <w:rsid w:val="00543611"/>
    <w:rsid w:val="00543644"/>
    <w:rsid w:val="00544077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25B"/>
    <w:rsid w:val="00551353"/>
    <w:rsid w:val="005513A0"/>
    <w:rsid w:val="00551727"/>
    <w:rsid w:val="00551C3F"/>
    <w:rsid w:val="00551C78"/>
    <w:rsid w:val="00551FB4"/>
    <w:rsid w:val="00552099"/>
    <w:rsid w:val="005526C1"/>
    <w:rsid w:val="005528DF"/>
    <w:rsid w:val="00552B8D"/>
    <w:rsid w:val="00552C6E"/>
    <w:rsid w:val="00553097"/>
    <w:rsid w:val="005530FC"/>
    <w:rsid w:val="0055337A"/>
    <w:rsid w:val="00553B05"/>
    <w:rsid w:val="00553D3B"/>
    <w:rsid w:val="00554523"/>
    <w:rsid w:val="00554782"/>
    <w:rsid w:val="0055491B"/>
    <w:rsid w:val="00554CDF"/>
    <w:rsid w:val="00554E22"/>
    <w:rsid w:val="00555292"/>
    <w:rsid w:val="00555547"/>
    <w:rsid w:val="0055564D"/>
    <w:rsid w:val="00555659"/>
    <w:rsid w:val="0055565A"/>
    <w:rsid w:val="0055580E"/>
    <w:rsid w:val="0055581C"/>
    <w:rsid w:val="00555E43"/>
    <w:rsid w:val="00555EDF"/>
    <w:rsid w:val="00555F77"/>
    <w:rsid w:val="005563F9"/>
    <w:rsid w:val="0055676D"/>
    <w:rsid w:val="00556837"/>
    <w:rsid w:val="00556C74"/>
    <w:rsid w:val="00557086"/>
    <w:rsid w:val="00557203"/>
    <w:rsid w:val="0055747F"/>
    <w:rsid w:val="00557B07"/>
    <w:rsid w:val="00557C9C"/>
    <w:rsid w:val="00560059"/>
    <w:rsid w:val="005600CE"/>
    <w:rsid w:val="005600FE"/>
    <w:rsid w:val="005606B7"/>
    <w:rsid w:val="00560719"/>
    <w:rsid w:val="00561060"/>
    <w:rsid w:val="00561154"/>
    <w:rsid w:val="00561430"/>
    <w:rsid w:val="005614B8"/>
    <w:rsid w:val="0056195B"/>
    <w:rsid w:val="00561C66"/>
    <w:rsid w:val="00561E4B"/>
    <w:rsid w:val="00562345"/>
    <w:rsid w:val="00562729"/>
    <w:rsid w:val="00562944"/>
    <w:rsid w:val="005629E4"/>
    <w:rsid w:val="0056306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51ED"/>
    <w:rsid w:val="00565248"/>
    <w:rsid w:val="00565307"/>
    <w:rsid w:val="005654C0"/>
    <w:rsid w:val="0056581F"/>
    <w:rsid w:val="00565AAE"/>
    <w:rsid w:val="005662B9"/>
    <w:rsid w:val="0056643C"/>
    <w:rsid w:val="00566DA0"/>
    <w:rsid w:val="00567442"/>
    <w:rsid w:val="00567C81"/>
    <w:rsid w:val="00570159"/>
    <w:rsid w:val="0057031B"/>
    <w:rsid w:val="00570A81"/>
    <w:rsid w:val="00570DF9"/>
    <w:rsid w:val="00570E22"/>
    <w:rsid w:val="00571274"/>
    <w:rsid w:val="0057161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62"/>
    <w:rsid w:val="00572F97"/>
    <w:rsid w:val="005734D5"/>
    <w:rsid w:val="00573AC4"/>
    <w:rsid w:val="00573D96"/>
    <w:rsid w:val="00573F6D"/>
    <w:rsid w:val="005745EA"/>
    <w:rsid w:val="00574611"/>
    <w:rsid w:val="005746CA"/>
    <w:rsid w:val="00574A0F"/>
    <w:rsid w:val="00574CEA"/>
    <w:rsid w:val="00574E9A"/>
    <w:rsid w:val="00575241"/>
    <w:rsid w:val="0057547F"/>
    <w:rsid w:val="005754FE"/>
    <w:rsid w:val="00575591"/>
    <w:rsid w:val="00575839"/>
    <w:rsid w:val="0057590C"/>
    <w:rsid w:val="00575B1A"/>
    <w:rsid w:val="00575EE3"/>
    <w:rsid w:val="005764CC"/>
    <w:rsid w:val="00576A47"/>
    <w:rsid w:val="00576DD3"/>
    <w:rsid w:val="00576E93"/>
    <w:rsid w:val="00577291"/>
    <w:rsid w:val="00577331"/>
    <w:rsid w:val="005774E2"/>
    <w:rsid w:val="0057761F"/>
    <w:rsid w:val="00577B93"/>
    <w:rsid w:val="00577DE1"/>
    <w:rsid w:val="00577F5D"/>
    <w:rsid w:val="0058029F"/>
    <w:rsid w:val="005804B6"/>
    <w:rsid w:val="00580B87"/>
    <w:rsid w:val="00580C31"/>
    <w:rsid w:val="00580FB5"/>
    <w:rsid w:val="0058170F"/>
    <w:rsid w:val="0058196D"/>
    <w:rsid w:val="00581A14"/>
    <w:rsid w:val="00581AAF"/>
    <w:rsid w:val="00581AEE"/>
    <w:rsid w:val="005821DB"/>
    <w:rsid w:val="0058234C"/>
    <w:rsid w:val="005835AA"/>
    <w:rsid w:val="005837F3"/>
    <w:rsid w:val="00583C2E"/>
    <w:rsid w:val="00583CD1"/>
    <w:rsid w:val="00583CF9"/>
    <w:rsid w:val="00583D32"/>
    <w:rsid w:val="00584189"/>
    <w:rsid w:val="00584338"/>
    <w:rsid w:val="0058435E"/>
    <w:rsid w:val="00584474"/>
    <w:rsid w:val="0058464F"/>
    <w:rsid w:val="00584D79"/>
    <w:rsid w:val="00585144"/>
    <w:rsid w:val="005852BB"/>
    <w:rsid w:val="00585A2B"/>
    <w:rsid w:val="005861B9"/>
    <w:rsid w:val="005867B8"/>
    <w:rsid w:val="0058691F"/>
    <w:rsid w:val="005869B2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CC3"/>
    <w:rsid w:val="0059120C"/>
    <w:rsid w:val="005916DC"/>
    <w:rsid w:val="00591749"/>
    <w:rsid w:val="00591776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20"/>
    <w:rsid w:val="00593751"/>
    <w:rsid w:val="005937C0"/>
    <w:rsid w:val="005937ED"/>
    <w:rsid w:val="00593891"/>
    <w:rsid w:val="00593C68"/>
    <w:rsid w:val="005941B3"/>
    <w:rsid w:val="00594653"/>
    <w:rsid w:val="005946AD"/>
    <w:rsid w:val="00594704"/>
    <w:rsid w:val="00594DAC"/>
    <w:rsid w:val="0059526D"/>
    <w:rsid w:val="0059561D"/>
    <w:rsid w:val="0059571B"/>
    <w:rsid w:val="00595A86"/>
    <w:rsid w:val="00595B84"/>
    <w:rsid w:val="00595C95"/>
    <w:rsid w:val="00595E8C"/>
    <w:rsid w:val="005967D1"/>
    <w:rsid w:val="00596934"/>
    <w:rsid w:val="0059698A"/>
    <w:rsid w:val="00596CA5"/>
    <w:rsid w:val="00596D27"/>
    <w:rsid w:val="00596F49"/>
    <w:rsid w:val="00597128"/>
    <w:rsid w:val="005978E5"/>
    <w:rsid w:val="00597ACB"/>
    <w:rsid w:val="00597D00"/>
    <w:rsid w:val="00597F53"/>
    <w:rsid w:val="005A0990"/>
    <w:rsid w:val="005A1355"/>
    <w:rsid w:val="005A1437"/>
    <w:rsid w:val="005A17D3"/>
    <w:rsid w:val="005A1978"/>
    <w:rsid w:val="005A1DA8"/>
    <w:rsid w:val="005A1F71"/>
    <w:rsid w:val="005A2674"/>
    <w:rsid w:val="005A2BD5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F54"/>
    <w:rsid w:val="005A5FA3"/>
    <w:rsid w:val="005A6263"/>
    <w:rsid w:val="005A6414"/>
    <w:rsid w:val="005A65AF"/>
    <w:rsid w:val="005A662A"/>
    <w:rsid w:val="005A68A8"/>
    <w:rsid w:val="005A6C9D"/>
    <w:rsid w:val="005A7402"/>
    <w:rsid w:val="005A7500"/>
    <w:rsid w:val="005A7BB3"/>
    <w:rsid w:val="005A7FB5"/>
    <w:rsid w:val="005B0419"/>
    <w:rsid w:val="005B04D0"/>
    <w:rsid w:val="005B0A35"/>
    <w:rsid w:val="005B0F57"/>
    <w:rsid w:val="005B0F59"/>
    <w:rsid w:val="005B0FA8"/>
    <w:rsid w:val="005B125A"/>
    <w:rsid w:val="005B1282"/>
    <w:rsid w:val="005B1578"/>
    <w:rsid w:val="005B16DD"/>
    <w:rsid w:val="005B16DF"/>
    <w:rsid w:val="005B17A9"/>
    <w:rsid w:val="005B1853"/>
    <w:rsid w:val="005B1B51"/>
    <w:rsid w:val="005B1D3E"/>
    <w:rsid w:val="005B1DAB"/>
    <w:rsid w:val="005B1DE6"/>
    <w:rsid w:val="005B1E01"/>
    <w:rsid w:val="005B1F77"/>
    <w:rsid w:val="005B239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6F7"/>
    <w:rsid w:val="005B5840"/>
    <w:rsid w:val="005B64A8"/>
    <w:rsid w:val="005B6585"/>
    <w:rsid w:val="005B677E"/>
    <w:rsid w:val="005B696F"/>
    <w:rsid w:val="005B6E1D"/>
    <w:rsid w:val="005B6EE0"/>
    <w:rsid w:val="005B6F5D"/>
    <w:rsid w:val="005B7210"/>
    <w:rsid w:val="005B730D"/>
    <w:rsid w:val="005B7577"/>
    <w:rsid w:val="005B758C"/>
    <w:rsid w:val="005B762D"/>
    <w:rsid w:val="005B76D1"/>
    <w:rsid w:val="005B77FC"/>
    <w:rsid w:val="005B7A78"/>
    <w:rsid w:val="005B7CAC"/>
    <w:rsid w:val="005B7CBC"/>
    <w:rsid w:val="005C00AF"/>
    <w:rsid w:val="005C0AA0"/>
    <w:rsid w:val="005C0E8F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3A15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C2E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24CF"/>
    <w:rsid w:val="005D2931"/>
    <w:rsid w:val="005D2A1E"/>
    <w:rsid w:val="005D2E2B"/>
    <w:rsid w:val="005D3035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2EF"/>
    <w:rsid w:val="005D68B5"/>
    <w:rsid w:val="005D6B8D"/>
    <w:rsid w:val="005D79B8"/>
    <w:rsid w:val="005D7B74"/>
    <w:rsid w:val="005E0682"/>
    <w:rsid w:val="005E07DC"/>
    <w:rsid w:val="005E0B4B"/>
    <w:rsid w:val="005E0D08"/>
    <w:rsid w:val="005E122B"/>
    <w:rsid w:val="005E1498"/>
    <w:rsid w:val="005E1521"/>
    <w:rsid w:val="005E1636"/>
    <w:rsid w:val="005E1C79"/>
    <w:rsid w:val="005E1DE1"/>
    <w:rsid w:val="005E1E85"/>
    <w:rsid w:val="005E1ED1"/>
    <w:rsid w:val="005E2121"/>
    <w:rsid w:val="005E2219"/>
    <w:rsid w:val="005E22A5"/>
    <w:rsid w:val="005E2602"/>
    <w:rsid w:val="005E28E2"/>
    <w:rsid w:val="005E2D68"/>
    <w:rsid w:val="005E347D"/>
    <w:rsid w:val="005E37F1"/>
    <w:rsid w:val="005E39E2"/>
    <w:rsid w:val="005E3EB0"/>
    <w:rsid w:val="005E4112"/>
    <w:rsid w:val="005E4C1E"/>
    <w:rsid w:val="005E4DC2"/>
    <w:rsid w:val="005E50EB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AE3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D91"/>
    <w:rsid w:val="005F1278"/>
    <w:rsid w:val="005F142C"/>
    <w:rsid w:val="005F14E1"/>
    <w:rsid w:val="005F17FF"/>
    <w:rsid w:val="005F1A71"/>
    <w:rsid w:val="005F1B80"/>
    <w:rsid w:val="005F1CC2"/>
    <w:rsid w:val="005F1E8D"/>
    <w:rsid w:val="005F1FD5"/>
    <w:rsid w:val="005F21BF"/>
    <w:rsid w:val="005F243E"/>
    <w:rsid w:val="005F2FB8"/>
    <w:rsid w:val="005F3114"/>
    <w:rsid w:val="005F347B"/>
    <w:rsid w:val="005F39A1"/>
    <w:rsid w:val="005F3E86"/>
    <w:rsid w:val="005F4495"/>
    <w:rsid w:val="005F47CA"/>
    <w:rsid w:val="005F4AEB"/>
    <w:rsid w:val="005F4C47"/>
    <w:rsid w:val="005F4D0A"/>
    <w:rsid w:val="005F4D94"/>
    <w:rsid w:val="005F4FBF"/>
    <w:rsid w:val="005F53C4"/>
    <w:rsid w:val="005F578D"/>
    <w:rsid w:val="005F5892"/>
    <w:rsid w:val="005F5D64"/>
    <w:rsid w:val="005F5DDB"/>
    <w:rsid w:val="005F61CD"/>
    <w:rsid w:val="005F6430"/>
    <w:rsid w:val="005F6587"/>
    <w:rsid w:val="005F68DF"/>
    <w:rsid w:val="005F6B83"/>
    <w:rsid w:val="005F7038"/>
    <w:rsid w:val="005F70A6"/>
    <w:rsid w:val="005F74ED"/>
    <w:rsid w:val="005F786D"/>
    <w:rsid w:val="005F7A85"/>
    <w:rsid w:val="005F7B16"/>
    <w:rsid w:val="005F7BF8"/>
    <w:rsid w:val="005F7EF7"/>
    <w:rsid w:val="00600114"/>
    <w:rsid w:val="00600248"/>
    <w:rsid w:val="00600698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A06"/>
    <w:rsid w:val="00603A65"/>
    <w:rsid w:val="00603CAC"/>
    <w:rsid w:val="006040AC"/>
    <w:rsid w:val="006040EA"/>
    <w:rsid w:val="00604343"/>
    <w:rsid w:val="00604977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D7"/>
    <w:rsid w:val="00612B25"/>
    <w:rsid w:val="00612CD3"/>
    <w:rsid w:val="00612D17"/>
    <w:rsid w:val="00612D72"/>
    <w:rsid w:val="00612E20"/>
    <w:rsid w:val="006133C3"/>
    <w:rsid w:val="006135A4"/>
    <w:rsid w:val="00613C70"/>
    <w:rsid w:val="00613E48"/>
    <w:rsid w:val="006141B5"/>
    <w:rsid w:val="006144C0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839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A0F"/>
    <w:rsid w:val="00625C7C"/>
    <w:rsid w:val="00625D0D"/>
    <w:rsid w:val="00625E34"/>
    <w:rsid w:val="00625E9B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852"/>
    <w:rsid w:val="00631B03"/>
    <w:rsid w:val="006323E4"/>
    <w:rsid w:val="00632FF1"/>
    <w:rsid w:val="00633DDC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5DEA"/>
    <w:rsid w:val="006360FB"/>
    <w:rsid w:val="006361F4"/>
    <w:rsid w:val="00636374"/>
    <w:rsid w:val="006363B3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555"/>
    <w:rsid w:val="00643D35"/>
    <w:rsid w:val="00643E5C"/>
    <w:rsid w:val="00643F0D"/>
    <w:rsid w:val="006440B2"/>
    <w:rsid w:val="00644354"/>
    <w:rsid w:val="00644E8D"/>
    <w:rsid w:val="0064504F"/>
    <w:rsid w:val="00645069"/>
    <w:rsid w:val="00645243"/>
    <w:rsid w:val="00645736"/>
    <w:rsid w:val="00645A78"/>
    <w:rsid w:val="00645EA9"/>
    <w:rsid w:val="00646221"/>
    <w:rsid w:val="006466BA"/>
    <w:rsid w:val="006469D5"/>
    <w:rsid w:val="00646B74"/>
    <w:rsid w:val="00646EB1"/>
    <w:rsid w:val="00646FCA"/>
    <w:rsid w:val="00647305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903"/>
    <w:rsid w:val="00651BE5"/>
    <w:rsid w:val="00651C2C"/>
    <w:rsid w:val="00651E4F"/>
    <w:rsid w:val="00651F2D"/>
    <w:rsid w:val="00652571"/>
    <w:rsid w:val="00652C79"/>
    <w:rsid w:val="0065301E"/>
    <w:rsid w:val="0065304C"/>
    <w:rsid w:val="006530AB"/>
    <w:rsid w:val="00653284"/>
    <w:rsid w:val="006535BC"/>
    <w:rsid w:val="00653930"/>
    <w:rsid w:val="00653CC0"/>
    <w:rsid w:val="006542C7"/>
    <w:rsid w:val="0065459B"/>
    <w:rsid w:val="00654603"/>
    <w:rsid w:val="0065473B"/>
    <w:rsid w:val="0065499F"/>
    <w:rsid w:val="00654A8B"/>
    <w:rsid w:val="00654EB3"/>
    <w:rsid w:val="00655123"/>
    <w:rsid w:val="006552CD"/>
    <w:rsid w:val="006557B5"/>
    <w:rsid w:val="006559B4"/>
    <w:rsid w:val="006561BE"/>
    <w:rsid w:val="00656218"/>
    <w:rsid w:val="006564E9"/>
    <w:rsid w:val="0065659A"/>
    <w:rsid w:val="0065663B"/>
    <w:rsid w:val="00656751"/>
    <w:rsid w:val="00656B0B"/>
    <w:rsid w:val="0065728B"/>
    <w:rsid w:val="0065739A"/>
    <w:rsid w:val="006574EF"/>
    <w:rsid w:val="00657634"/>
    <w:rsid w:val="006579FB"/>
    <w:rsid w:val="00657F55"/>
    <w:rsid w:val="0066007E"/>
    <w:rsid w:val="0066012C"/>
    <w:rsid w:val="006605CB"/>
    <w:rsid w:val="00660747"/>
    <w:rsid w:val="00660CA8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78E"/>
    <w:rsid w:val="00664C33"/>
    <w:rsid w:val="006650DA"/>
    <w:rsid w:val="00665120"/>
    <w:rsid w:val="006654B7"/>
    <w:rsid w:val="006656A0"/>
    <w:rsid w:val="00665FA7"/>
    <w:rsid w:val="0066608E"/>
    <w:rsid w:val="00666276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DBF"/>
    <w:rsid w:val="00667F02"/>
    <w:rsid w:val="0067005C"/>
    <w:rsid w:val="0067024C"/>
    <w:rsid w:val="0067030A"/>
    <w:rsid w:val="006707D5"/>
    <w:rsid w:val="00670838"/>
    <w:rsid w:val="00670841"/>
    <w:rsid w:val="00670DEB"/>
    <w:rsid w:val="006715B2"/>
    <w:rsid w:val="006715BF"/>
    <w:rsid w:val="006720D4"/>
    <w:rsid w:val="00672BC4"/>
    <w:rsid w:val="00672DB5"/>
    <w:rsid w:val="00673438"/>
    <w:rsid w:val="00673582"/>
    <w:rsid w:val="006735DA"/>
    <w:rsid w:val="006736B9"/>
    <w:rsid w:val="006737C8"/>
    <w:rsid w:val="00673842"/>
    <w:rsid w:val="00673958"/>
    <w:rsid w:val="00673CBA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A26"/>
    <w:rsid w:val="00675C8F"/>
    <w:rsid w:val="00675D21"/>
    <w:rsid w:val="00675D39"/>
    <w:rsid w:val="0067606B"/>
    <w:rsid w:val="00676197"/>
    <w:rsid w:val="006764FA"/>
    <w:rsid w:val="006765A3"/>
    <w:rsid w:val="006766F8"/>
    <w:rsid w:val="00676DE9"/>
    <w:rsid w:val="00676E86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372"/>
    <w:rsid w:val="00681536"/>
    <w:rsid w:val="00681696"/>
    <w:rsid w:val="00681FC8"/>
    <w:rsid w:val="0068229C"/>
    <w:rsid w:val="006822CB"/>
    <w:rsid w:val="00682877"/>
    <w:rsid w:val="00682982"/>
    <w:rsid w:val="006829A0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07"/>
    <w:rsid w:val="00685572"/>
    <w:rsid w:val="00685629"/>
    <w:rsid w:val="006856D1"/>
    <w:rsid w:val="0068597C"/>
    <w:rsid w:val="00685B00"/>
    <w:rsid w:val="00685B8F"/>
    <w:rsid w:val="0068607D"/>
    <w:rsid w:val="00686CBE"/>
    <w:rsid w:val="00686F2E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5AD"/>
    <w:rsid w:val="00690924"/>
    <w:rsid w:val="00690B03"/>
    <w:rsid w:val="00690C18"/>
    <w:rsid w:val="006914C5"/>
    <w:rsid w:val="00691757"/>
    <w:rsid w:val="00691860"/>
    <w:rsid w:val="00691985"/>
    <w:rsid w:val="00691B32"/>
    <w:rsid w:val="00691B76"/>
    <w:rsid w:val="00692070"/>
    <w:rsid w:val="006920F2"/>
    <w:rsid w:val="00692175"/>
    <w:rsid w:val="006921D8"/>
    <w:rsid w:val="0069245A"/>
    <w:rsid w:val="0069256D"/>
    <w:rsid w:val="00692882"/>
    <w:rsid w:val="006928DC"/>
    <w:rsid w:val="00692E15"/>
    <w:rsid w:val="00692E6C"/>
    <w:rsid w:val="00692E75"/>
    <w:rsid w:val="00692EC8"/>
    <w:rsid w:val="00693065"/>
    <w:rsid w:val="00693128"/>
    <w:rsid w:val="00693147"/>
    <w:rsid w:val="00693A19"/>
    <w:rsid w:val="00693BA8"/>
    <w:rsid w:val="00693DAD"/>
    <w:rsid w:val="0069413A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02"/>
    <w:rsid w:val="00695369"/>
    <w:rsid w:val="006955AE"/>
    <w:rsid w:val="0069563B"/>
    <w:rsid w:val="00695900"/>
    <w:rsid w:val="00695AD3"/>
    <w:rsid w:val="00695DCF"/>
    <w:rsid w:val="0069632C"/>
    <w:rsid w:val="00696A00"/>
    <w:rsid w:val="00696D7E"/>
    <w:rsid w:val="0069714C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1E2F"/>
    <w:rsid w:val="006A25C5"/>
    <w:rsid w:val="006A2695"/>
    <w:rsid w:val="006A270E"/>
    <w:rsid w:val="006A27E1"/>
    <w:rsid w:val="006A2CF2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2C0"/>
    <w:rsid w:val="006A43E3"/>
    <w:rsid w:val="006A45B7"/>
    <w:rsid w:val="006A4D35"/>
    <w:rsid w:val="006A551C"/>
    <w:rsid w:val="006A55B7"/>
    <w:rsid w:val="006A5B6F"/>
    <w:rsid w:val="006A5B98"/>
    <w:rsid w:val="006A5C5C"/>
    <w:rsid w:val="006A6185"/>
    <w:rsid w:val="006A638B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105C"/>
    <w:rsid w:val="006B121A"/>
    <w:rsid w:val="006B1442"/>
    <w:rsid w:val="006B189F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3016"/>
    <w:rsid w:val="006B3754"/>
    <w:rsid w:val="006B3B4D"/>
    <w:rsid w:val="006B3E7C"/>
    <w:rsid w:val="006B3F06"/>
    <w:rsid w:val="006B4638"/>
    <w:rsid w:val="006B4B7E"/>
    <w:rsid w:val="006B4E32"/>
    <w:rsid w:val="006B50B4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6F51"/>
    <w:rsid w:val="006B7072"/>
    <w:rsid w:val="006B7123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A9"/>
    <w:rsid w:val="006C0CC5"/>
    <w:rsid w:val="006C0D1B"/>
    <w:rsid w:val="006C0EDD"/>
    <w:rsid w:val="006C0F0B"/>
    <w:rsid w:val="006C100A"/>
    <w:rsid w:val="006C1186"/>
    <w:rsid w:val="006C1241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9E"/>
    <w:rsid w:val="006C3DB1"/>
    <w:rsid w:val="006C3F9D"/>
    <w:rsid w:val="006C41D3"/>
    <w:rsid w:val="006C4699"/>
    <w:rsid w:val="006C477D"/>
    <w:rsid w:val="006C47B3"/>
    <w:rsid w:val="006C4C83"/>
    <w:rsid w:val="006C4CDB"/>
    <w:rsid w:val="006C4F56"/>
    <w:rsid w:val="006C53DD"/>
    <w:rsid w:val="006C556E"/>
    <w:rsid w:val="006C56F6"/>
    <w:rsid w:val="006C5943"/>
    <w:rsid w:val="006C5974"/>
    <w:rsid w:val="006C5D10"/>
    <w:rsid w:val="006C5D8A"/>
    <w:rsid w:val="006C637E"/>
    <w:rsid w:val="006C6954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1DEA"/>
    <w:rsid w:val="006D25B9"/>
    <w:rsid w:val="006D2602"/>
    <w:rsid w:val="006D263C"/>
    <w:rsid w:val="006D2BEB"/>
    <w:rsid w:val="006D2C41"/>
    <w:rsid w:val="006D2E0A"/>
    <w:rsid w:val="006D2E47"/>
    <w:rsid w:val="006D3009"/>
    <w:rsid w:val="006D32CA"/>
    <w:rsid w:val="006D32E8"/>
    <w:rsid w:val="006D3608"/>
    <w:rsid w:val="006D376F"/>
    <w:rsid w:val="006D3AA0"/>
    <w:rsid w:val="006D3EFC"/>
    <w:rsid w:val="006D4582"/>
    <w:rsid w:val="006D4911"/>
    <w:rsid w:val="006D4A57"/>
    <w:rsid w:val="006D50B9"/>
    <w:rsid w:val="006D548B"/>
    <w:rsid w:val="006D55D3"/>
    <w:rsid w:val="006D5691"/>
    <w:rsid w:val="006D5751"/>
    <w:rsid w:val="006D5B79"/>
    <w:rsid w:val="006D5B97"/>
    <w:rsid w:val="006D5C82"/>
    <w:rsid w:val="006D6A93"/>
    <w:rsid w:val="006D6BDC"/>
    <w:rsid w:val="006D6E1F"/>
    <w:rsid w:val="006D6F1A"/>
    <w:rsid w:val="006D7705"/>
    <w:rsid w:val="006D7DD8"/>
    <w:rsid w:val="006D7E58"/>
    <w:rsid w:val="006D7E97"/>
    <w:rsid w:val="006E0758"/>
    <w:rsid w:val="006E0A5A"/>
    <w:rsid w:val="006E0B7E"/>
    <w:rsid w:val="006E1031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CE0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4FB3"/>
    <w:rsid w:val="006E51DC"/>
    <w:rsid w:val="006E56FA"/>
    <w:rsid w:val="006E5AB9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086E"/>
    <w:rsid w:val="006F1B26"/>
    <w:rsid w:val="006F1BB5"/>
    <w:rsid w:val="006F1DC8"/>
    <w:rsid w:val="006F23B4"/>
    <w:rsid w:val="006F2B1E"/>
    <w:rsid w:val="006F2DF9"/>
    <w:rsid w:val="006F2E17"/>
    <w:rsid w:val="006F30BF"/>
    <w:rsid w:val="006F32EC"/>
    <w:rsid w:val="006F347C"/>
    <w:rsid w:val="006F389B"/>
    <w:rsid w:val="006F3A73"/>
    <w:rsid w:val="006F41C1"/>
    <w:rsid w:val="006F4724"/>
    <w:rsid w:val="006F49F7"/>
    <w:rsid w:val="006F4FD7"/>
    <w:rsid w:val="006F514E"/>
    <w:rsid w:val="006F54A5"/>
    <w:rsid w:val="006F5506"/>
    <w:rsid w:val="006F5D80"/>
    <w:rsid w:val="006F5E37"/>
    <w:rsid w:val="006F66B2"/>
    <w:rsid w:val="006F6773"/>
    <w:rsid w:val="006F67AA"/>
    <w:rsid w:val="006F6816"/>
    <w:rsid w:val="006F6909"/>
    <w:rsid w:val="006F6B5F"/>
    <w:rsid w:val="006F6D44"/>
    <w:rsid w:val="006F6EEE"/>
    <w:rsid w:val="006F707F"/>
    <w:rsid w:val="006F70C6"/>
    <w:rsid w:val="006F71E9"/>
    <w:rsid w:val="006F7243"/>
    <w:rsid w:val="006F72A0"/>
    <w:rsid w:val="006F748B"/>
    <w:rsid w:val="006F79BF"/>
    <w:rsid w:val="006F7B95"/>
    <w:rsid w:val="0070080E"/>
    <w:rsid w:val="00700BF4"/>
    <w:rsid w:val="007015DC"/>
    <w:rsid w:val="0070163B"/>
    <w:rsid w:val="00701C8E"/>
    <w:rsid w:val="00701EC7"/>
    <w:rsid w:val="007024AC"/>
    <w:rsid w:val="00702A9F"/>
    <w:rsid w:val="00702F0F"/>
    <w:rsid w:val="00702F52"/>
    <w:rsid w:val="00703290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9F2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491"/>
    <w:rsid w:val="00706534"/>
    <w:rsid w:val="00706CA1"/>
    <w:rsid w:val="00706D04"/>
    <w:rsid w:val="00706FAA"/>
    <w:rsid w:val="00707107"/>
    <w:rsid w:val="0070713C"/>
    <w:rsid w:val="0070727B"/>
    <w:rsid w:val="00707617"/>
    <w:rsid w:val="007076E9"/>
    <w:rsid w:val="0070773F"/>
    <w:rsid w:val="007077B5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F07"/>
    <w:rsid w:val="00712F60"/>
    <w:rsid w:val="007132DF"/>
    <w:rsid w:val="00713409"/>
    <w:rsid w:val="00713609"/>
    <w:rsid w:val="00713843"/>
    <w:rsid w:val="007139BC"/>
    <w:rsid w:val="00713C50"/>
    <w:rsid w:val="00713D42"/>
    <w:rsid w:val="00713D63"/>
    <w:rsid w:val="00713E5F"/>
    <w:rsid w:val="00714304"/>
    <w:rsid w:val="00714CB7"/>
    <w:rsid w:val="00714F05"/>
    <w:rsid w:val="0071500E"/>
    <w:rsid w:val="0071520C"/>
    <w:rsid w:val="00715251"/>
    <w:rsid w:val="00715475"/>
    <w:rsid w:val="007157B2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822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0ED4"/>
    <w:rsid w:val="00721152"/>
    <w:rsid w:val="00721351"/>
    <w:rsid w:val="0072137A"/>
    <w:rsid w:val="00721723"/>
    <w:rsid w:val="0072199E"/>
    <w:rsid w:val="00721E6C"/>
    <w:rsid w:val="00722103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4155"/>
    <w:rsid w:val="007243E5"/>
    <w:rsid w:val="0072440E"/>
    <w:rsid w:val="00724807"/>
    <w:rsid w:val="00724A34"/>
    <w:rsid w:val="00725188"/>
    <w:rsid w:val="0072560E"/>
    <w:rsid w:val="0072565B"/>
    <w:rsid w:val="007256F9"/>
    <w:rsid w:val="00725720"/>
    <w:rsid w:val="00726220"/>
    <w:rsid w:val="00726447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D35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30ED"/>
    <w:rsid w:val="0073350B"/>
    <w:rsid w:val="00733C2E"/>
    <w:rsid w:val="00733E69"/>
    <w:rsid w:val="0073408A"/>
    <w:rsid w:val="007340D8"/>
    <w:rsid w:val="007341DB"/>
    <w:rsid w:val="0073453D"/>
    <w:rsid w:val="007349C5"/>
    <w:rsid w:val="00734AFE"/>
    <w:rsid w:val="00735005"/>
    <w:rsid w:val="007351BE"/>
    <w:rsid w:val="00735286"/>
    <w:rsid w:val="0073581C"/>
    <w:rsid w:val="00735C62"/>
    <w:rsid w:val="00735FA2"/>
    <w:rsid w:val="00736188"/>
    <w:rsid w:val="007362B4"/>
    <w:rsid w:val="00736801"/>
    <w:rsid w:val="00736C40"/>
    <w:rsid w:val="00736F65"/>
    <w:rsid w:val="00737196"/>
    <w:rsid w:val="007372B7"/>
    <w:rsid w:val="007374AB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AFA"/>
    <w:rsid w:val="00742BA3"/>
    <w:rsid w:val="00742C89"/>
    <w:rsid w:val="0074334F"/>
    <w:rsid w:val="0074339C"/>
    <w:rsid w:val="007436C9"/>
    <w:rsid w:val="007438B0"/>
    <w:rsid w:val="00743ABB"/>
    <w:rsid w:val="0074414F"/>
    <w:rsid w:val="00744185"/>
    <w:rsid w:val="00744503"/>
    <w:rsid w:val="00744973"/>
    <w:rsid w:val="00744D1E"/>
    <w:rsid w:val="00744F2E"/>
    <w:rsid w:val="007451D0"/>
    <w:rsid w:val="00745527"/>
    <w:rsid w:val="00745534"/>
    <w:rsid w:val="007455AC"/>
    <w:rsid w:val="0074568C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098"/>
    <w:rsid w:val="007471AB"/>
    <w:rsid w:val="00747354"/>
    <w:rsid w:val="0074786B"/>
    <w:rsid w:val="0074797D"/>
    <w:rsid w:val="00747C2E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68F"/>
    <w:rsid w:val="0075201B"/>
    <w:rsid w:val="007523E9"/>
    <w:rsid w:val="0075253C"/>
    <w:rsid w:val="007525CC"/>
    <w:rsid w:val="00752741"/>
    <w:rsid w:val="00752892"/>
    <w:rsid w:val="00752B04"/>
    <w:rsid w:val="00752EC2"/>
    <w:rsid w:val="007530EC"/>
    <w:rsid w:val="007531D6"/>
    <w:rsid w:val="00753237"/>
    <w:rsid w:val="007532AC"/>
    <w:rsid w:val="007537D5"/>
    <w:rsid w:val="00753B4E"/>
    <w:rsid w:val="0075423D"/>
    <w:rsid w:val="00754709"/>
    <w:rsid w:val="0075483B"/>
    <w:rsid w:val="007548E4"/>
    <w:rsid w:val="00754970"/>
    <w:rsid w:val="00754AD9"/>
    <w:rsid w:val="00754E32"/>
    <w:rsid w:val="00754FD8"/>
    <w:rsid w:val="00755249"/>
    <w:rsid w:val="0075526E"/>
    <w:rsid w:val="00755579"/>
    <w:rsid w:val="00755825"/>
    <w:rsid w:val="007558AA"/>
    <w:rsid w:val="00756181"/>
    <w:rsid w:val="007564C5"/>
    <w:rsid w:val="00756834"/>
    <w:rsid w:val="00756D10"/>
    <w:rsid w:val="00756FCA"/>
    <w:rsid w:val="00757032"/>
    <w:rsid w:val="007574C2"/>
    <w:rsid w:val="0075760D"/>
    <w:rsid w:val="00757967"/>
    <w:rsid w:val="00757E1B"/>
    <w:rsid w:val="007601A2"/>
    <w:rsid w:val="007607C0"/>
    <w:rsid w:val="00760B14"/>
    <w:rsid w:val="00760F10"/>
    <w:rsid w:val="00760FAB"/>
    <w:rsid w:val="00761310"/>
    <w:rsid w:val="00761378"/>
    <w:rsid w:val="007614C0"/>
    <w:rsid w:val="00761572"/>
    <w:rsid w:val="0076160F"/>
    <w:rsid w:val="00761A87"/>
    <w:rsid w:val="00761FCF"/>
    <w:rsid w:val="00762034"/>
    <w:rsid w:val="00762059"/>
    <w:rsid w:val="007622CB"/>
    <w:rsid w:val="00762432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69"/>
    <w:rsid w:val="007658F3"/>
    <w:rsid w:val="0076591E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2F2"/>
    <w:rsid w:val="00772693"/>
    <w:rsid w:val="0077290C"/>
    <w:rsid w:val="00772F4F"/>
    <w:rsid w:val="007732E0"/>
    <w:rsid w:val="00773441"/>
    <w:rsid w:val="00773B22"/>
    <w:rsid w:val="0077413F"/>
    <w:rsid w:val="0077432E"/>
    <w:rsid w:val="00774686"/>
    <w:rsid w:val="00774723"/>
    <w:rsid w:val="00774752"/>
    <w:rsid w:val="0077475E"/>
    <w:rsid w:val="007748C5"/>
    <w:rsid w:val="00774B9D"/>
    <w:rsid w:val="00774D10"/>
    <w:rsid w:val="00775281"/>
    <w:rsid w:val="0077551E"/>
    <w:rsid w:val="007757D8"/>
    <w:rsid w:val="00775A5A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DE6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6C4"/>
    <w:rsid w:val="00783963"/>
    <w:rsid w:val="00783B67"/>
    <w:rsid w:val="007840E5"/>
    <w:rsid w:val="0078456B"/>
    <w:rsid w:val="00784597"/>
    <w:rsid w:val="00784737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4F5"/>
    <w:rsid w:val="00791555"/>
    <w:rsid w:val="007916B1"/>
    <w:rsid w:val="0079185B"/>
    <w:rsid w:val="007919C6"/>
    <w:rsid w:val="00791D8F"/>
    <w:rsid w:val="00791DC6"/>
    <w:rsid w:val="00791EF0"/>
    <w:rsid w:val="00792970"/>
    <w:rsid w:val="00792B21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0D4"/>
    <w:rsid w:val="007952A8"/>
    <w:rsid w:val="00795880"/>
    <w:rsid w:val="00795A84"/>
    <w:rsid w:val="00795BC7"/>
    <w:rsid w:val="00795BE6"/>
    <w:rsid w:val="00795F9A"/>
    <w:rsid w:val="0079600D"/>
    <w:rsid w:val="00796BDE"/>
    <w:rsid w:val="00796C65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1058"/>
    <w:rsid w:val="007A111D"/>
    <w:rsid w:val="007A1DA3"/>
    <w:rsid w:val="007A1DDE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510C"/>
    <w:rsid w:val="007A55B2"/>
    <w:rsid w:val="007A5800"/>
    <w:rsid w:val="007A581F"/>
    <w:rsid w:val="007A59C7"/>
    <w:rsid w:val="007A5A9D"/>
    <w:rsid w:val="007A5FA5"/>
    <w:rsid w:val="007A626D"/>
    <w:rsid w:val="007A66F4"/>
    <w:rsid w:val="007A6A96"/>
    <w:rsid w:val="007A6AC6"/>
    <w:rsid w:val="007A6B26"/>
    <w:rsid w:val="007A6C2A"/>
    <w:rsid w:val="007A73AA"/>
    <w:rsid w:val="007A7602"/>
    <w:rsid w:val="007A7836"/>
    <w:rsid w:val="007A7B82"/>
    <w:rsid w:val="007B018C"/>
    <w:rsid w:val="007B0348"/>
    <w:rsid w:val="007B0C07"/>
    <w:rsid w:val="007B0C76"/>
    <w:rsid w:val="007B0D18"/>
    <w:rsid w:val="007B0D41"/>
    <w:rsid w:val="007B0D4A"/>
    <w:rsid w:val="007B0FB7"/>
    <w:rsid w:val="007B108A"/>
    <w:rsid w:val="007B12AC"/>
    <w:rsid w:val="007B139B"/>
    <w:rsid w:val="007B13D8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E67"/>
    <w:rsid w:val="007B3ED8"/>
    <w:rsid w:val="007B48C8"/>
    <w:rsid w:val="007B4FC6"/>
    <w:rsid w:val="007B520B"/>
    <w:rsid w:val="007B5544"/>
    <w:rsid w:val="007B55D7"/>
    <w:rsid w:val="007B5600"/>
    <w:rsid w:val="007B585C"/>
    <w:rsid w:val="007B5BCD"/>
    <w:rsid w:val="007B5F61"/>
    <w:rsid w:val="007B6323"/>
    <w:rsid w:val="007B643A"/>
    <w:rsid w:val="007B6473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D0"/>
    <w:rsid w:val="007C38A7"/>
    <w:rsid w:val="007C39F7"/>
    <w:rsid w:val="007C3CEA"/>
    <w:rsid w:val="007C3D72"/>
    <w:rsid w:val="007C3E12"/>
    <w:rsid w:val="007C3F10"/>
    <w:rsid w:val="007C3F99"/>
    <w:rsid w:val="007C404B"/>
    <w:rsid w:val="007C4071"/>
    <w:rsid w:val="007C413A"/>
    <w:rsid w:val="007C414F"/>
    <w:rsid w:val="007C446B"/>
    <w:rsid w:val="007C448F"/>
    <w:rsid w:val="007C5207"/>
    <w:rsid w:val="007C522F"/>
    <w:rsid w:val="007C53F2"/>
    <w:rsid w:val="007C5ACF"/>
    <w:rsid w:val="007C5C70"/>
    <w:rsid w:val="007C5CAE"/>
    <w:rsid w:val="007C5D61"/>
    <w:rsid w:val="007C5EAD"/>
    <w:rsid w:val="007C5ED5"/>
    <w:rsid w:val="007C62F3"/>
    <w:rsid w:val="007C65DC"/>
    <w:rsid w:val="007C6F6A"/>
    <w:rsid w:val="007C70B5"/>
    <w:rsid w:val="007C739E"/>
    <w:rsid w:val="007C77E2"/>
    <w:rsid w:val="007C7FAD"/>
    <w:rsid w:val="007D0109"/>
    <w:rsid w:val="007D01AE"/>
    <w:rsid w:val="007D028C"/>
    <w:rsid w:val="007D07F0"/>
    <w:rsid w:val="007D0917"/>
    <w:rsid w:val="007D0BF3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54"/>
    <w:rsid w:val="007D2B1B"/>
    <w:rsid w:val="007D2B44"/>
    <w:rsid w:val="007D2B7F"/>
    <w:rsid w:val="007D2B84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CD"/>
    <w:rsid w:val="007D4B06"/>
    <w:rsid w:val="007D4F86"/>
    <w:rsid w:val="007D552F"/>
    <w:rsid w:val="007D5E16"/>
    <w:rsid w:val="007D5FEC"/>
    <w:rsid w:val="007D5FF7"/>
    <w:rsid w:val="007D60A5"/>
    <w:rsid w:val="007D60DD"/>
    <w:rsid w:val="007D61D9"/>
    <w:rsid w:val="007D6460"/>
    <w:rsid w:val="007D6519"/>
    <w:rsid w:val="007D655B"/>
    <w:rsid w:val="007D66A5"/>
    <w:rsid w:val="007D67E5"/>
    <w:rsid w:val="007D6959"/>
    <w:rsid w:val="007D6B05"/>
    <w:rsid w:val="007D6E06"/>
    <w:rsid w:val="007D709A"/>
    <w:rsid w:val="007D76F8"/>
    <w:rsid w:val="007D781E"/>
    <w:rsid w:val="007D7993"/>
    <w:rsid w:val="007E03D1"/>
    <w:rsid w:val="007E0578"/>
    <w:rsid w:val="007E0633"/>
    <w:rsid w:val="007E0CD3"/>
    <w:rsid w:val="007E0E6D"/>
    <w:rsid w:val="007E1331"/>
    <w:rsid w:val="007E19F7"/>
    <w:rsid w:val="007E1B50"/>
    <w:rsid w:val="007E1BBC"/>
    <w:rsid w:val="007E1C72"/>
    <w:rsid w:val="007E1CA3"/>
    <w:rsid w:val="007E1D29"/>
    <w:rsid w:val="007E1F44"/>
    <w:rsid w:val="007E1FC4"/>
    <w:rsid w:val="007E1FE9"/>
    <w:rsid w:val="007E2097"/>
    <w:rsid w:val="007E2609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77C"/>
    <w:rsid w:val="007E48D0"/>
    <w:rsid w:val="007E4A65"/>
    <w:rsid w:val="007E5029"/>
    <w:rsid w:val="007E5777"/>
    <w:rsid w:val="007E592F"/>
    <w:rsid w:val="007E5962"/>
    <w:rsid w:val="007E5A5F"/>
    <w:rsid w:val="007E5B6B"/>
    <w:rsid w:val="007E5E22"/>
    <w:rsid w:val="007E63AD"/>
    <w:rsid w:val="007E6534"/>
    <w:rsid w:val="007E66AB"/>
    <w:rsid w:val="007E6B8E"/>
    <w:rsid w:val="007E6F26"/>
    <w:rsid w:val="007E6FA2"/>
    <w:rsid w:val="007E7559"/>
    <w:rsid w:val="007E79C6"/>
    <w:rsid w:val="007E7E60"/>
    <w:rsid w:val="007E7F95"/>
    <w:rsid w:val="007F010C"/>
    <w:rsid w:val="007F060C"/>
    <w:rsid w:val="007F0659"/>
    <w:rsid w:val="007F0F90"/>
    <w:rsid w:val="007F1079"/>
    <w:rsid w:val="007F1107"/>
    <w:rsid w:val="007F1407"/>
    <w:rsid w:val="007F1A89"/>
    <w:rsid w:val="007F1C60"/>
    <w:rsid w:val="007F1D57"/>
    <w:rsid w:val="007F2C6A"/>
    <w:rsid w:val="007F2E47"/>
    <w:rsid w:val="007F2FF7"/>
    <w:rsid w:val="007F3162"/>
    <w:rsid w:val="007F35B5"/>
    <w:rsid w:val="007F372E"/>
    <w:rsid w:val="007F39D6"/>
    <w:rsid w:val="007F3E95"/>
    <w:rsid w:val="007F46E0"/>
    <w:rsid w:val="007F49A6"/>
    <w:rsid w:val="007F4A79"/>
    <w:rsid w:val="007F4A8F"/>
    <w:rsid w:val="007F4ACF"/>
    <w:rsid w:val="007F4E67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EA9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19BF"/>
    <w:rsid w:val="0080231E"/>
    <w:rsid w:val="00802769"/>
    <w:rsid w:val="008027CD"/>
    <w:rsid w:val="00802A7B"/>
    <w:rsid w:val="00802ACA"/>
    <w:rsid w:val="00802C6E"/>
    <w:rsid w:val="00802C80"/>
    <w:rsid w:val="00803634"/>
    <w:rsid w:val="00803A47"/>
    <w:rsid w:val="00803BD6"/>
    <w:rsid w:val="00803DEF"/>
    <w:rsid w:val="008040B2"/>
    <w:rsid w:val="00804175"/>
    <w:rsid w:val="008043F2"/>
    <w:rsid w:val="0080446D"/>
    <w:rsid w:val="008048BF"/>
    <w:rsid w:val="00804AB9"/>
    <w:rsid w:val="00804E07"/>
    <w:rsid w:val="00805071"/>
    <w:rsid w:val="008059F6"/>
    <w:rsid w:val="00805C4A"/>
    <w:rsid w:val="00805D1D"/>
    <w:rsid w:val="00805D93"/>
    <w:rsid w:val="00806129"/>
    <w:rsid w:val="008063A0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2B3"/>
    <w:rsid w:val="008114DE"/>
    <w:rsid w:val="00811524"/>
    <w:rsid w:val="0081154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4F58"/>
    <w:rsid w:val="00815005"/>
    <w:rsid w:val="008159E6"/>
    <w:rsid w:val="00815BCC"/>
    <w:rsid w:val="00815BE1"/>
    <w:rsid w:val="00816692"/>
    <w:rsid w:val="00816C38"/>
    <w:rsid w:val="00816CAA"/>
    <w:rsid w:val="00816E11"/>
    <w:rsid w:val="00817070"/>
    <w:rsid w:val="008173D6"/>
    <w:rsid w:val="008201B2"/>
    <w:rsid w:val="008201FB"/>
    <w:rsid w:val="00820553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64B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61E4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C14"/>
    <w:rsid w:val="00830CCA"/>
    <w:rsid w:val="0083108C"/>
    <w:rsid w:val="008311CC"/>
    <w:rsid w:val="008313E4"/>
    <w:rsid w:val="00831ABA"/>
    <w:rsid w:val="00831B32"/>
    <w:rsid w:val="00832279"/>
    <w:rsid w:val="008324F4"/>
    <w:rsid w:val="00832B21"/>
    <w:rsid w:val="008331DC"/>
    <w:rsid w:val="0083366A"/>
    <w:rsid w:val="008337BD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1C1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4BE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F6"/>
    <w:rsid w:val="00845F06"/>
    <w:rsid w:val="00845F83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6D2"/>
    <w:rsid w:val="00851700"/>
    <w:rsid w:val="00851861"/>
    <w:rsid w:val="00851AAD"/>
    <w:rsid w:val="00851BDF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0FC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4E17"/>
    <w:rsid w:val="00854E1B"/>
    <w:rsid w:val="00854E78"/>
    <w:rsid w:val="0085504B"/>
    <w:rsid w:val="008559AE"/>
    <w:rsid w:val="00855A8F"/>
    <w:rsid w:val="00855CC6"/>
    <w:rsid w:val="0085643B"/>
    <w:rsid w:val="008565BD"/>
    <w:rsid w:val="0085663D"/>
    <w:rsid w:val="0085668C"/>
    <w:rsid w:val="0085675A"/>
    <w:rsid w:val="0085693A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B0A"/>
    <w:rsid w:val="00860CF4"/>
    <w:rsid w:val="00860DF7"/>
    <w:rsid w:val="00861103"/>
    <w:rsid w:val="00861314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320E"/>
    <w:rsid w:val="0086328F"/>
    <w:rsid w:val="00863AB6"/>
    <w:rsid w:val="00863C19"/>
    <w:rsid w:val="00863C36"/>
    <w:rsid w:val="0086418B"/>
    <w:rsid w:val="008643B3"/>
    <w:rsid w:val="0086471C"/>
    <w:rsid w:val="0086479B"/>
    <w:rsid w:val="0086481B"/>
    <w:rsid w:val="00864982"/>
    <w:rsid w:val="00864A67"/>
    <w:rsid w:val="00864BAB"/>
    <w:rsid w:val="00864E07"/>
    <w:rsid w:val="00864E4E"/>
    <w:rsid w:val="0086554F"/>
    <w:rsid w:val="008659BC"/>
    <w:rsid w:val="00865B66"/>
    <w:rsid w:val="00865DEE"/>
    <w:rsid w:val="00866072"/>
    <w:rsid w:val="00866383"/>
    <w:rsid w:val="00866595"/>
    <w:rsid w:val="00866BA5"/>
    <w:rsid w:val="00866EED"/>
    <w:rsid w:val="00866F52"/>
    <w:rsid w:val="00870759"/>
    <w:rsid w:val="0087099E"/>
    <w:rsid w:val="00870D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32D9"/>
    <w:rsid w:val="00873370"/>
    <w:rsid w:val="008735F7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59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011"/>
    <w:rsid w:val="00890025"/>
    <w:rsid w:val="008901F1"/>
    <w:rsid w:val="008902C8"/>
    <w:rsid w:val="00890A92"/>
    <w:rsid w:val="00890BAB"/>
    <w:rsid w:val="008910B9"/>
    <w:rsid w:val="008911DD"/>
    <w:rsid w:val="008913DC"/>
    <w:rsid w:val="008914CE"/>
    <w:rsid w:val="008917DC"/>
    <w:rsid w:val="008918B1"/>
    <w:rsid w:val="00891F01"/>
    <w:rsid w:val="00892596"/>
    <w:rsid w:val="008925E3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6E9"/>
    <w:rsid w:val="008948C4"/>
    <w:rsid w:val="00894EEE"/>
    <w:rsid w:val="00894FA7"/>
    <w:rsid w:val="008952C7"/>
    <w:rsid w:val="00895419"/>
    <w:rsid w:val="00895493"/>
    <w:rsid w:val="0089569B"/>
    <w:rsid w:val="00895713"/>
    <w:rsid w:val="008959A0"/>
    <w:rsid w:val="0089621A"/>
    <w:rsid w:val="00896465"/>
    <w:rsid w:val="008964FF"/>
    <w:rsid w:val="00896AF4"/>
    <w:rsid w:val="00896B9C"/>
    <w:rsid w:val="00896E11"/>
    <w:rsid w:val="0089705B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51"/>
    <w:rsid w:val="008A1BF0"/>
    <w:rsid w:val="008A1C9D"/>
    <w:rsid w:val="008A1CED"/>
    <w:rsid w:val="008A1E08"/>
    <w:rsid w:val="008A1E84"/>
    <w:rsid w:val="008A207C"/>
    <w:rsid w:val="008A20F4"/>
    <w:rsid w:val="008A2408"/>
    <w:rsid w:val="008A242D"/>
    <w:rsid w:val="008A29FD"/>
    <w:rsid w:val="008A2BC7"/>
    <w:rsid w:val="008A2CB2"/>
    <w:rsid w:val="008A2D53"/>
    <w:rsid w:val="008A352D"/>
    <w:rsid w:val="008A3BFB"/>
    <w:rsid w:val="008A3F7E"/>
    <w:rsid w:val="008A3F84"/>
    <w:rsid w:val="008A438E"/>
    <w:rsid w:val="008A4604"/>
    <w:rsid w:val="008A4E04"/>
    <w:rsid w:val="008A4E0F"/>
    <w:rsid w:val="008A4F01"/>
    <w:rsid w:val="008A5A54"/>
    <w:rsid w:val="008A6214"/>
    <w:rsid w:val="008A6608"/>
    <w:rsid w:val="008A663B"/>
    <w:rsid w:val="008A6B27"/>
    <w:rsid w:val="008A7D7A"/>
    <w:rsid w:val="008B0059"/>
    <w:rsid w:val="008B0062"/>
    <w:rsid w:val="008B0235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75E"/>
    <w:rsid w:val="008B1BBE"/>
    <w:rsid w:val="008B1C3A"/>
    <w:rsid w:val="008B1DF8"/>
    <w:rsid w:val="008B20FB"/>
    <w:rsid w:val="008B224B"/>
    <w:rsid w:val="008B22E8"/>
    <w:rsid w:val="008B24BC"/>
    <w:rsid w:val="008B2535"/>
    <w:rsid w:val="008B2636"/>
    <w:rsid w:val="008B2905"/>
    <w:rsid w:val="008B2EE3"/>
    <w:rsid w:val="008B327B"/>
    <w:rsid w:val="008B3559"/>
    <w:rsid w:val="008B36E1"/>
    <w:rsid w:val="008B3825"/>
    <w:rsid w:val="008B3969"/>
    <w:rsid w:val="008B3A33"/>
    <w:rsid w:val="008B3C3B"/>
    <w:rsid w:val="008B3E58"/>
    <w:rsid w:val="008B403D"/>
    <w:rsid w:val="008B40A4"/>
    <w:rsid w:val="008B4180"/>
    <w:rsid w:val="008B45C9"/>
    <w:rsid w:val="008B46BC"/>
    <w:rsid w:val="008B4918"/>
    <w:rsid w:val="008B53F1"/>
    <w:rsid w:val="008B5468"/>
    <w:rsid w:val="008B5885"/>
    <w:rsid w:val="008B59A3"/>
    <w:rsid w:val="008B5EAE"/>
    <w:rsid w:val="008B6062"/>
    <w:rsid w:val="008B6D30"/>
    <w:rsid w:val="008B6D6D"/>
    <w:rsid w:val="008B6DD8"/>
    <w:rsid w:val="008B7177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8B0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8C2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2DB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175"/>
    <w:rsid w:val="008D3706"/>
    <w:rsid w:val="008D3D3C"/>
    <w:rsid w:val="008D41DA"/>
    <w:rsid w:val="008D42DF"/>
    <w:rsid w:val="008D4409"/>
    <w:rsid w:val="008D4524"/>
    <w:rsid w:val="008D4758"/>
    <w:rsid w:val="008D4A3D"/>
    <w:rsid w:val="008D4E0F"/>
    <w:rsid w:val="008D51DB"/>
    <w:rsid w:val="008D5295"/>
    <w:rsid w:val="008D5B84"/>
    <w:rsid w:val="008D5BEB"/>
    <w:rsid w:val="008D5EAC"/>
    <w:rsid w:val="008D5F79"/>
    <w:rsid w:val="008D611E"/>
    <w:rsid w:val="008D6387"/>
    <w:rsid w:val="008D664C"/>
    <w:rsid w:val="008D679C"/>
    <w:rsid w:val="008D7981"/>
    <w:rsid w:val="008D7989"/>
    <w:rsid w:val="008D7C45"/>
    <w:rsid w:val="008D7FD8"/>
    <w:rsid w:val="008E027F"/>
    <w:rsid w:val="008E0440"/>
    <w:rsid w:val="008E05A7"/>
    <w:rsid w:val="008E08B9"/>
    <w:rsid w:val="008E0AFE"/>
    <w:rsid w:val="008E0BF4"/>
    <w:rsid w:val="008E0D4B"/>
    <w:rsid w:val="008E0DD7"/>
    <w:rsid w:val="008E0F73"/>
    <w:rsid w:val="008E105F"/>
    <w:rsid w:val="008E1511"/>
    <w:rsid w:val="008E1573"/>
    <w:rsid w:val="008E1605"/>
    <w:rsid w:val="008E16A6"/>
    <w:rsid w:val="008E1B39"/>
    <w:rsid w:val="008E1C50"/>
    <w:rsid w:val="008E1E2D"/>
    <w:rsid w:val="008E1F7A"/>
    <w:rsid w:val="008E2151"/>
    <w:rsid w:val="008E2209"/>
    <w:rsid w:val="008E276A"/>
    <w:rsid w:val="008E27B2"/>
    <w:rsid w:val="008E2A44"/>
    <w:rsid w:val="008E320D"/>
    <w:rsid w:val="008E3A12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661"/>
    <w:rsid w:val="008E77FF"/>
    <w:rsid w:val="008E795E"/>
    <w:rsid w:val="008E7B56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D5F"/>
    <w:rsid w:val="008F5DB1"/>
    <w:rsid w:val="008F5F17"/>
    <w:rsid w:val="008F5F68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6FEF"/>
    <w:rsid w:val="008F7144"/>
    <w:rsid w:val="008F717B"/>
    <w:rsid w:val="0090022D"/>
    <w:rsid w:val="009003EB"/>
    <w:rsid w:val="009005EB"/>
    <w:rsid w:val="009009EF"/>
    <w:rsid w:val="00900D91"/>
    <w:rsid w:val="009010EC"/>
    <w:rsid w:val="009018F9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9A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69"/>
    <w:rsid w:val="00906D79"/>
    <w:rsid w:val="00906E70"/>
    <w:rsid w:val="00906E99"/>
    <w:rsid w:val="00906F4D"/>
    <w:rsid w:val="0090701E"/>
    <w:rsid w:val="00907884"/>
    <w:rsid w:val="0090789C"/>
    <w:rsid w:val="009079E5"/>
    <w:rsid w:val="00907E44"/>
    <w:rsid w:val="00910161"/>
    <w:rsid w:val="009106AA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3362"/>
    <w:rsid w:val="00913498"/>
    <w:rsid w:val="00914066"/>
    <w:rsid w:val="009145D2"/>
    <w:rsid w:val="009149A2"/>
    <w:rsid w:val="00914AC7"/>
    <w:rsid w:val="00914BF2"/>
    <w:rsid w:val="00914CE0"/>
    <w:rsid w:val="00914F63"/>
    <w:rsid w:val="009150F6"/>
    <w:rsid w:val="00915350"/>
    <w:rsid w:val="00915626"/>
    <w:rsid w:val="00916274"/>
    <w:rsid w:val="00916B48"/>
    <w:rsid w:val="00916C6E"/>
    <w:rsid w:val="00916C9C"/>
    <w:rsid w:val="00916E00"/>
    <w:rsid w:val="00916E8F"/>
    <w:rsid w:val="00916F3D"/>
    <w:rsid w:val="00916F59"/>
    <w:rsid w:val="009171B5"/>
    <w:rsid w:val="00917300"/>
    <w:rsid w:val="00917866"/>
    <w:rsid w:val="00917C5F"/>
    <w:rsid w:val="00920455"/>
    <w:rsid w:val="0092077E"/>
    <w:rsid w:val="00920A09"/>
    <w:rsid w:val="00920BC0"/>
    <w:rsid w:val="00921065"/>
    <w:rsid w:val="00921363"/>
    <w:rsid w:val="0092178F"/>
    <w:rsid w:val="009217CE"/>
    <w:rsid w:val="009217F2"/>
    <w:rsid w:val="00921858"/>
    <w:rsid w:val="00921A3A"/>
    <w:rsid w:val="00921B50"/>
    <w:rsid w:val="00921C74"/>
    <w:rsid w:val="00921D7D"/>
    <w:rsid w:val="00922576"/>
    <w:rsid w:val="009225F7"/>
    <w:rsid w:val="00922751"/>
    <w:rsid w:val="009229CD"/>
    <w:rsid w:val="00922A13"/>
    <w:rsid w:val="009230E7"/>
    <w:rsid w:val="00924343"/>
    <w:rsid w:val="00924365"/>
    <w:rsid w:val="00924389"/>
    <w:rsid w:val="009245DB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66"/>
    <w:rsid w:val="00925F58"/>
    <w:rsid w:val="0092608C"/>
    <w:rsid w:val="009261A6"/>
    <w:rsid w:val="00926266"/>
    <w:rsid w:val="00926615"/>
    <w:rsid w:val="00926AFC"/>
    <w:rsid w:val="00926FFB"/>
    <w:rsid w:val="0092719E"/>
    <w:rsid w:val="0092734D"/>
    <w:rsid w:val="00927635"/>
    <w:rsid w:val="009278C3"/>
    <w:rsid w:val="00927CB9"/>
    <w:rsid w:val="00927F84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DB"/>
    <w:rsid w:val="00934CC9"/>
    <w:rsid w:val="00934DC3"/>
    <w:rsid w:val="00934F59"/>
    <w:rsid w:val="009350C9"/>
    <w:rsid w:val="009351B0"/>
    <w:rsid w:val="009353C3"/>
    <w:rsid w:val="009353E4"/>
    <w:rsid w:val="00935D1B"/>
    <w:rsid w:val="00935F21"/>
    <w:rsid w:val="00935FF1"/>
    <w:rsid w:val="00936992"/>
    <w:rsid w:val="00936ADF"/>
    <w:rsid w:val="00936C89"/>
    <w:rsid w:val="00936E66"/>
    <w:rsid w:val="00937989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439"/>
    <w:rsid w:val="00943535"/>
    <w:rsid w:val="009436EF"/>
    <w:rsid w:val="00943A8D"/>
    <w:rsid w:val="00943CCF"/>
    <w:rsid w:val="00943E4C"/>
    <w:rsid w:val="0094433F"/>
    <w:rsid w:val="00944477"/>
    <w:rsid w:val="009444BA"/>
    <w:rsid w:val="009447D9"/>
    <w:rsid w:val="00944A9F"/>
    <w:rsid w:val="00944C82"/>
    <w:rsid w:val="00944E1C"/>
    <w:rsid w:val="00944E2C"/>
    <w:rsid w:val="00944EB8"/>
    <w:rsid w:val="0094511A"/>
    <w:rsid w:val="00945295"/>
    <w:rsid w:val="009456E6"/>
    <w:rsid w:val="00945A4B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47F85"/>
    <w:rsid w:val="00950015"/>
    <w:rsid w:val="009500FB"/>
    <w:rsid w:val="009501F4"/>
    <w:rsid w:val="00950215"/>
    <w:rsid w:val="009502C4"/>
    <w:rsid w:val="009503C1"/>
    <w:rsid w:val="00950A4B"/>
    <w:rsid w:val="0095121E"/>
    <w:rsid w:val="00951236"/>
    <w:rsid w:val="00951492"/>
    <w:rsid w:val="00951A7E"/>
    <w:rsid w:val="00951EF8"/>
    <w:rsid w:val="00952372"/>
    <w:rsid w:val="009526A7"/>
    <w:rsid w:val="00952773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7B1"/>
    <w:rsid w:val="009578B0"/>
    <w:rsid w:val="00957B02"/>
    <w:rsid w:val="00957BC2"/>
    <w:rsid w:val="00957F1E"/>
    <w:rsid w:val="00957F81"/>
    <w:rsid w:val="00960645"/>
    <w:rsid w:val="00960BAE"/>
    <w:rsid w:val="009610D0"/>
    <w:rsid w:val="0096119C"/>
    <w:rsid w:val="009611C1"/>
    <w:rsid w:val="00961853"/>
    <w:rsid w:val="0096189C"/>
    <w:rsid w:val="0096265C"/>
    <w:rsid w:val="00962AA5"/>
    <w:rsid w:val="00962B86"/>
    <w:rsid w:val="0096318F"/>
    <w:rsid w:val="0096329C"/>
    <w:rsid w:val="00963419"/>
    <w:rsid w:val="00963423"/>
    <w:rsid w:val="00963523"/>
    <w:rsid w:val="00963808"/>
    <w:rsid w:val="00963B94"/>
    <w:rsid w:val="009642C4"/>
    <w:rsid w:val="00964774"/>
    <w:rsid w:val="00964D68"/>
    <w:rsid w:val="00965350"/>
    <w:rsid w:val="009653BB"/>
    <w:rsid w:val="00965449"/>
    <w:rsid w:val="00965493"/>
    <w:rsid w:val="009654B8"/>
    <w:rsid w:val="009659D7"/>
    <w:rsid w:val="00965EE7"/>
    <w:rsid w:val="0096604D"/>
    <w:rsid w:val="009662CF"/>
    <w:rsid w:val="0096673C"/>
    <w:rsid w:val="00966BE1"/>
    <w:rsid w:val="00966ED5"/>
    <w:rsid w:val="00967476"/>
    <w:rsid w:val="009676B8"/>
    <w:rsid w:val="00967700"/>
    <w:rsid w:val="00967B27"/>
    <w:rsid w:val="009704F5"/>
    <w:rsid w:val="009708E6"/>
    <w:rsid w:val="009709AD"/>
    <w:rsid w:val="00970A7C"/>
    <w:rsid w:val="00970B4E"/>
    <w:rsid w:val="00970BB9"/>
    <w:rsid w:val="00971A94"/>
    <w:rsid w:val="00971E25"/>
    <w:rsid w:val="00971F7E"/>
    <w:rsid w:val="009721AF"/>
    <w:rsid w:val="009723D3"/>
    <w:rsid w:val="0097244B"/>
    <w:rsid w:val="0097260E"/>
    <w:rsid w:val="009726A6"/>
    <w:rsid w:val="009728A8"/>
    <w:rsid w:val="009728D3"/>
    <w:rsid w:val="00972B5A"/>
    <w:rsid w:val="00972CC9"/>
    <w:rsid w:val="0097305F"/>
    <w:rsid w:val="009737C1"/>
    <w:rsid w:val="00973A74"/>
    <w:rsid w:val="00973C1A"/>
    <w:rsid w:val="00974047"/>
    <w:rsid w:val="009743BD"/>
    <w:rsid w:val="00974514"/>
    <w:rsid w:val="00974713"/>
    <w:rsid w:val="00974AB7"/>
    <w:rsid w:val="00974B5C"/>
    <w:rsid w:val="00974C8D"/>
    <w:rsid w:val="0097506E"/>
    <w:rsid w:val="009756C4"/>
    <w:rsid w:val="00975769"/>
    <w:rsid w:val="00975890"/>
    <w:rsid w:val="00976DF4"/>
    <w:rsid w:val="00976ED2"/>
    <w:rsid w:val="00977017"/>
    <w:rsid w:val="009777AF"/>
    <w:rsid w:val="0097788C"/>
    <w:rsid w:val="009778DF"/>
    <w:rsid w:val="00977AEC"/>
    <w:rsid w:val="00977F07"/>
    <w:rsid w:val="009801AA"/>
    <w:rsid w:val="009809C9"/>
    <w:rsid w:val="00980B2B"/>
    <w:rsid w:val="00980BD0"/>
    <w:rsid w:val="00980C4A"/>
    <w:rsid w:val="00981383"/>
    <w:rsid w:val="00981477"/>
    <w:rsid w:val="0098192E"/>
    <w:rsid w:val="00981B9E"/>
    <w:rsid w:val="00981D05"/>
    <w:rsid w:val="009822C5"/>
    <w:rsid w:val="00982385"/>
    <w:rsid w:val="00982C4E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59AA"/>
    <w:rsid w:val="00985EC8"/>
    <w:rsid w:val="00985FAB"/>
    <w:rsid w:val="00986113"/>
    <w:rsid w:val="00986140"/>
    <w:rsid w:val="009863D1"/>
    <w:rsid w:val="00986558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DC0"/>
    <w:rsid w:val="00990DD0"/>
    <w:rsid w:val="00990E96"/>
    <w:rsid w:val="00990F85"/>
    <w:rsid w:val="00990F9C"/>
    <w:rsid w:val="00991336"/>
    <w:rsid w:val="00991581"/>
    <w:rsid w:val="009918B9"/>
    <w:rsid w:val="00991E26"/>
    <w:rsid w:val="00991E7B"/>
    <w:rsid w:val="00991FA4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95"/>
    <w:rsid w:val="00993CCF"/>
    <w:rsid w:val="009941CD"/>
    <w:rsid w:val="00994325"/>
    <w:rsid w:val="009949BE"/>
    <w:rsid w:val="00994D83"/>
    <w:rsid w:val="00994F06"/>
    <w:rsid w:val="00994FA8"/>
    <w:rsid w:val="00995557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A84"/>
    <w:rsid w:val="00996BAC"/>
    <w:rsid w:val="00996EBB"/>
    <w:rsid w:val="0099711C"/>
    <w:rsid w:val="009971A7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81B"/>
    <w:rsid w:val="009A295C"/>
    <w:rsid w:val="009A2978"/>
    <w:rsid w:val="009A29F8"/>
    <w:rsid w:val="009A2F00"/>
    <w:rsid w:val="009A3051"/>
    <w:rsid w:val="009A328F"/>
    <w:rsid w:val="009A3295"/>
    <w:rsid w:val="009A3330"/>
    <w:rsid w:val="009A3353"/>
    <w:rsid w:val="009A35D0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88"/>
    <w:rsid w:val="009A60C4"/>
    <w:rsid w:val="009A6189"/>
    <w:rsid w:val="009A62BD"/>
    <w:rsid w:val="009A661F"/>
    <w:rsid w:val="009A6678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CA1"/>
    <w:rsid w:val="009B0CA3"/>
    <w:rsid w:val="009B0E72"/>
    <w:rsid w:val="009B1611"/>
    <w:rsid w:val="009B1809"/>
    <w:rsid w:val="009B196F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935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681"/>
    <w:rsid w:val="009B77F9"/>
    <w:rsid w:val="009B7A56"/>
    <w:rsid w:val="009C036C"/>
    <w:rsid w:val="009C0A7D"/>
    <w:rsid w:val="009C0CFD"/>
    <w:rsid w:val="009C0E8F"/>
    <w:rsid w:val="009C0FC6"/>
    <w:rsid w:val="009C14CC"/>
    <w:rsid w:val="009C161B"/>
    <w:rsid w:val="009C170F"/>
    <w:rsid w:val="009C1C22"/>
    <w:rsid w:val="009C1FCE"/>
    <w:rsid w:val="009C21E0"/>
    <w:rsid w:val="009C30EC"/>
    <w:rsid w:val="009C3287"/>
    <w:rsid w:val="009C35D7"/>
    <w:rsid w:val="009C382E"/>
    <w:rsid w:val="009C384C"/>
    <w:rsid w:val="009C3859"/>
    <w:rsid w:val="009C451A"/>
    <w:rsid w:val="009C49AB"/>
    <w:rsid w:val="009C4DD6"/>
    <w:rsid w:val="009C4EE8"/>
    <w:rsid w:val="009C526E"/>
    <w:rsid w:val="009C59AA"/>
    <w:rsid w:val="009C5D1D"/>
    <w:rsid w:val="009C5DDC"/>
    <w:rsid w:val="009C5E34"/>
    <w:rsid w:val="009C600B"/>
    <w:rsid w:val="009C6099"/>
    <w:rsid w:val="009C638D"/>
    <w:rsid w:val="009C644E"/>
    <w:rsid w:val="009C6540"/>
    <w:rsid w:val="009C6600"/>
    <w:rsid w:val="009C665B"/>
    <w:rsid w:val="009C6786"/>
    <w:rsid w:val="009C69EB"/>
    <w:rsid w:val="009C6A49"/>
    <w:rsid w:val="009C6DF7"/>
    <w:rsid w:val="009C6EAC"/>
    <w:rsid w:val="009C6FFA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978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B01"/>
    <w:rsid w:val="009D4135"/>
    <w:rsid w:val="009D4CCA"/>
    <w:rsid w:val="009D4E38"/>
    <w:rsid w:val="009D4F8A"/>
    <w:rsid w:val="009D51BE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BA"/>
    <w:rsid w:val="009D72D0"/>
    <w:rsid w:val="009D733E"/>
    <w:rsid w:val="009D7A5C"/>
    <w:rsid w:val="009D7C41"/>
    <w:rsid w:val="009D7E85"/>
    <w:rsid w:val="009D7E8E"/>
    <w:rsid w:val="009E043E"/>
    <w:rsid w:val="009E0BB7"/>
    <w:rsid w:val="009E0CB6"/>
    <w:rsid w:val="009E0E04"/>
    <w:rsid w:val="009E1249"/>
    <w:rsid w:val="009E17EB"/>
    <w:rsid w:val="009E1D4B"/>
    <w:rsid w:val="009E1F45"/>
    <w:rsid w:val="009E25BF"/>
    <w:rsid w:val="009E271F"/>
    <w:rsid w:val="009E278D"/>
    <w:rsid w:val="009E28DE"/>
    <w:rsid w:val="009E2BCC"/>
    <w:rsid w:val="009E2CC1"/>
    <w:rsid w:val="009E3146"/>
    <w:rsid w:val="009E316A"/>
    <w:rsid w:val="009E321A"/>
    <w:rsid w:val="009E3225"/>
    <w:rsid w:val="009E34F8"/>
    <w:rsid w:val="009E3745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CE"/>
    <w:rsid w:val="009E5D8D"/>
    <w:rsid w:val="009E5DA7"/>
    <w:rsid w:val="009E5E64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C5C"/>
    <w:rsid w:val="009F2C92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969"/>
    <w:rsid w:val="009F4B99"/>
    <w:rsid w:val="009F4DA2"/>
    <w:rsid w:val="009F503C"/>
    <w:rsid w:val="009F51D5"/>
    <w:rsid w:val="009F51E8"/>
    <w:rsid w:val="009F53B5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A00261"/>
    <w:rsid w:val="00A00B77"/>
    <w:rsid w:val="00A00B9A"/>
    <w:rsid w:val="00A00BE1"/>
    <w:rsid w:val="00A00F21"/>
    <w:rsid w:val="00A00FB2"/>
    <w:rsid w:val="00A011C1"/>
    <w:rsid w:val="00A0126B"/>
    <w:rsid w:val="00A01394"/>
    <w:rsid w:val="00A015A1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7A5"/>
    <w:rsid w:val="00A02CF7"/>
    <w:rsid w:val="00A03056"/>
    <w:rsid w:val="00A031E2"/>
    <w:rsid w:val="00A03290"/>
    <w:rsid w:val="00A04005"/>
    <w:rsid w:val="00A04674"/>
    <w:rsid w:val="00A04954"/>
    <w:rsid w:val="00A04BAD"/>
    <w:rsid w:val="00A04E3D"/>
    <w:rsid w:val="00A05157"/>
    <w:rsid w:val="00A05543"/>
    <w:rsid w:val="00A05905"/>
    <w:rsid w:val="00A059B7"/>
    <w:rsid w:val="00A05A08"/>
    <w:rsid w:val="00A05B19"/>
    <w:rsid w:val="00A063C7"/>
    <w:rsid w:val="00A064CD"/>
    <w:rsid w:val="00A06928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CA4"/>
    <w:rsid w:val="00A11083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FAF"/>
    <w:rsid w:val="00A134E5"/>
    <w:rsid w:val="00A13C24"/>
    <w:rsid w:val="00A13D5D"/>
    <w:rsid w:val="00A140E3"/>
    <w:rsid w:val="00A1443E"/>
    <w:rsid w:val="00A14D84"/>
    <w:rsid w:val="00A150AF"/>
    <w:rsid w:val="00A152FB"/>
    <w:rsid w:val="00A1544E"/>
    <w:rsid w:val="00A154A8"/>
    <w:rsid w:val="00A15522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B5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63"/>
    <w:rsid w:val="00A234F3"/>
    <w:rsid w:val="00A23C36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A77"/>
    <w:rsid w:val="00A265CC"/>
    <w:rsid w:val="00A265FB"/>
    <w:rsid w:val="00A2669D"/>
    <w:rsid w:val="00A26A6D"/>
    <w:rsid w:val="00A26E5D"/>
    <w:rsid w:val="00A27240"/>
    <w:rsid w:val="00A27536"/>
    <w:rsid w:val="00A279B1"/>
    <w:rsid w:val="00A27A9E"/>
    <w:rsid w:val="00A27AC2"/>
    <w:rsid w:val="00A27B12"/>
    <w:rsid w:val="00A27F0C"/>
    <w:rsid w:val="00A300AC"/>
    <w:rsid w:val="00A30160"/>
    <w:rsid w:val="00A301AA"/>
    <w:rsid w:val="00A30308"/>
    <w:rsid w:val="00A3058B"/>
    <w:rsid w:val="00A3084A"/>
    <w:rsid w:val="00A308B0"/>
    <w:rsid w:val="00A308DF"/>
    <w:rsid w:val="00A30C8F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5EF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080"/>
    <w:rsid w:val="00A371A4"/>
    <w:rsid w:val="00A3724B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616"/>
    <w:rsid w:val="00A407A5"/>
    <w:rsid w:val="00A408D6"/>
    <w:rsid w:val="00A40A4A"/>
    <w:rsid w:val="00A40B91"/>
    <w:rsid w:val="00A41074"/>
    <w:rsid w:val="00A41E61"/>
    <w:rsid w:val="00A4230F"/>
    <w:rsid w:val="00A4250C"/>
    <w:rsid w:val="00A42D04"/>
    <w:rsid w:val="00A42F08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50766"/>
    <w:rsid w:val="00A50FB4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2A"/>
    <w:rsid w:val="00A530B4"/>
    <w:rsid w:val="00A53106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60199"/>
    <w:rsid w:val="00A6058B"/>
    <w:rsid w:val="00A605E7"/>
    <w:rsid w:val="00A60905"/>
    <w:rsid w:val="00A6095F"/>
    <w:rsid w:val="00A60C56"/>
    <w:rsid w:val="00A61497"/>
    <w:rsid w:val="00A6152D"/>
    <w:rsid w:val="00A616C6"/>
    <w:rsid w:val="00A61994"/>
    <w:rsid w:val="00A61A25"/>
    <w:rsid w:val="00A61DEF"/>
    <w:rsid w:val="00A61EBC"/>
    <w:rsid w:val="00A62017"/>
    <w:rsid w:val="00A63007"/>
    <w:rsid w:val="00A638B9"/>
    <w:rsid w:val="00A63B72"/>
    <w:rsid w:val="00A63E4E"/>
    <w:rsid w:val="00A6404A"/>
    <w:rsid w:val="00A64670"/>
    <w:rsid w:val="00A64A6D"/>
    <w:rsid w:val="00A64D20"/>
    <w:rsid w:val="00A64FC0"/>
    <w:rsid w:val="00A6508A"/>
    <w:rsid w:val="00A655A1"/>
    <w:rsid w:val="00A6567A"/>
    <w:rsid w:val="00A657C0"/>
    <w:rsid w:val="00A659A3"/>
    <w:rsid w:val="00A65A25"/>
    <w:rsid w:val="00A65A37"/>
    <w:rsid w:val="00A65ADB"/>
    <w:rsid w:val="00A65B15"/>
    <w:rsid w:val="00A65D2C"/>
    <w:rsid w:val="00A65E27"/>
    <w:rsid w:val="00A65F88"/>
    <w:rsid w:val="00A66268"/>
    <w:rsid w:val="00A6636E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A73"/>
    <w:rsid w:val="00A70D32"/>
    <w:rsid w:val="00A70F5F"/>
    <w:rsid w:val="00A70FC7"/>
    <w:rsid w:val="00A71A6E"/>
    <w:rsid w:val="00A71AC3"/>
    <w:rsid w:val="00A71B5D"/>
    <w:rsid w:val="00A71CE7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E43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E65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A0A"/>
    <w:rsid w:val="00A81BD5"/>
    <w:rsid w:val="00A81C89"/>
    <w:rsid w:val="00A82047"/>
    <w:rsid w:val="00A82775"/>
    <w:rsid w:val="00A82A8E"/>
    <w:rsid w:val="00A82EC3"/>
    <w:rsid w:val="00A8300B"/>
    <w:rsid w:val="00A83221"/>
    <w:rsid w:val="00A8339D"/>
    <w:rsid w:val="00A836C8"/>
    <w:rsid w:val="00A83726"/>
    <w:rsid w:val="00A8374B"/>
    <w:rsid w:val="00A83A6D"/>
    <w:rsid w:val="00A8429A"/>
    <w:rsid w:val="00A8472B"/>
    <w:rsid w:val="00A84741"/>
    <w:rsid w:val="00A8494E"/>
    <w:rsid w:val="00A84AD4"/>
    <w:rsid w:val="00A84B2C"/>
    <w:rsid w:val="00A84C8E"/>
    <w:rsid w:val="00A8547B"/>
    <w:rsid w:val="00A85D30"/>
    <w:rsid w:val="00A86270"/>
    <w:rsid w:val="00A862AB"/>
    <w:rsid w:val="00A86598"/>
    <w:rsid w:val="00A865FA"/>
    <w:rsid w:val="00A8674C"/>
    <w:rsid w:val="00A86A05"/>
    <w:rsid w:val="00A86A8E"/>
    <w:rsid w:val="00A86B46"/>
    <w:rsid w:val="00A86C1B"/>
    <w:rsid w:val="00A86D37"/>
    <w:rsid w:val="00A86E27"/>
    <w:rsid w:val="00A8747F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1E90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6F13"/>
    <w:rsid w:val="00A97047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314"/>
    <w:rsid w:val="00AA14A3"/>
    <w:rsid w:val="00AA180C"/>
    <w:rsid w:val="00AA186B"/>
    <w:rsid w:val="00AA1934"/>
    <w:rsid w:val="00AA1A60"/>
    <w:rsid w:val="00AA1C99"/>
    <w:rsid w:val="00AA1D8A"/>
    <w:rsid w:val="00AA284E"/>
    <w:rsid w:val="00AA28E1"/>
    <w:rsid w:val="00AA2ABA"/>
    <w:rsid w:val="00AA32B8"/>
    <w:rsid w:val="00AA342C"/>
    <w:rsid w:val="00AA3477"/>
    <w:rsid w:val="00AA3C9F"/>
    <w:rsid w:val="00AA3F2A"/>
    <w:rsid w:val="00AA3F9D"/>
    <w:rsid w:val="00AA41C7"/>
    <w:rsid w:val="00AA43EE"/>
    <w:rsid w:val="00AA4FE4"/>
    <w:rsid w:val="00AA5263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713"/>
    <w:rsid w:val="00AB212D"/>
    <w:rsid w:val="00AB26FC"/>
    <w:rsid w:val="00AB2A42"/>
    <w:rsid w:val="00AB336D"/>
    <w:rsid w:val="00AB3A4E"/>
    <w:rsid w:val="00AB3C9D"/>
    <w:rsid w:val="00AB3FD1"/>
    <w:rsid w:val="00AB4004"/>
    <w:rsid w:val="00AB4279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02A"/>
    <w:rsid w:val="00AB724F"/>
    <w:rsid w:val="00AB76C0"/>
    <w:rsid w:val="00AB7A9B"/>
    <w:rsid w:val="00AB7AC3"/>
    <w:rsid w:val="00AB7DFE"/>
    <w:rsid w:val="00AB7E06"/>
    <w:rsid w:val="00AB7EDA"/>
    <w:rsid w:val="00AB7F3B"/>
    <w:rsid w:val="00AC000B"/>
    <w:rsid w:val="00AC0296"/>
    <w:rsid w:val="00AC04A3"/>
    <w:rsid w:val="00AC083B"/>
    <w:rsid w:val="00AC09E6"/>
    <w:rsid w:val="00AC0D93"/>
    <w:rsid w:val="00AC1077"/>
    <w:rsid w:val="00AC11B6"/>
    <w:rsid w:val="00AC1361"/>
    <w:rsid w:val="00AC16D0"/>
    <w:rsid w:val="00AC1D4D"/>
    <w:rsid w:val="00AC1E4D"/>
    <w:rsid w:val="00AC1F39"/>
    <w:rsid w:val="00AC1F3B"/>
    <w:rsid w:val="00AC2050"/>
    <w:rsid w:val="00AC2365"/>
    <w:rsid w:val="00AC23AE"/>
    <w:rsid w:val="00AC29B5"/>
    <w:rsid w:val="00AC2BE9"/>
    <w:rsid w:val="00AC2CBF"/>
    <w:rsid w:val="00AC31BE"/>
    <w:rsid w:val="00AC31F8"/>
    <w:rsid w:val="00AC34CC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ED5"/>
    <w:rsid w:val="00AC5038"/>
    <w:rsid w:val="00AC54F3"/>
    <w:rsid w:val="00AC5673"/>
    <w:rsid w:val="00AC5AEE"/>
    <w:rsid w:val="00AC5CD6"/>
    <w:rsid w:val="00AC5F44"/>
    <w:rsid w:val="00AC6218"/>
    <w:rsid w:val="00AC64B4"/>
    <w:rsid w:val="00AC64B5"/>
    <w:rsid w:val="00AC6B41"/>
    <w:rsid w:val="00AC6D94"/>
    <w:rsid w:val="00AC7691"/>
    <w:rsid w:val="00AD01D3"/>
    <w:rsid w:val="00AD0387"/>
    <w:rsid w:val="00AD0844"/>
    <w:rsid w:val="00AD0865"/>
    <w:rsid w:val="00AD0C61"/>
    <w:rsid w:val="00AD0D93"/>
    <w:rsid w:val="00AD0E77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902"/>
    <w:rsid w:val="00AD2A42"/>
    <w:rsid w:val="00AD2CF6"/>
    <w:rsid w:val="00AD3001"/>
    <w:rsid w:val="00AD31F9"/>
    <w:rsid w:val="00AD3338"/>
    <w:rsid w:val="00AD38CB"/>
    <w:rsid w:val="00AD3D56"/>
    <w:rsid w:val="00AD41C2"/>
    <w:rsid w:val="00AD47A7"/>
    <w:rsid w:val="00AD4A52"/>
    <w:rsid w:val="00AD4B39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E51"/>
    <w:rsid w:val="00AE2130"/>
    <w:rsid w:val="00AE22AE"/>
    <w:rsid w:val="00AE23E2"/>
    <w:rsid w:val="00AE260B"/>
    <w:rsid w:val="00AE2842"/>
    <w:rsid w:val="00AE2B3E"/>
    <w:rsid w:val="00AE2BA8"/>
    <w:rsid w:val="00AE3254"/>
    <w:rsid w:val="00AE345A"/>
    <w:rsid w:val="00AE38D9"/>
    <w:rsid w:val="00AE39AD"/>
    <w:rsid w:val="00AE3A62"/>
    <w:rsid w:val="00AE3A74"/>
    <w:rsid w:val="00AE3FD0"/>
    <w:rsid w:val="00AE4081"/>
    <w:rsid w:val="00AE42BB"/>
    <w:rsid w:val="00AE4658"/>
    <w:rsid w:val="00AE467F"/>
    <w:rsid w:val="00AE4866"/>
    <w:rsid w:val="00AE4BFC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E7F28"/>
    <w:rsid w:val="00AF0140"/>
    <w:rsid w:val="00AF0260"/>
    <w:rsid w:val="00AF0415"/>
    <w:rsid w:val="00AF0647"/>
    <w:rsid w:val="00AF06AE"/>
    <w:rsid w:val="00AF077E"/>
    <w:rsid w:val="00AF0800"/>
    <w:rsid w:val="00AF0DE4"/>
    <w:rsid w:val="00AF0FAA"/>
    <w:rsid w:val="00AF1105"/>
    <w:rsid w:val="00AF1250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086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AE8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5CF"/>
    <w:rsid w:val="00B02705"/>
    <w:rsid w:val="00B0287E"/>
    <w:rsid w:val="00B02C22"/>
    <w:rsid w:val="00B02D6E"/>
    <w:rsid w:val="00B032B1"/>
    <w:rsid w:val="00B03318"/>
    <w:rsid w:val="00B034D6"/>
    <w:rsid w:val="00B035A1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E0"/>
    <w:rsid w:val="00B057FA"/>
    <w:rsid w:val="00B05972"/>
    <w:rsid w:val="00B061EE"/>
    <w:rsid w:val="00B06733"/>
    <w:rsid w:val="00B0680B"/>
    <w:rsid w:val="00B06F5C"/>
    <w:rsid w:val="00B071DB"/>
    <w:rsid w:val="00B07FCE"/>
    <w:rsid w:val="00B10004"/>
    <w:rsid w:val="00B100D1"/>
    <w:rsid w:val="00B102FA"/>
    <w:rsid w:val="00B10327"/>
    <w:rsid w:val="00B10542"/>
    <w:rsid w:val="00B1071D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0B5"/>
    <w:rsid w:val="00B130CB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BCE"/>
    <w:rsid w:val="00B15F66"/>
    <w:rsid w:val="00B15F97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B82"/>
    <w:rsid w:val="00B20D54"/>
    <w:rsid w:val="00B213E6"/>
    <w:rsid w:val="00B214CA"/>
    <w:rsid w:val="00B21D3F"/>
    <w:rsid w:val="00B22308"/>
    <w:rsid w:val="00B2249B"/>
    <w:rsid w:val="00B22555"/>
    <w:rsid w:val="00B2322D"/>
    <w:rsid w:val="00B232AF"/>
    <w:rsid w:val="00B234ED"/>
    <w:rsid w:val="00B23934"/>
    <w:rsid w:val="00B2399B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64F7"/>
    <w:rsid w:val="00B2652D"/>
    <w:rsid w:val="00B26709"/>
    <w:rsid w:val="00B268A6"/>
    <w:rsid w:val="00B26B3F"/>
    <w:rsid w:val="00B270F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23"/>
    <w:rsid w:val="00B31F70"/>
    <w:rsid w:val="00B323F5"/>
    <w:rsid w:val="00B329F8"/>
    <w:rsid w:val="00B32B83"/>
    <w:rsid w:val="00B32C1A"/>
    <w:rsid w:val="00B32D6B"/>
    <w:rsid w:val="00B32F3E"/>
    <w:rsid w:val="00B33BB0"/>
    <w:rsid w:val="00B33BE2"/>
    <w:rsid w:val="00B34031"/>
    <w:rsid w:val="00B3455D"/>
    <w:rsid w:val="00B34A48"/>
    <w:rsid w:val="00B34B59"/>
    <w:rsid w:val="00B34B8A"/>
    <w:rsid w:val="00B35052"/>
    <w:rsid w:val="00B350E9"/>
    <w:rsid w:val="00B357DF"/>
    <w:rsid w:val="00B35ACC"/>
    <w:rsid w:val="00B36135"/>
    <w:rsid w:val="00B36368"/>
    <w:rsid w:val="00B36387"/>
    <w:rsid w:val="00B36414"/>
    <w:rsid w:val="00B36681"/>
    <w:rsid w:val="00B36A5C"/>
    <w:rsid w:val="00B36AD2"/>
    <w:rsid w:val="00B36C29"/>
    <w:rsid w:val="00B36FCA"/>
    <w:rsid w:val="00B370FA"/>
    <w:rsid w:val="00B37374"/>
    <w:rsid w:val="00B37F4D"/>
    <w:rsid w:val="00B4004D"/>
    <w:rsid w:val="00B400D5"/>
    <w:rsid w:val="00B40697"/>
    <w:rsid w:val="00B40D65"/>
    <w:rsid w:val="00B40F7D"/>
    <w:rsid w:val="00B41084"/>
    <w:rsid w:val="00B41646"/>
    <w:rsid w:val="00B41660"/>
    <w:rsid w:val="00B41C2A"/>
    <w:rsid w:val="00B42095"/>
    <w:rsid w:val="00B42252"/>
    <w:rsid w:val="00B422F9"/>
    <w:rsid w:val="00B42383"/>
    <w:rsid w:val="00B424F8"/>
    <w:rsid w:val="00B424FC"/>
    <w:rsid w:val="00B42609"/>
    <w:rsid w:val="00B42823"/>
    <w:rsid w:val="00B428C2"/>
    <w:rsid w:val="00B42906"/>
    <w:rsid w:val="00B42BB9"/>
    <w:rsid w:val="00B42C99"/>
    <w:rsid w:val="00B43183"/>
    <w:rsid w:val="00B431B6"/>
    <w:rsid w:val="00B43368"/>
    <w:rsid w:val="00B43379"/>
    <w:rsid w:val="00B4360F"/>
    <w:rsid w:val="00B437CA"/>
    <w:rsid w:val="00B4399A"/>
    <w:rsid w:val="00B43D69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C59"/>
    <w:rsid w:val="00B45D7B"/>
    <w:rsid w:val="00B45D84"/>
    <w:rsid w:val="00B45D9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4EB9"/>
    <w:rsid w:val="00B552A6"/>
    <w:rsid w:val="00B552AB"/>
    <w:rsid w:val="00B552F6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4CE"/>
    <w:rsid w:val="00B579FC"/>
    <w:rsid w:val="00B57C2D"/>
    <w:rsid w:val="00B60155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70C"/>
    <w:rsid w:val="00B63054"/>
    <w:rsid w:val="00B6332F"/>
    <w:rsid w:val="00B634AD"/>
    <w:rsid w:val="00B63551"/>
    <w:rsid w:val="00B635D5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29D"/>
    <w:rsid w:val="00B65B2E"/>
    <w:rsid w:val="00B65C55"/>
    <w:rsid w:val="00B65CDF"/>
    <w:rsid w:val="00B65FFA"/>
    <w:rsid w:val="00B660A8"/>
    <w:rsid w:val="00B662A4"/>
    <w:rsid w:val="00B66862"/>
    <w:rsid w:val="00B66979"/>
    <w:rsid w:val="00B66A37"/>
    <w:rsid w:val="00B66B61"/>
    <w:rsid w:val="00B66DDB"/>
    <w:rsid w:val="00B67668"/>
    <w:rsid w:val="00B677DA"/>
    <w:rsid w:val="00B677E4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9B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51E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0F1"/>
    <w:rsid w:val="00B8344A"/>
    <w:rsid w:val="00B837CA"/>
    <w:rsid w:val="00B840CC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72C3"/>
    <w:rsid w:val="00B87645"/>
    <w:rsid w:val="00B877A1"/>
    <w:rsid w:val="00B87893"/>
    <w:rsid w:val="00B87E2B"/>
    <w:rsid w:val="00B903CF"/>
    <w:rsid w:val="00B90848"/>
    <w:rsid w:val="00B90F02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20A"/>
    <w:rsid w:val="00B933F6"/>
    <w:rsid w:val="00B93706"/>
    <w:rsid w:val="00B939FE"/>
    <w:rsid w:val="00B940D7"/>
    <w:rsid w:val="00B94258"/>
    <w:rsid w:val="00B9435D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0F19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81D"/>
    <w:rsid w:val="00BA292D"/>
    <w:rsid w:val="00BA2F3E"/>
    <w:rsid w:val="00BA3397"/>
    <w:rsid w:val="00BA3BBE"/>
    <w:rsid w:val="00BA404C"/>
    <w:rsid w:val="00BA40BD"/>
    <w:rsid w:val="00BA45C7"/>
    <w:rsid w:val="00BA4871"/>
    <w:rsid w:val="00BA4A81"/>
    <w:rsid w:val="00BA4D78"/>
    <w:rsid w:val="00BA4EA7"/>
    <w:rsid w:val="00BA51A4"/>
    <w:rsid w:val="00BA5406"/>
    <w:rsid w:val="00BA54A3"/>
    <w:rsid w:val="00BA568F"/>
    <w:rsid w:val="00BA5701"/>
    <w:rsid w:val="00BA580C"/>
    <w:rsid w:val="00BA5822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6F78"/>
    <w:rsid w:val="00BA70AD"/>
    <w:rsid w:val="00BA7100"/>
    <w:rsid w:val="00BA7663"/>
    <w:rsid w:val="00BA7B88"/>
    <w:rsid w:val="00BB0362"/>
    <w:rsid w:val="00BB03D7"/>
    <w:rsid w:val="00BB049E"/>
    <w:rsid w:val="00BB0566"/>
    <w:rsid w:val="00BB0AEE"/>
    <w:rsid w:val="00BB0CD7"/>
    <w:rsid w:val="00BB13B9"/>
    <w:rsid w:val="00BB19A0"/>
    <w:rsid w:val="00BB1B88"/>
    <w:rsid w:val="00BB1BB9"/>
    <w:rsid w:val="00BB1E6E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640"/>
    <w:rsid w:val="00BB4AA7"/>
    <w:rsid w:val="00BB5B44"/>
    <w:rsid w:val="00BB5B8C"/>
    <w:rsid w:val="00BB5D97"/>
    <w:rsid w:val="00BB5DA1"/>
    <w:rsid w:val="00BB61EB"/>
    <w:rsid w:val="00BB6675"/>
    <w:rsid w:val="00BB66B1"/>
    <w:rsid w:val="00BB6873"/>
    <w:rsid w:val="00BB6AA8"/>
    <w:rsid w:val="00BB6B30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A1"/>
    <w:rsid w:val="00BC0DD2"/>
    <w:rsid w:val="00BC1278"/>
    <w:rsid w:val="00BC1453"/>
    <w:rsid w:val="00BC149D"/>
    <w:rsid w:val="00BC199A"/>
    <w:rsid w:val="00BC1C19"/>
    <w:rsid w:val="00BC2665"/>
    <w:rsid w:val="00BC2688"/>
    <w:rsid w:val="00BC2E1F"/>
    <w:rsid w:val="00BC3061"/>
    <w:rsid w:val="00BC3256"/>
    <w:rsid w:val="00BC38BB"/>
    <w:rsid w:val="00BC3B4B"/>
    <w:rsid w:val="00BC3D41"/>
    <w:rsid w:val="00BC3D4D"/>
    <w:rsid w:val="00BC409F"/>
    <w:rsid w:val="00BC414B"/>
    <w:rsid w:val="00BC41F4"/>
    <w:rsid w:val="00BC456D"/>
    <w:rsid w:val="00BC48AB"/>
    <w:rsid w:val="00BC4C44"/>
    <w:rsid w:val="00BC4F63"/>
    <w:rsid w:val="00BC53D5"/>
    <w:rsid w:val="00BC5964"/>
    <w:rsid w:val="00BC5A35"/>
    <w:rsid w:val="00BC5D45"/>
    <w:rsid w:val="00BC5F4D"/>
    <w:rsid w:val="00BC63F7"/>
    <w:rsid w:val="00BC65B3"/>
    <w:rsid w:val="00BC6E23"/>
    <w:rsid w:val="00BC6F42"/>
    <w:rsid w:val="00BC7089"/>
    <w:rsid w:val="00BC7098"/>
    <w:rsid w:val="00BC776F"/>
    <w:rsid w:val="00BC7A3F"/>
    <w:rsid w:val="00BC7A78"/>
    <w:rsid w:val="00BC7CC9"/>
    <w:rsid w:val="00BD0ACA"/>
    <w:rsid w:val="00BD15E9"/>
    <w:rsid w:val="00BD16C9"/>
    <w:rsid w:val="00BD2011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A85"/>
    <w:rsid w:val="00BD4BEC"/>
    <w:rsid w:val="00BD50FC"/>
    <w:rsid w:val="00BD55B6"/>
    <w:rsid w:val="00BD5920"/>
    <w:rsid w:val="00BD5A52"/>
    <w:rsid w:val="00BD5B37"/>
    <w:rsid w:val="00BD5B4D"/>
    <w:rsid w:val="00BD5D10"/>
    <w:rsid w:val="00BD5D64"/>
    <w:rsid w:val="00BD5EFA"/>
    <w:rsid w:val="00BD671C"/>
    <w:rsid w:val="00BD6AB0"/>
    <w:rsid w:val="00BD6B70"/>
    <w:rsid w:val="00BD6D37"/>
    <w:rsid w:val="00BD6DED"/>
    <w:rsid w:val="00BD6EB7"/>
    <w:rsid w:val="00BD6F08"/>
    <w:rsid w:val="00BD700C"/>
    <w:rsid w:val="00BE032C"/>
    <w:rsid w:val="00BE08DD"/>
    <w:rsid w:val="00BE17DC"/>
    <w:rsid w:val="00BE1896"/>
    <w:rsid w:val="00BE1D38"/>
    <w:rsid w:val="00BE1FC9"/>
    <w:rsid w:val="00BE2480"/>
    <w:rsid w:val="00BE24D6"/>
    <w:rsid w:val="00BE272D"/>
    <w:rsid w:val="00BE2858"/>
    <w:rsid w:val="00BE28EE"/>
    <w:rsid w:val="00BE2A0D"/>
    <w:rsid w:val="00BE2AC1"/>
    <w:rsid w:val="00BE2C6C"/>
    <w:rsid w:val="00BE2D03"/>
    <w:rsid w:val="00BE2E17"/>
    <w:rsid w:val="00BE2F9D"/>
    <w:rsid w:val="00BE314D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273"/>
    <w:rsid w:val="00BE7820"/>
    <w:rsid w:val="00BE78DB"/>
    <w:rsid w:val="00BE7AA7"/>
    <w:rsid w:val="00BE7C81"/>
    <w:rsid w:val="00BE7D6D"/>
    <w:rsid w:val="00BE7E08"/>
    <w:rsid w:val="00BF014C"/>
    <w:rsid w:val="00BF07A4"/>
    <w:rsid w:val="00BF0927"/>
    <w:rsid w:val="00BF0B34"/>
    <w:rsid w:val="00BF0BF9"/>
    <w:rsid w:val="00BF0E06"/>
    <w:rsid w:val="00BF15E8"/>
    <w:rsid w:val="00BF1753"/>
    <w:rsid w:val="00BF1760"/>
    <w:rsid w:val="00BF183D"/>
    <w:rsid w:val="00BF1871"/>
    <w:rsid w:val="00BF1A39"/>
    <w:rsid w:val="00BF2148"/>
    <w:rsid w:val="00BF2213"/>
    <w:rsid w:val="00BF23EA"/>
    <w:rsid w:val="00BF2517"/>
    <w:rsid w:val="00BF2727"/>
    <w:rsid w:val="00BF2847"/>
    <w:rsid w:val="00BF294B"/>
    <w:rsid w:val="00BF2B16"/>
    <w:rsid w:val="00BF2C02"/>
    <w:rsid w:val="00BF2E5D"/>
    <w:rsid w:val="00BF3027"/>
    <w:rsid w:val="00BF3081"/>
    <w:rsid w:val="00BF3331"/>
    <w:rsid w:val="00BF3566"/>
    <w:rsid w:val="00BF35BC"/>
    <w:rsid w:val="00BF3621"/>
    <w:rsid w:val="00BF36D7"/>
    <w:rsid w:val="00BF36EC"/>
    <w:rsid w:val="00BF3E00"/>
    <w:rsid w:val="00BF4576"/>
    <w:rsid w:val="00BF4BB7"/>
    <w:rsid w:val="00BF4CC3"/>
    <w:rsid w:val="00BF4E2F"/>
    <w:rsid w:val="00BF4EDB"/>
    <w:rsid w:val="00BF505F"/>
    <w:rsid w:val="00BF5111"/>
    <w:rsid w:val="00BF5366"/>
    <w:rsid w:val="00BF5794"/>
    <w:rsid w:val="00BF58A5"/>
    <w:rsid w:val="00BF5A0E"/>
    <w:rsid w:val="00BF5AD9"/>
    <w:rsid w:val="00BF5AF9"/>
    <w:rsid w:val="00BF5F4A"/>
    <w:rsid w:val="00BF608F"/>
    <w:rsid w:val="00BF6680"/>
    <w:rsid w:val="00BF69EF"/>
    <w:rsid w:val="00BF6B90"/>
    <w:rsid w:val="00BF6BF1"/>
    <w:rsid w:val="00BF6FEE"/>
    <w:rsid w:val="00BF745D"/>
    <w:rsid w:val="00BF754D"/>
    <w:rsid w:val="00BF7892"/>
    <w:rsid w:val="00BF7B91"/>
    <w:rsid w:val="00C000D9"/>
    <w:rsid w:val="00C0035F"/>
    <w:rsid w:val="00C003F6"/>
    <w:rsid w:val="00C0097A"/>
    <w:rsid w:val="00C01286"/>
    <w:rsid w:val="00C0156A"/>
    <w:rsid w:val="00C01593"/>
    <w:rsid w:val="00C01648"/>
    <w:rsid w:val="00C01954"/>
    <w:rsid w:val="00C01E42"/>
    <w:rsid w:val="00C024D4"/>
    <w:rsid w:val="00C027A4"/>
    <w:rsid w:val="00C02881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089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8D7"/>
    <w:rsid w:val="00C07B49"/>
    <w:rsid w:val="00C07BAC"/>
    <w:rsid w:val="00C07DBA"/>
    <w:rsid w:val="00C07F3A"/>
    <w:rsid w:val="00C07F5B"/>
    <w:rsid w:val="00C10519"/>
    <w:rsid w:val="00C10793"/>
    <w:rsid w:val="00C11167"/>
    <w:rsid w:val="00C111A9"/>
    <w:rsid w:val="00C11916"/>
    <w:rsid w:val="00C11933"/>
    <w:rsid w:val="00C11A43"/>
    <w:rsid w:val="00C11E56"/>
    <w:rsid w:val="00C1219E"/>
    <w:rsid w:val="00C1220A"/>
    <w:rsid w:val="00C126F8"/>
    <w:rsid w:val="00C12810"/>
    <w:rsid w:val="00C12E2F"/>
    <w:rsid w:val="00C12EDD"/>
    <w:rsid w:val="00C12F75"/>
    <w:rsid w:val="00C130F0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5F91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2E0"/>
    <w:rsid w:val="00C21314"/>
    <w:rsid w:val="00C21416"/>
    <w:rsid w:val="00C21605"/>
    <w:rsid w:val="00C21752"/>
    <w:rsid w:val="00C21DE6"/>
    <w:rsid w:val="00C2210D"/>
    <w:rsid w:val="00C22207"/>
    <w:rsid w:val="00C22420"/>
    <w:rsid w:val="00C22657"/>
    <w:rsid w:val="00C22765"/>
    <w:rsid w:val="00C2291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867"/>
    <w:rsid w:val="00C24ED8"/>
    <w:rsid w:val="00C25A6C"/>
    <w:rsid w:val="00C25E9A"/>
    <w:rsid w:val="00C261A2"/>
    <w:rsid w:val="00C26470"/>
    <w:rsid w:val="00C26674"/>
    <w:rsid w:val="00C267CB"/>
    <w:rsid w:val="00C26A38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47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A69"/>
    <w:rsid w:val="00C3402B"/>
    <w:rsid w:val="00C34496"/>
    <w:rsid w:val="00C34525"/>
    <w:rsid w:val="00C34844"/>
    <w:rsid w:val="00C348E7"/>
    <w:rsid w:val="00C35397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91F"/>
    <w:rsid w:val="00C43973"/>
    <w:rsid w:val="00C43E5D"/>
    <w:rsid w:val="00C43ED7"/>
    <w:rsid w:val="00C43EDB"/>
    <w:rsid w:val="00C44140"/>
    <w:rsid w:val="00C444D8"/>
    <w:rsid w:val="00C44542"/>
    <w:rsid w:val="00C44622"/>
    <w:rsid w:val="00C44AA3"/>
    <w:rsid w:val="00C4587C"/>
    <w:rsid w:val="00C45A74"/>
    <w:rsid w:val="00C45D3A"/>
    <w:rsid w:val="00C465D4"/>
    <w:rsid w:val="00C46E51"/>
    <w:rsid w:val="00C471B8"/>
    <w:rsid w:val="00C471BF"/>
    <w:rsid w:val="00C4726B"/>
    <w:rsid w:val="00C47384"/>
    <w:rsid w:val="00C47743"/>
    <w:rsid w:val="00C479BB"/>
    <w:rsid w:val="00C47A7A"/>
    <w:rsid w:val="00C47BA5"/>
    <w:rsid w:val="00C47CE7"/>
    <w:rsid w:val="00C47DB5"/>
    <w:rsid w:val="00C50257"/>
    <w:rsid w:val="00C50B98"/>
    <w:rsid w:val="00C50E23"/>
    <w:rsid w:val="00C50F40"/>
    <w:rsid w:val="00C51395"/>
    <w:rsid w:val="00C513EF"/>
    <w:rsid w:val="00C51AC8"/>
    <w:rsid w:val="00C51B2F"/>
    <w:rsid w:val="00C51B5B"/>
    <w:rsid w:val="00C51D5C"/>
    <w:rsid w:val="00C52363"/>
    <w:rsid w:val="00C52655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F8"/>
    <w:rsid w:val="00C56F54"/>
    <w:rsid w:val="00C5707C"/>
    <w:rsid w:val="00C5712A"/>
    <w:rsid w:val="00C571B5"/>
    <w:rsid w:val="00C573ED"/>
    <w:rsid w:val="00C576CF"/>
    <w:rsid w:val="00C577AC"/>
    <w:rsid w:val="00C57DBE"/>
    <w:rsid w:val="00C57F3F"/>
    <w:rsid w:val="00C6009B"/>
    <w:rsid w:val="00C6028F"/>
    <w:rsid w:val="00C61282"/>
    <w:rsid w:val="00C615A4"/>
    <w:rsid w:val="00C615DB"/>
    <w:rsid w:val="00C61646"/>
    <w:rsid w:val="00C61AEE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A0B"/>
    <w:rsid w:val="00C66C65"/>
    <w:rsid w:val="00C67030"/>
    <w:rsid w:val="00C6727C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533"/>
    <w:rsid w:val="00C72A69"/>
    <w:rsid w:val="00C734BD"/>
    <w:rsid w:val="00C73704"/>
    <w:rsid w:val="00C737B0"/>
    <w:rsid w:val="00C74161"/>
    <w:rsid w:val="00C743D7"/>
    <w:rsid w:val="00C74668"/>
    <w:rsid w:val="00C747C5"/>
    <w:rsid w:val="00C74817"/>
    <w:rsid w:val="00C748B3"/>
    <w:rsid w:val="00C74AEA"/>
    <w:rsid w:val="00C752DA"/>
    <w:rsid w:val="00C758B4"/>
    <w:rsid w:val="00C75B95"/>
    <w:rsid w:val="00C75D7A"/>
    <w:rsid w:val="00C75F68"/>
    <w:rsid w:val="00C76276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BCF"/>
    <w:rsid w:val="00C81E1F"/>
    <w:rsid w:val="00C81E76"/>
    <w:rsid w:val="00C82597"/>
    <w:rsid w:val="00C827F6"/>
    <w:rsid w:val="00C82D74"/>
    <w:rsid w:val="00C830C3"/>
    <w:rsid w:val="00C83195"/>
    <w:rsid w:val="00C837DD"/>
    <w:rsid w:val="00C83803"/>
    <w:rsid w:val="00C83F3E"/>
    <w:rsid w:val="00C8482F"/>
    <w:rsid w:val="00C8498B"/>
    <w:rsid w:val="00C85029"/>
    <w:rsid w:val="00C85403"/>
    <w:rsid w:val="00C8561A"/>
    <w:rsid w:val="00C85898"/>
    <w:rsid w:val="00C85A09"/>
    <w:rsid w:val="00C860F6"/>
    <w:rsid w:val="00C86579"/>
    <w:rsid w:val="00C869AE"/>
    <w:rsid w:val="00C86D76"/>
    <w:rsid w:val="00C86F1A"/>
    <w:rsid w:val="00C8707E"/>
    <w:rsid w:val="00C870DB"/>
    <w:rsid w:val="00C8716A"/>
    <w:rsid w:val="00C87217"/>
    <w:rsid w:val="00C873EC"/>
    <w:rsid w:val="00C8740C"/>
    <w:rsid w:val="00C87861"/>
    <w:rsid w:val="00C87972"/>
    <w:rsid w:val="00C879AA"/>
    <w:rsid w:val="00C87AD2"/>
    <w:rsid w:val="00C87D58"/>
    <w:rsid w:val="00C87F19"/>
    <w:rsid w:val="00C87F86"/>
    <w:rsid w:val="00C90551"/>
    <w:rsid w:val="00C90802"/>
    <w:rsid w:val="00C90C44"/>
    <w:rsid w:val="00C90D36"/>
    <w:rsid w:val="00C910C5"/>
    <w:rsid w:val="00C9144C"/>
    <w:rsid w:val="00C9159E"/>
    <w:rsid w:val="00C919E3"/>
    <w:rsid w:val="00C91A08"/>
    <w:rsid w:val="00C91AFB"/>
    <w:rsid w:val="00C91DBA"/>
    <w:rsid w:val="00C91F48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2F4"/>
    <w:rsid w:val="00C943F7"/>
    <w:rsid w:val="00C94889"/>
    <w:rsid w:val="00C949B7"/>
    <w:rsid w:val="00C94C56"/>
    <w:rsid w:val="00C94C90"/>
    <w:rsid w:val="00C953E8"/>
    <w:rsid w:val="00C954C7"/>
    <w:rsid w:val="00C96058"/>
    <w:rsid w:val="00C96320"/>
    <w:rsid w:val="00C96759"/>
    <w:rsid w:val="00C9680C"/>
    <w:rsid w:val="00C96941"/>
    <w:rsid w:val="00C96A46"/>
    <w:rsid w:val="00C96D56"/>
    <w:rsid w:val="00C97112"/>
    <w:rsid w:val="00C97235"/>
    <w:rsid w:val="00C9748A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3BF"/>
    <w:rsid w:val="00CA1A7A"/>
    <w:rsid w:val="00CA1B6A"/>
    <w:rsid w:val="00CA1B90"/>
    <w:rsid w:val="00CA1C33"/>
    <w:rsid w:val="00CA1D9E"/>
    <w:rsid w:val="00CA1E5B"/>
    <w:rsid w:val="00CA1E6E"/>
    <w:rsid w:val="00CA1F8C"/>
    <w:rsid w:val="00CA1FDB"/>
    <w:rsid w:val="00CA1FF7"/>
    <w:rsid w:val="00CA21AA"/>
    <w:rsid w:val="00CA28AB"/>
    <w:rsid w:val="00CA2B5D"/>
    <w:rsid w:val="00CA325C"/>
    <w:rsid w:val="00CA334B"/>
    <w:rsid w:val="00CA3419"/>
    <w:rsid w:val="00CA34CF"/>
    <w:rsid w:val="00CA3D09"/>
    <w:rsid w:val="00CA3F49"/>
    <w:rsid w:val="00CA46CA"/>
    <w:rsid w:val="00CA4721"/>
    <w:rsid w:val="00CA4974"/>
    <w:rsid w:val="00CA508D"/>
    <w:rsid w:val="00CA5680"/>
    <w:rsid w:val="00CA57FA"/>
    <w:rsid w:val="00CA59E8"/>
    <w:rsid w:val="00CA61EF"/>
    <w:rsid w:val="00CA671A"/>
    <w:rsid w:val="00CA68A1"/>
    <w:rsid w:val="00CA69D3"/>
    <w:rsid w:val="00CA6A57"/>
    <w:rsid w:val="00CA6B0E"/>
    <w:rsid w:val="00CA6B5F"/>
    <w:rsid w:val="00CA71F0"/>
    <w:rsid w:val="00CA75E5"/>
    <w:rsid w:val="00CA75E7"/>
    <w:rsid w:val="00CA781F"/>
    <w:rsid w:val="00CA79BB"/>
    <w:rsid w:val="00CA7A5A"/>
    <w:rsid w:val="00CA7DD7"/>
    <w:rsid w:val="00CB006A"/>
    <w:rsid w:val="00CB0221"/>
    <w:rsid w:val="00CB024D"/>
    <w:rsid w:val="00CB0875"/>
    <w:rsid w:val="00CB0F41"/>
    <w:rsid w:val="00CB15C7"/>
    <w:rsid w:val="00CB167E"/>
    <w:rsid w:val="00CB17C6"/>
    <w:rsid w:val="00CB19C0"/>
    <w:rsid w:val="00CB1E91"/>
    <w:rsid w:val="00CB225F"/>
    <w:rsid w:val="00CB243F"/>
    <w:rsid w:val="00CB2567"/>
    <w:rsid w:val="00CB259C"/>
    <w:rsid w:val="00CB283C"/>
    <w:rsid w:val="00CB2B7B"/>
    <w:rsid w:val="00CB2C96"/>
    <w:rsid w:val="00CB2D64"/>
    <w:rsid w:val="00CB2E53"/>
    <w:rsid w:val="00CB2FEE"/>
    <w:rsid w:val="00CB36E3"/>
    <w:rsid w:val="00CB3900"/>
    <w:rsid w:val="00CB39B8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61D9"/>
    <w:rsid w:val="00CB61EA"/>
    <w:rsid w:val="00CB6394"/>
    <w:rsid w:val="00CB63DA"/>
    <w:rsid w:val="00CB680B"/>
    <w:rsid w:val="00CB6C12"/>
    <w:rsid w:val="00CB6CB2"/>
    <w:rsid w:val="00CB70CC"/>
    <w:rsid w:val="00CB71C8"/>
    <w:rsid w:val="00CB7350"/>
    <w:rsid w:val="00CB7547"/>
    <w:rsid w:val="00CB75F5"/>
    <w:rsid w:val="00CB771E"/>
    <w:rsid w:val="00CB7945"/>
    <w:rsid w:val="00CB798A"/>
    <w:rsid w:val="00CB7C17"/>
    <w:rsid w:val="00CB7C71"/>
    <w:rsid w:val="00CC018C"/>
    <w:rsid w:val="00CC025E"/>
    <w:rsid w:val="00CC04EF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2A9"/>
    <w:rsid w:val="00CC24E2"/>
    <w:rsid w:val="00CC250C"/>
    <w:rsid w:val="00CC26D4"/>
    <w:rsid w:val="00CC277C"/>
    <w:rsid w:val="00CC2B16"/>
    <w:rsid w:val="00CC2B84"/>
    <w:rsid w:val="00CC2D44"/>
    <w:rsid w:val="00CC2ED9"/>
    <w:rsid w:val="00CC3BED"/>
    <w:rsid w:val="00CC3F2D"/>
    <w:rsid w:val="00CC4F5D"/>
    <w:rsid w:val="00CC513D"/>
    <w:rsid w:val="00CC516F"/>
    <w:rsid w:val="00CC5614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63A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87B"/>
    <w:rsid w:val="00CD1880"/>
    <w:rsid w:val="00CD1935"/>
    <w:rsid w:val="00CD1E43"/>
    <w:rsid w:val="00CD2A23"/>
    <w:rsid w:val="00CD2CF5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C2"/>
    <w:rsid w:val="00CD4D01"/>
    <w:rsid w:val="00CD4FFC"/>
    <w:rsid w:val="00CD5087"/>
    <w:rsid w:val="00CD526B"/>
    <w:rsid w:val="00CD5486"/>
    <w:rsid w:val="00CD54F6"/>
    <w:rsid w:val="00CD57C4"/>
    <w:rsid w:val="00CD5A74"/>
    <w:rsid w:val="00CD5C06"/>
    <w:rsid w:val="00CD5CDB"/>
    <w:rsid w:val="00CD6001"/>
    <w:rsid w:val="00CD607E"/>
    <w:rsid w:val="00CD60AA"/>
    <w:rsid w:val="00CD66AE"/>
    <w:rsid w:val="00CD670A"/>
    <w:rsid w:val="00CD6854"/>
    <w:rsid w:val="00CD6A77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E86"/>
    <w:rsid w:val="00CE2FC5"/>
    <w:rsid w:val="00CE3063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6312"/>
    <w:rsid w:val="00CE633E"/>
    <w:rsid w:val="00CE6734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CF3"/>
    <w:rsid w:val="00CF1D02"/>
    <w:rsid w:val="00CF1D61"/>
    <w:rsid w:val="00CF23F3"/>
    <w:rsid w:val="00CF25EC"/>
    <w:rsid w:val="00CF28E8"/>
    <w:rsid w:val="00CF2936"/>
    <w:rsid w:val="00CF3230"/>
    <w:rsid w:val="00CF34C0"/>
    <w:rsid w:val="00CF36EE"/>
    <w:rsid w:val="00CF3928"/>
    <w:rsid w:val="00CF417F"/>
    <w:rsid w:val="00CF4414"/>
    <w:rsid w:val="00CF451F"/>
    <w:rsid w:val="00CF4697"/>
    <w:rsid w:val="00CF4AF3"/>
    <w:rsid w:val="00CF5190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CD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2480"/>
    <w:rsid w:val="00D024A5"/>
    <w:rsid w:val="00D026E6"/>
    <w:rsid w:val="00D02F41"/>
    <w:rsid w:val="00D03023"/>
    <w:rsid w:val="00D03126"/>
    <w:rsid w:val="00D031A6"/>
    <w:rsid w:val="00D032D9"/>
    <w:rsid w:val="00D03FAE"/>
    <w:rsid w:val="00D0404E"/>
    <w:rsid w:val="00D0406D"/>
    <w:rsid w:val="00D0438F"/>
    <w:rsid w:val="00D04409"/>
    <w:rsid w:val="00D04464"/>
    <w:rsid w:val="00D046D3"/>
    <w:rsid w:val="00D04DA4"/>
    <w:rsid w:val="00D04EAD"/>
    <w:rsid w:val="00D04F83"/>
    <w:rsid w:val="00D050A4"/>
    <w:rsid w:val="00D05163"/>
    <w:rsid w:val="00D0518D"/>
    <w:rsid w:val="00D059D3"/>
    <w:rsid w:val="00D05B41"/>
    <w:rsid w:val="00D05CC3"/>
    <w:rsid w:val="00D05E36"/>
    <w:rsid w:val="00D0622D"/>
    <w:rsid w:val="00D06357"/>
    <w:rsid w:val="00D0640E"/>
    <w:rsid w:val="00D064EC"/>
    <w:rsid w:val="00D068D0"/>
    <w:rsid w:val="00D069E3"/>
    <w:rsid w:val="00D06AF5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12E0"/>
    <w:rsid w:val="00D11329"/>
    <w:rsid w:val="00D11489"/>
    <w:rsid w:val="00D11545"/>
    <w:rsid w:val="00D115C5"/>
    <w:rsid w:val="00D11775"/>
    <w:rsid w:val="00D11C8B"/>
    <w:rsid w:val="00D1204B"/>
    <w:rsid w:val="00D126D2"/>
    <w:rsid w:val="00D1276B"/>
    <w:rsid w:val="00D12796"/>
    <w:rsid w:val="00D127F4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6D"/>
    <w:rsid w:val="00D149F2"/>
    <w:rsid w:val="00D14AE9"/>
    <w:rsid w:val="00D14B37"/>
    <w:rsid w:val="00D14C6A"/>
    <w:rsid w:val="00D15094"/>
    <w:rsid w:val="00D152F2"/>
    <w:rsid w:val="00D1532A"/>
    <w:rsid w:val="00D157D1"/>
    <w:rsid w:val="00D15BA8"/>
    <w:rsid w:val="00D15C9E"/>
    <w:rsid w:val="00D16319"/>
    <w:rsid w:val="00D16613"/>
    <w:rsid w:val="00D16690"/>
    <w:rsid w:val="00D167C2"/>
    <w:rsid w:val="00D16ADA"/>
    <w:rsid w:val="00D16DD8"/>
    <w:rsid w:val="00D16EDC"/>
    <w:rsid w:val="00D171E5"/>
    <w:rsid w:val="00D17348"/>
    <w:rsid w:val="00D1743C"/>
    <w:rsid w:val="00D174CA"/>
    <w:rsid w:val="00D177C5"/>
    <w:rsid w:val="00D1788F"/>
    <w:rsid w:val="00D179F0"/>
    <w:rsid w:val="00D17B35"/>
    <w:rsid w:val="00D17D93"/>
    <w:rsid w:val="00D17FCC"/>
    <w:rsid w:val="00D2000B"/>
    <w:rsid w:val="00D20098"/>
    <w:rsid w:val="00D202E0"/>
    <w:rsid w:val="00D20375"/>
    <w:rsid w:val="00D20504"/>
    <w:rsid w:val="00D20611"/>
    <w:rsid w:val="00D20B12"/>
    <w:rsid w:val="00D20C3F"/>
    <w:rsid w:val="00D20E25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A8D"/>
    <w:rsid w:val="00D23E67"/>
    <w:rsid w:val="00D241EB"/>
    <w:rsid w:val="00D24270"/>
    <w:rsid w:val="00D244EC"/>
    <w:rsid w:val="00D2454A"/>
    <w:rsid w:val="00D2472D"/>
    <w:rsid w:val="00D24764"/>
    <w:rsid w:val="00D24F10"/>
    <w:rsid w:val="00D25073"/>
    <w:rsid w:val="00D254E9"/>
    <w:rsid w:val="00D25572"/>
    <w:rsid w:val="00D258D8"/>
    <w:rsid w:val="00D25EBC"/>
    <w:rsid w:val="00D25F4E"/>
    <w:rsid w:val="00D25F5D"/>
    <w:rsid w:val="00D25FB1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D6A"/>
    <w:rsid w:val="00D27DBF"/>
    <w:rsid w:val="00D27E29"/>
    <w:rsid w:val="00D30050"/>
    <w:rsid w:val="00D3053D"/>
    <w:rsid w:val="00D30716"/>
    <w:rsid w:val="00D30A48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A36"/>
    <w:rsid w:val="00D32B49"/>
    <w:rsid w:val="00D32BA9"/>
    <w:rsid w:val="00D32C04"/>
    <w:rsid w:val="00D32DFA"/>
    <w:rsid w:val="00D32FFA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D75"/>
    <w:rsid w:val="00D37F5D"/>
    <w:rsid w:val="00D37FC3"/>
    <w:rsid w:val="00D401A4"/>
    <w:rsid w:val="00D40344"/>
    <w:rsid w:val="00D40381"/>
    <w:rsid w:val="00D40D7C"/>
    <w:rsid w:val="00D414C0"/>
    <w:rsid w:val="00D41B9E"/>
    <w:rsid w:val="00D41E75"/>
    <w:rsid w:val="00D42096"/>
    <w:rsid w:val="00D427D4"/>
    <w:rsid w:val="00D42AAF"/>
    <w:rsid w:val="00D4318E"/>
    <w:rsid w:val="00D431F6"/>
    <w:rsid w:val="00D43654"/>
    <w:rsid w:val="00D43A3B"/>
    <w:rsid w:val="00D43BD6"/>
    <w:rsid w:val="00D43E7A"/>
    <w:rsid w:val="00D4436B"/>
    <w:rsid w:val="00D445A4"/>
    <w:rsid w:val="00D44603"/>
    <w:rsid w:val="00D4472B"/>
    <w:rsid w:val="00D44DCA"/>
    <w:rsid w:val="00D45105"/>
    <w:rsid w:val="00D451EE"/>
    <w:rsid w:val="00D4541F"/>
    <w:rsid w:val="00D45577"/>
    <w:rsid w:val="00D456A0"/>
    <w:rsid w:val="00D45A45"/>
    <w:rsid w:val="00D45B0A"/>
    <w:rsid w:val="00D45B20"/>
    <w:rsid w:val="00D45B4F"/>
    <w:rsid w:val="00D45C47"/>
    <w:rsid w:val="00D45FAA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894"/>
    <w:rsid w:val="00D47CA2"/>
    <w:rsid w:val="00D47E99"/>
    <w:rsid w:val="00D5056B"/>
    <w:rsid w:val="00D506B9"/>
    <w:rsid w:val="00D508CC"/>
    <w:rsid w:val="00D50987"/>
    <w:rsid w:val="00D50B84"/>
    <w:rsid w:val="00D50C86"/>
    <w:rsid w:val="00D50CAE"/>
    <w:rsid w:val="00D50CFF"/>
    <w:rsid w:val="00D51026"/>
    <w:rsid w:val="00D51083"/>
    <w:rsid w:val="00D51252"/>
    <w:rsid w:val="00D51469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F7C"/>
    <w:rsid w:val="00D532DA"/>
    <w:rsid w:val="00D533AA"/>
    <w:rsid w:val="00D534A6"/>
    <w:rsid w:val="00D536A6"/>
    <w:rsid w:val="00D53C16"/>
    <w:rsid w:val="00D53E09"/>
    <w:rsid w:val="00D53FD0"/>
    <w:rsid w:val="00D54006"/>
    <w:rsid w:val="00D54354"/>
    <w:rsid w:val="00D54938"/>
    <w:rsid w:val="00D54AEB"/>
    <w:rsid w:val="00D54B18"/>
    <w:rsid w:val="00D54D19"/>
    <w:rsid w:val="00D54F5F"/>
    <w:rsid w:val="00D55110"/>
    <w:rsid w:val="00D552EE"/>
    <w:rsid w:val="00D55443"/>
    <w:rsid w:val="00D55469"/>
    <w:rsid w:val="00D55596"/>
    <w:rsid w:val="00D55910"/>
    <w:rsid w:val="00D55ABA"/>
    <w:rsid w:val="00D55D8E"/>
    <w:rsid w:val="00D562E3"/>
    <w:rsid w:val="00D5644C"/>
    <w:rsid w:val="00D564CA"/>
    <w:rsid w:val="00D56816"/>
    <w:rsid w:val="00D568F6"/>
    <w:rsid w:val="00D56AFC"/>
    <w:rsid w:val="00D57427"/>
    <w:rsid w:val="00D57B85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55F"/>
    <w:rsid w:val="00D627E3"/>
    <w:rsid w:val="00D628FE"/>
    <w:rsid w:val="00D62FF4"/>
    <w:rsid w:val="00D63524"/>
    <w:rsid w:val="00D63A0E"/>
    <w:rsid w:val="00D63A62"/>
    <w:rsid w:val="00D63CBB"/>
    <w:rsid w:val="00D63D82"/>
    <w:rsid w:val="00D6432F"/>
    <w:rsid w:val="00D6474D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465"/>
    <w:rsid w:val="00D66CC7"/>
    <w:rsid w:val="00D67275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4A9"/>
    <w:rsid w:val="00D71884"/>
    <w:rsid w:val="00D71E36"/>
    <w:rsid w:val="00D71F20"/>
    <w:rsid w:val="00D72129"/>
    <w:rsid w:val="00D723A8"/>
    <w:rsid w:val="00D72585"/>
    <w:rsid w:val="00D72A72"/>
    <w:rsid w:val="00D72D9E"/>
    <w:rsid w:val="00D72FDB"/>
    <w:rsid w:val="00D73333"/>
    <w:rsid w:val="00D736B1"/>
    <w:rsid w:val="00D73C91"/>
    <w:rsid w:val="00D741FE"/>
    <w:rsid w:val="00D744A5"/>
    <w:rsid w:val="00D745C5"/>
    <w:rsid w:val="00D74D93"/>
    <w:rsid w:val="00D754C9"/>
    <w:rsid w:val="00D7578B"/>
    <w:rsid w:val="00D758FE"/>
    <w:rsid w:val="00D75CE8"/>
    <w:rsid w:val="00D75D6E"/>
    <w:rsid w:val="00D763CC"/>
    <w:rsid w:val="00D76863"/>
    <w:rsid w:val="00D76910"/>
    <w:rsid w:val="00D7694B"/>
    <w:rsid w:val="00D76BB5"/>
    <w:rsid w:val="00D76D50"/>
    <w:rsid w:val="00D7700D"/>
    <w:rsid w:val="00D77162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BA3"/>
    <w:rsid w:val="00D80C31"/>
    <w:rsid w:val="00D80E0E"/>
    <w:rsid w:val="00D81CEE"/>
    <w:rsid w:val="00D81E5E"/>
    <w:rsid w:val="00D822C9"/>
    <w:rsid w:val="00D82EF2"/>
    <w:rsid w:val="00D82F80"/>
    <w:rsid w:val="00D833D1"/>
    <w:rsid w:val="00D8349E"/>
    <w:rsid w:val="00D835B0"/>
    <w:rsid w:val="00D8369B"/>
    <w:rsid w:val="00D836E3"/>
    <w:rsid w:val="00D83768"/>
    <w:rsid w:val="00D8394C"/>
    <w:rsid w:val="00D83DD1"/>
    <w:rsid w:val="00D84287"/>
    <w:rsid w:val="00D84D7E"/>
    <w:rsid w:val="00D85060"/>
    <w:rsid w:val="00D85212"/>
    <w:rsid w:val="00D85228"/>
    <w:rsid w:val="00D85284"/>
    <w:rsid w:val="00D856CC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1A6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B80"/>
    <w:rsid w:val="00D97D5F"/>
    <w:rsid w:val="00D97D66"/>
    <w:rsid w:val="00D97ED2"/>
    <w:rsid w:val="00DA01BE"/>
    <w:rsid w:val="00DA056F"/>
    <w:rsid w:val="00DA0685"/>
    <w:rsid w:val="00DA0841"/>
    <w:rsid w:val="00DA0CC5"/>
    <w:rsid w:val="00DA1355"/>
    <w:rsid w:val="00DA20D7"/>
    <w:rsid w:val="00DA2167"/>
    <w:rsid w:val="00DA2A8C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52A"/>
    <w:rsid w:val="00DA5769"/>
    <w:rsid w:val="00DA578B"/>
    <w:rsid w:val="00DA57BA"/>
    <w:rsid w:val="00DA5840"/>
    <w:rsid w:val="00DA6DAE"/>
    <w:rsid w:val="00DA723D"/>
    <w:rsid w:val="00DA72D9"/>
    <w:rsid w:val="00DA782E"/>
    <w:rsid w:val="00DA7895"/>
    <w:rsid w:val="00DA7CF9"/>
    <w:rsid w:val="00DA7D3D"/>
    <w:rsid w:val="00DA7EDD"/>
    <w:rsid w:val="00DB008F"/>
    <w:rsid w:val="00DB00B5"/>
    <w:rsid w:val="00DB0120"/>
    <w:rsid w:val="00DB0170"/>
    <w:rsid w:val="00DB02D5"/>
    <w:rsid w:val="00DB034D"/>
    <w:rsid w:val="00DB06E4"/>
    <w:rsid w:val="00DB10A0"/>
    <w:rsid w:val="00DB1640"/>
    <w:rsid w:val="00DB215F"/>
    <w:rsid w:val="00DB2227"/>
    <w:rsid w:val="00DB242C"/>
    <w:rsid w:val="00DB2BFB"/>
    <w:rsid w:val="00DB2E88"/>
    <w:rsid w:val="00DB2EA9"/>
    <w:rsid w:val="00DB2F5C"/>
    <w:rsid w:val="00DB3FD7"/>
    <w:rsid w:val="00DB49B6"/>
    <w:rsid w:val="00DB4B6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A82"/>
    <w:rsid w:val="00DB5B49"/>
    <w:rsid w:val="00DB5C7F"/>
    <w:rsid w:val="00DB6234"/>
    <w:rsid w:val="00DB66BD"/>
    <w:rsid w:val="00DB678D"/>
    <w:rsid w:val="00DB6791"/>
    <w:rsid w:val="00DB6B97"/>
    <w:rsid w:val="00DB727B"/>
    <w:rsid w:val="00DB73F0"/>
    <w:rsid w:val="00DB74F6"/>
    <w:rsid w:val="00DB7574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2351"/>
    <w:rsid w:val="00DC2454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56D"/>
    <w:rsid w:val="00DC7DCC"/>
    <w:rsid w:val="00DD0572"/>
    <w:rsid w:val="00DD08D1"/>
    <w:rsid w:val="00DD098F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D22"/>
    <w:rsid w:val="00DD47DE"/>
    <w:rsid w:val="00DD4B89"/>
    <w:rsid w:val="00DD4BE9"/>
    <w:rsid w:val="00DD50E2"/>
    <w:rsid w:val="00DD51AF"/>
    <w:rsid w:val="00DD5272"/>
    <w:rsid w:val="00DD52FB"/>
    <w:rsid w:val="00DD53C1"/>
    <w:rsid w:val="00DD5564"/>
    <w:rsid w:val="00DD5581"/>
    <w:rsid w:val="00DD5C0C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B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1D20"/>
    <w:rsid w:val="00DE2402"/>
    <w:rsid w:val="00DE2A14"/>
    <w:rsid w:val="00DE2B9E"/>
    <w:rsid w:val="00DE2C5A"/>
    <w:rsid w:val="00DE2E4E"/>
    <w:rsid w:val="00DE2F47"/>
    <w:rsid w:val="00DE3298"/>
    <w:rsid w:val="00DE3429"/>
    <w:rsid w:val="00DE3723"/>
    <w:rsid w:val="00DE376B"/>
    <w:rsid w:val="00DE39E4"/>
    <w:rsid w:val="00DE3AA5"/>
    <w:rsid w:val="00DE3D97"/>
    <w:rsid w:val="00DE4814"/>
    <w:rsid w:val="00DE4950"/>
    <w:rsid w:val="00DE4D22"/>
    <w:rsid w:val="00DE51ED"/>
    <w:rsid w:val="00DE545D"/>
    <w:rsid w:val="00DE58DA"/>
    <w:rsid w:val="00DE5971"/>
    <w:rsid w:val="00DE5DB7"/>
    <w:rsid w:val="00DE61FC"/>
    <w:rsid w:val="00DE628F"/>
    <w:rsid w:val="00DE62B1"/>
    <w:rsid w:val="00DE65D6"/>
    <w:rsid w:val="00DE664F"/>
    <w:rsid w:val="00DE6686"/>
    <w:rsid w:val="00DE6883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422"/>
    <w:rsid w:val="00DF0D4B"/>
    <w:rsid w:val="00DF0EAB"/>
    <w:rsid w:val="00DF0FAF"/>
    <w:rsid w:val="00DF1054"/>
    <w:rsid w:val="00DF120D"/>
    <w:rsid w:val="00DF1350"/>
    <w:rsid w:val="00DF138A"/>
    <w:rsid w:val="00DF153A"/>
    <w:rsid w:val="00DF173B"/>
    <w:rsid w:val="00DF176F"/>
    <w:rsid w:val="00DF1AF1"/>
    <w:rsid w:val="00DF203D"/>
    <w:rsid w:val="00DF21BC"/>
    <w:rsid w:val="00DF235D"/>
    <w:rsid w:val="00DF241B"/>
    <w:rsid w:val="00DF2539"/>
    <w:rsid w:val="00DF2544"/>
    <w:rsid w:val="00DF2677"/>
    <w:rsid w:val="00DF2775"/>
    <w:rsid w:val="00DF2D22"/>
    <w:rsid w:val="00DF3658"/>
    <w:rsid w:val="00DF38EA"/>
    <w:rsid w:val="00DF3E13"/>
    <w:rsid w:val="00DF3EEA"/>
    <w:rsid w:val="00DF4038"/>
    <w:rsid w:val="00DF4362"/>
    <w:rsid w:val="00DF4382"/>
    <w:rsid w:val="00DF45A8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57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BDC"/>
    <w:rsid w:val="00E00F89"/>
    <w:rsid w:val="00E01CE7"/>
    <w:rsid w:val="00E01E6D"/>
    <w:rsid w:val="00E0210E"/>
    <w:rsid w:val="00E02142"/>
    <w:rsid w:val="00E0231A"/>
    <w:rsid w:val="00E02432"/>
    <w:rsid w:val="00E02748"/>
    <w:rsid w:val="00E0280A"/>
    <w:rsid w:val="00E0315A"/>
    <w:rsid w:val="00E0347D"/>
    <w:rsid w:val="00E03995"/>
    <w:rsid w:val="00E03C76"/>
    <w:rsid w:val="00E03DE5"/>
    <w:rsid w:val="00E03FCA"/>
    <w:rsid w:val="00E0406F"/>
    <w:rsid w:val="00E040DA"/>
    <w:rsid w:val="00E0429F"/>
    <w:rsid w:val="00E044C5"/>
    <w:rsid w:val="00E04896"/>
    <w:rsid w:val="00E05068"/>
    <w:rsid w:val="00E05167"/>
    <w:rsid w:val="00E053D6"/>
    <w:rsid w:val="00E057B9"/>
    <w:rsid w:val="00E059E6"/>
    <w:rsid w:val="00E05CCB"/>
    <w:rsid w:val="00E05DA5"/>
    <w:rsid w:val="00E05DFD"/>
    <w:rsid w:val="00E05E98"/>
    <w:rsid w:val="00E05F7D"/>
    <w:rsid w:val="00E0636C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ECE"/>
    <w:rsid w:val="00E07F39"/>
    <w:rsid w:val="00E10370"/>
    <w:rsid w:val="00E10902"/>
    <w:rsid w:val="00E10B64"/>
    <w:rsid w:val="00E111D6"/>
    <w:rsid w:val="00E112DB"/>
    <w:rsid w:val="00E11527"/>
    <w:rsid w:val="00E118CA"/>
    <w:rsid w:val="00E11AED"/>
    <w:rsid w:val="00E11B9A"/>
    <w:rsid w:val="00E12266"/>
    <w:rsid w:val="00E12586"/>
    <w:rsid w:val="00E127CE"/>
    <w:rsid w:val="00E128D7"/>
    <w:rsid w:val="00E13122"/>
    <w:rsid w:val="00E1318E"/>
    <w:rsid w:val="00E137D6"/>
    <w:rsid w:val="00E138FD"/>
    <w:rsid w:val="00E13B63"/>
    <w:rsid w:val="00E13D7C"/>
    <w:rsid w:val="00E13FBE"/>
    <w:rsid w:val="00E148A6"/>
    <w:rsid w:val="00E14C63"/>
    <w:rsid w:val="00E150B6"/>
    <w:rsid w:val="00E15433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23A"/>
    <w:rsid w:val="00E207C9"/>
    <w:rsid w:val="00E2084A"/>
    <w:rsid w:val="00E2093A"/>
    <w:rsid w:val="00E214D9"/>
    <w:rsid w:val="00E21A08"/>
    <w:rsid w:val="00E21AB0"/>
    <w:rsid w:val="00E21B71"/>
    <w:rsid w:val="00E21C4F"/>
    <w:rsid w:val="00E2235D"/>
    <w:rsid w:val="00E2277B"/>
    <w:rsid w:val="00E22904"/>
    <w:rsid w:val="00E229D5"/>
    <w:rsid w:val="00E22ABD"/>
    <w:rsid w:val="00E23431"/>
    <w:rsid w:val="00E23769"/>
    <w:rsid w:val="00E2378C"/>
    <w:rsid w:val="00E237C5"/>
    <w:rsid w:val="00E23970"/>
    <w:rsid w:val="00E23DE1"/>
    <w:rsid w:val="00E245EE"/>
    <w:rsid w:val="00E24657"/>
    <w:rsid w:val="00E24DBB"/>
    <w:rsid w:val="00E24E76"/>
    <w:rsid w:val="00E25039"/>
    <w:rsid w:val="00E258C6"/>
    <w:rsid w:val="00E258C9"/>
    <w:rsid w:val="00E25A27"/>
    <w:rsid w:val="00E25A73"/>
    <w:rsid w:val="00E25AAE"/>
    <w:rsid w:val="00E25BFB"/>
    <w:rsid w:val="00E25E93"/>
    <w:rsid w:val="00E261ED"/>
    <w:rsid w:val="00E26D70"/>
    <w:rsid w:val="00E26DDE"/>
    <w:rsid w:val="00E26F98"/>
    <w:rsid w:val="00E26FE7"/>
    <w:rsid w:val="00E27029"/>
    <w:rsid w:val="00E27693"/>
    <w:rsid w:val="00E2770A"/>
    <w:rsid w:val="00E27802"/>
    <w:rsid w:val="00E27937"/>
    <w:rsid w:val="00E27C45"/>
    <w:rsid w:val="00E27EAF"/>
    <w:rsid w:val="00E304B2"/>
    <w:rsid w:val="00E304F1"/>
    <w:rsid w:val="00E3055E"/>
    <w:rsid w:val="00E3079A"/>
    <w:rsid w:val="00E307A2"/>
    <w:rsid w:val="00E30DF2"/>
    <w:rsid w:val="00E31454"/>
    <w:rsid w:val="00E314D6"/>
    <w:rsid w:val="00E31D23"/>
    <w:rsid w:val="00E32164"/>
    <w:rsid w:val="00E32235"/>
    <w:rsid w:val="00E32396"/>
    <w:rsid w:val="00E3310C"/>
    <w:rsid w:val="00E331E7"/>
    <w:rsid w:val="00E33580"/>
    <w:rsid w:val="00E33634"/>
    <w:rsid w:val="00E3372A"/>
    <w:rsid w:val="00E3376E"/>
    <w:rsid w:val="00E33B1B"/>
    <w:rsid w:val="00E33B52"/>
    <w:rsid w:val="00E33E73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74B"/>
    <w:rsid w:val="00E35885"/>
    <w:rsid w:val="00E363B8"/>
    <w:rsid w:val="00E36ABE"/>
    <w:rsid w:val="00E36D0C"/>
    <w:rsid w:val="00E37457"/>
    <w:rsid w:val="00E37472"/>
    <w:rsid w:val="00E37E05"/>
    <w:rsid w:val="00E37E08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B3B"/>
    <w:rsid w:val="00E42C27"/>
    <w:rsid w:val="00E42E6F"/>
    <w:rsid w:val="00E430EE"/>
    <w:rsid w:val="00E4390A"/>
    <w:rsid w:val="00E43A28"/>
    <w:rsid w:val="00E43B9E"/>
    <w:rsid w:val="00E43E90"/>
    <w:rsid w:val="00E43F5B"/>
    <w:rsid w:val="00E43FEE"/>
    <w:rsid w:val="00E4437A"/>
    <w:rsid w:val="00E4459F"/>
    <w:rsid w:val="00E44E7B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47852"/>
    <w:rsid w:val="00E47FCD"/>
    <w:rsid w:val="00E501A6"/>
    <w:rsid w:val="00E505A1"/>
    <w:rsid w:val="00E507AA"/>
    <w:rsid w:val="00E50BB9"/>
    <w:rsid w:val="00E50C86"/>
    <w:rsid w:val="00E5100D"/>
    <w:rsid w:val="00E51421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33BA"/>
    <w:rsid w:val="00E533CA"/>
    <w:rsid w:val="00E5344E"/>
    <w:rsid w:val="00E53693"/>
    <w:rsid w:val="00E53986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4F39"/>
    <w:rsid w:val="00E55327"/>
    <w:rsid w:val="00E55867"/>
    <w:rsid w:val="00E55871"/>
    <w:rsid w:val="00E55AD8"/>
    <w:rsid w:val="00E55D49"/>
    <w:rsid w:val="00E56173"/>
    <w:rsid w:val="00E564EC"/>
    <w:rsid w:val="00E568C8"/>
    <w:rsid w:val="00E573E2"/>
    <w:rsid w:val="00E57402"/>
    <w:rsid w:val="00E574B7"/>
    <w:rsid w:val="00E5760B"/>
    <w:rsid w:val="00E57844"/>
    <w:rsid w:val="00E57FF7"/>
    <w:rsid w:val="00E60065"/>
    <w:rsid w:val="00E601B2"/>
    <w:rsid w:val="00E60248"/>
    <w:rsid w:val="00E602C7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6EC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93F"/>
    <w:rsid w:val="00E630C2"/>
    <w:rsid w:val="00E6357F"/>
    <w:rsid w:val="00E63D75"/>
    <w:rsid w:val="00E64A45"/>
    <w:rsid w:val="00E654C1"/>
    <w:rsid w:val="00E65654"/>
    <w:rsid w:val="00E65BFC"/>
    <w:rsid w:val="00E65C96"/>
    <w:rsid w:val="00E65CC2"/>
    <w:rsid w:val="00E66132"/>
    <w:rsid w:val="00E664C8"/>
    <w:rsid w:val="00E6651F"/>
    <w:rsid w:val="00E66550"/>
    <w:rsid w:val="00E66827"/>
    <w:rsid w:val="00E66F07"/>
    <w:rsid w:val="00E67276"/>
    <w:rsid w:val="00E677B8"/>
    <w:rsid w:val="00E67AAE"/>
    <w:rsid w:val="00E67B25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806"/>
    <w:rsid w:val="00E71851"/>
    <w:rsid w:val="00E71B31"/>
    <w:rsid w:val="00E71BC9"/>
    <w:rsid w:val="00E71DA3"/>
    <w:rsid w:val="00E71ED5"/>
    <w:rsid w:val="00E72901"/>
    <w:rsid w:val="00E72DC7"/>
    <w:rsid w:val="00E736D8"/>
    <w:rsid w:val="00E73BC9"/>
    <w:rsid w:val="00E74163"/>
    <w:rsid w:val="00E74179"/>
    <w:rsid w:val="00E74D7F"/>
    <w:rsid w:val="00E74D91"/>
    <w:rsid w:val="00E74E6C"/>
    <w:rsid w:val="00E751E5"/>
    <w:rsid w:val="00E75545"/>
    <w:rsid w:val="00E755DE"/>
    <w:rsid w:val="00E75637"/>
    <w:rsid w:val="00E7569F"/>
    <w:rsid w:val="00E75D61"/>
    <w:rsid w:val="00E75D75"/>
    <w:rsid w:val="00E762D0"/>
    <w:rsid w:val="00E76420"/>
    <w:rsid w:val="00E764A8"/>
    <w:rsid w:val="00E768A6"/>
    <w:rsid w:val="00E76AA1"/>
    <w:rsid w:val="00E76EC8"/>
    <w:rsid w:val="00E771D9"/>
    <w:rsid w:val="00E77323"/>
    <w:rsid w:val="00E77372"/>
    <w:rsid w:val="00E77535"/>
    <w:rsid w:val="00E77A07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61F"/>
    <w:rsid w:val="00E8176A"/>
    <w:rsid w:val="00E817EF"/>
    <w:rsid w:val="00E819CC"/>
    <w:rsid w:val="00E819D0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B0"/>
    <w:rsid w:val="00E84B5C"/>
    <w:rsid w:val="00E84F33"/>
    <w:rsid w:val="00E851C8"/>
    <w:rsid w:val="00E853D3"/>
    <w:rsid w:val="00E8555C"/>
    <w:rsid w:val="00E859CE"/>
    <w:rsid w:val="00E85AA7"/>
    <w:rsid w:val="00E85D79"/>
    <w:rsid w:val="00E85F3E"/>
    <w:rsid w:val="00E85F43"/>
    <w:rsid w:val="00E86B5E"/>
    <w:rsid w:val="00E86E3E"/>
    <w:rsid w:val="00E87117"/>
    <w:rsid w:val="00E8738A"/>
    <w:rsid w:val="00E87797"/>
    <w:rsid w:val="00E87ACE"/>
    <w:rsid w:val="00E90019"/>
    <w:rsid w:val="00E907B0"/>
    <w:rsid w:val="00E90C44"/>
    <w:rsid w:val="00E90E79"/>
    <w:rsid w:val="00E911DD"/>
    <w:rsid w:val="00E916AC"/>
    <w:rsid w:val="00E917DA"/>
    <w:rsid w:val="00E919AB"/>
    <w:rsid w:val="00E92368"/>
    <w:rsid w:val="00E92448"/>
    <w:rsid w:val="00E925E5"/>
    <w:rsid w:val="00E92829"/>
    <w:rsid w:val="00E929E0"/>
    <w:rsid w:val="00E92A27"/>
    <w:rsid w:val="00E930DC"/>
    <w:rsid w:val="00E936CE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586"/>
    <w:rsid w:val="00E956F2"/>
    <w:rsid w:val="00E9602C"/>
    <w:rsid w:val="00E960D2"/>
    <w:rsid w:val="00E96364"/>
    <w:rsid w:val="00E96562"/>
    <w:rsid w:val="00E9685E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A038D"/>
    <w:rsid w:val="00EA04D1"/>
    <w:rsid w:val="00EA081A"/>
    <w:rsid w:val="00EA0C4C"/>
    <w:rsid w:val="00EA0D41"/>
    <w:rsid w:val="00EA1112"/>
    <w:rsid w:val="00EA142C"/>
    <w:rsid w:val="00EA156E"/>
    <w:rsid w:val="00EA1A14"/>
    <w:rsid w:val="00EA1E18"/>
    <w:rsid w:val="00EA1FBE"/>
    <w:rsid w:val="00EA22F3"/>
    <w:rsid w:val="00EA26D1"/>
    <w:rsid w:val="00EA27D9"/>
    <w:rsid w:val="00EA297B"/>
    <w:rsid w:val="00EA29D3"/>
    <w:rsid w:val="00EA2B62"/>
    <w:rsid w:val="00EA2C26"/>
    <w:rsid w:val="00EA2DF3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399"/>
    <w:rsid w:val="00EA557B"/>
    <w:rsid w:val="00EA5745"/>
    <w:rsid w:val="00EA574D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D32"/>
    <w:rsid w:val="00EB0FC7"/>
    <w:rsid w:val="00EB1518"/>
    <w:rsid w:val="00EB160B"/>
    <w:rsid w:val="00EB1DA6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8AB"/>
    <w:rsid w:val="00EB49E6"/>
    <w:rsid w:val="00EB4B34"/>
    <w:rsid w:val="00EB4C68"/>
    <w:rsid w:val="00EB5494"/>
    <w:rsid w:val="00EB55DF"/>
    <w:rsid w:val="00EB59EC"/>
    <w:rsid w:val="00EB5A9D"/>
    <w:rsid w:val="00EB6304"/>
    <w:rsid w:val="00EB63D2"/>
    <w:rsid w:val="00EB6D00"/>
    <w:rsid w:val="00EB6DFB"/>
    <w:rsid w:val="00EB70E5"/>
    <w:rsid w:val="00EB7146"/>
    <w:rsid w:val="00EB7213"/>
    <w:rsid w:val="00EB7575"/>
    <w:rsid w:val="00EC0303"/>
    <w:rsid w:val="00EC0FA4"/>
    <w:rsid w:val="00EC12FB"/>
    <w:rsid w:val="00EC153B"/>
    <w:rsid w:val="00EC18A9"/>
    <w:rsid w:val="00EC1AA4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ABC"/>
    <w:rsid w:val="00EC2B6C"/>
    <w:rsid w:val="00EC2C96"/>
    <w:rsid w:val="00EC3075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92E"/>
    <w:rsid w:val="00EC4CDC"/>
    <w:rsid w:val="00EC5856"/>
    <w:rsid w:val="00EC5B73"/>
    <w:rsid w:val="00EC5DA4"/>
    <w:rsid w:val="00EC6032"/>
    <w:rsid w:val="00EC61BB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D63"/>
    <w:rsid w:val="00EC7E73"/>
    <w:rsid w:val="00EC7FFC"/>
    <w:rsid w:val="00ED0012"/>
    <w:rsid w:val="00ED0094"/>
    <w:rsid w:val="00ED0422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2CF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4B6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D7B10"/>
    <w:rsid w:val="00ED7F05"/>
    <w:rsid w:val="00EE006E"/>
    <w:rsid w:val="00EE0A9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4C6"/>
    <w:rsid w:val="00EE553D"/>
    <w:rsid w:val="00EE5C1E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40F"/>
    <w:rsid w:val="00EF6861"/>
    <w:rsid w:val="00EF6938"/>
    <w:rsid w:val="00EF69B5"/>
    <w:rsid w:val="00EF6B33"/>
    <w:rsid w:val="00EF6E35"/>
    <w:rsid w:val="00EF6F42"/>
    <w:rsid w:val="00EF70E6"/>
    <w:rsid w:val="00EF71CB"/>
    <w:rsid w:val="00EF735C"/>
    <w:rsid w:val="00EF7504"/>
    <w:rsid w:val="00EF77CE"/>
    <w:rsid w:val="00EF78D9"/>
    <w:rsid w:val="00EF7D16"/>
    <w:rsid w:val="00EF7D63"/>
    <w:rsid w:val="00EF7DBE"/>
    <w:rsid w:val="00EF7E34"/>
    <w:rsid w:val="00EF7F2F"/>
    <w:rsid w:val="00F00086"/>
    <w:rsid w:val="00F00087"/>
    <w:rsid w:val="00F0011D"/>
    <w:rsid w:val="00F00236"/>
    <w:rsid w:val="00F0025D"/>
    <w:rsid w:val="00F003CA"/>
    <w:rsid w:val="00F0073C"/>
    <w:rsid w:val="00F00BC0"/>
    <w:rsid w:val="00F00DD6"/>
    <w:rsid w:val="00F00F96"/>
    <w:rsid w:val="00F01F6B"/>
    <w:rsid w:val="00F0233B"/>
    <w:rsid w:val="00F023D6"/>
    <w:rsid w:val="00F0245D"/>
    <w:rsid w:val="00F025D1"/>
    <w:rsid w:val="00F02BD3"/>
    <w:rsid w:val="00F02C5A"/>
    <w:rsid w:val="00F03063"/>
    <w:rsid w:val="00F03162"/>
    <w:rsid w:val="00F0321D"/>
    <w:rsid w:val="00F03B94"/>
    <w:rsid w:val="00F03F19"/>
    <w:rsid w:val="00F03F24"/>
    <w:rsid w:val="00F0422E"/>
    <w:rsid w:val="00F042A9"/>
    <w:rsid w:val="00F04DE7"/>
    <w:rsid w:val="00F04FAC"/>
    <w:rsid w:val="00F053B6"/>
    <w:rsid w:val="00F05A35"/>
    <w:rsid w:val="00F05A81"/>
    <w:rsid w:val="00F05BB8"/>
    <w:rsid w:val="00F05D4E"/>
    <w:rsid w:val="00F05E5D"/>
    <w:rsid w:val="00F067BC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C4C"/>
    <w:rsid w:val="00F12D81"/>
    <w:rsid w:val="00F12E4E"/>
    <w:rsid w:val="00F12E94"/>
    <w:rsid w:val="00F12FA5"/>
    <w:rsid w:val="00F13224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A22"/>
    <w:rsid w:val="00F15B09"/>
    <w:rsid w:val="00F15D49"/>
    <w:rsid w:val="00F15F24"/>
    <w:rsid w:val="00F15F6F"/>
    <w:rsid w:val="00F16554"/>
    <w:rsid w:val="00F16754"/>
    <w:rsid w:val="00F16969"/>
    <w:rsid w:val="00F169DE"/>
    <w:rsid w:val="00F17855"/>
    <w:rsid w:val="00F17873"/>
    <w:rsid w:val="00F17C5B"/>
    <w:rsid w:val="00F2000C"/>
    <w:rsid w:val="00F206F9"/>
    <w:rsid w:val="00F207D4"/>
    <w:rsid w:val="00F20B0B"/>
    <w:rsid w:val="00F20FDE"/>
    <w:rsid w:val="00F20FDF"/>
    <w:rsid w:val="00F21054"/>
    <w:rsid w:val="00F2124F"/>
    <w:rsid w:val="00F212C0"/>
    <w:rsid w:val="00F2179A"/>
    <w:rsid w:val="00F2197A"/>
    <w:rsid w:val="00F21AC7"/>
    <w:rsid w:val="00F21CE7"/>
    <w:rsid w:val="00F21DCB"/>
    <w:rsid w:val="00F21E89"/>
    <w:rsid w:val="00F22298"/>
    <w:rsid w:val="00F22C56"/>
    <w:rsid w:val="00F2318F"/>
    <w:rsid w:val="00F231D3"/>
    <w:rsid w:val="00F2327A"/>
    <w:rsid w:val="00F237F7"/>
    <w:rsid w:val="00F239CD"/>
    <w:rsid w:val="00F23C2D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3D7"/>
    <w:rsid w:val="00F276FB"/>
    <w:rsid w:val="00F2798C"/>
    <w:rsid w:val="00F27E39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52A6"/>
    <w:rsid w:val="00F358FC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6F67"/>
    <w:rsid w:val="00F370DE"/>
    <w:rsid w:val="00F3722F"/>
    <w:rsid w:val="00F376D9"/>
    <w:rsid w:val="00F377FE"/>
    <w:rsid w:val="00F378CA"/>
    <w:rsid w:val="00F37904"/>
    <w:rsid w:val="00F379FD"/>
    <w:rsid w:val="00F37D61"/>
    <w:rsid w:val="00F40211"/>
    <w:rsid w:val="00F404A1"/>
    <w:rsid w:val="00F406D0"/>
    <w:rsid w:val="00F40891"/>
    <w:rsid w:val="00F40ACE"/>
    <w:rsid w:val="00F41052"/>
    <w:rsid w:val="00F4154F"/>
    <w:rsid w:val="00F41CA4"/>
    <w:rsid w:val="00F42F7F"/>
    <w:rsid w:val="00F430B7"/>
    <w:rsid w:val="00F430EB"/>
    <w:rsid w:val="00F4323B"/>
    <w:rsid w:val="00F43669"/>
    <w:rsid w:val="00F43714"/>
    <w:rsid w:val="00F43D5B"/>
    <w:rsid w:val="00F43EB3"/>
    <w:rsid w:val="00F44077"/>
    <w:rsid w:val="00F440D9"/>
    <w:rsid w:val="00F44382"/>
    <w:rsid w:val="00F449C6"/>
    <w:rsid w:val="00F45013"/>
    <w:rsid w:val="00F450D2"/>
    <w:rsid w:val="00F45441"/>
    <w:rsid w:val="00F454EF"/>
    <w:rsid w:val="00F456C3"/>
    <w:rsid w:val="00F459F1"/>
    <w:rsid w:val="00F45ABB"/>
    <w:rsid w:val="00F45B53"/>
    <w:rsid w:val="00F45D11"/>
    <w:rsid w:val="00F45E3D"/>
    <w:rsid w:val="00F4610D"/>
    <w:rsid w:val="00F4647B"/>
    <w:rsid w:val="00F465B5"/>
    <w:rsid w:val="00F46896"/>
    <w:rsid w:val="00F468A9"/>
    <w:rsid w:val="00F46C5B"/>
    <w:rsid w:val="00F46D33"/>
    <w:rsid w:val="00F46FFE"/>
    <w:rsid w:val="00F4700D"/>
    <w:rsid w:val="00F472E7"/>
    <w:rsid w:val="00F4751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1012"/>
    <w:rsid w:val="00F512FD"/>
    <w:rsid w:val="00F5178C"/>
    <w:rsid w:val="00F517A9"/>
    <w:rsid w:val="00F51868"/>
    <w:rsid w:val="00F51A50"/>
    <w:rsid w:val="00F51AD7"/>
    <w:rsid w:val="00F52464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CC1"/>
    <w:rsid w:val="00F53D5E"/>
    <w:rsid w:val="00F546DE"/>
    <w:rsid w:val="00F5470F"/>
    <w:rsid w:val="00F5480E"/>
    <w:rsid w:val="00F54B85"/>
    <w:rsid w:val="00F55516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11"/>
    <w:rsid w:val="00F57487"/>
    <w:rsid w:val="00F57584"/>
    <w:rsid w:val="00F57627"/>
    <w:rsid w:val="00F5772E"/>
    <w:rsid w:val="00F57FED"/>
    <w:rsid w:val="00F600C6"/>
    <w:rsid w:val="00F603B2"/>
    <w:rsid w:val="00F6061F"/>
    <w:rsid w:val="00F60634"/>
    <w:rsid w:val="00F609DA"/>
    <w:rsid w:val="00F60A51"/>
    <w:rsid w:val="00F60A86"/>
    <w:rsid w:val="00F60D68"/>
    <w:rsid w:val="00F610BD"/>
    <w:rsid w:val="00F61BE5"/>
    <w:rsid w:val="00F62092"/>
    <w:rsid w:val="00F621DF"/>
    <w:rsid w:val="00F623BE"/>
    <w:rsid w:val="00F6242C"/>
    <w:rsid w:val="00F625FD"/>
    <w:rsid w:val="00F62A4E"/>
    <w:rsid w:val="00F6304A"/>
    <w:rsid w:val="00F633BF"/>
    <w:rsid w:val="00F63E2A"/>
    <w:rsid w:val="00F641BC"/>
    <w:rsid w:val="00F646DD"/>
    <w:rsid w:val="00F6475A"/>
    <w:rsid w:val="00F64B89"/>
    <w:rsid w:val="00F64CD9"/>
    <w:rsid w:val="00F64D5A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72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3405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2B7"/>
    <w:rsid w:val="00F763EE"/>
    <w:rsid w:val="00F766A9"/>
    <w:rsid w:val="00F76DB2"/>
    <w:rsid w:val="00F774FE"/>
    <w:rsid w:val="00F7766C"/>
    <w:rsid w:val="00F7768F"/>
    <w:rsid w:val="00F77D5D"/>
    <w:rsid w:val="00F77DD5"/>
    <w:rsid w:val="00F80170"/>
    <w:rsid w:val="00F802E2"/>
    <w:rsid w:val="00F80335"/>
    <w:rsid w:val="00F8044E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51F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99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58A"/>
    <w:rsid w:val="00F866DB"/>
    <w:rsid w:val="00F86B7F"/>
    <w:rsid w:val="00F86D61"/>
    <w:rsid w:val="00F86EE4"/>
    <w:rsid w:val="00F872C2"/>
    <w:rsid w:val="00F874A8"/>
    <w:rsid w:val="00F876C2"/>
    <w:rsid w:val="00F877D9"/>
    <w:rsid w:val="00F878AE"/>
    <w:rsid w:val="00F8792E"/>
    <w:rsid w:val="00F87E6D"/>
    <w:rsid w:val="00F90322"/>
    <w:rsid w:val="00F90520"/>
    <w:rsid w:val="00F9057B"/>
    <w:rsid w:val="00F90A66"/>
    <w:rsid w:val="00F90A9D"/>
    <w:rsid w:val="00F90F71"/>
    <w:rsid w:val="00F9147A"/>
    <w:rsid w:val="00F91527"/>
    <w:rsid w:val="00F9187C"/>
    <w:rsid w:val="00F9191E"/>
    <w:rsid w:val="00F91C27"/>
    <w:rsid w:val="00F91D41"/>
    <w:rsid w:val="00F91FF3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3F9D"/>
    <w:rsid w:val="00F94197"/>
    <w:rsid w:val="00F946DE"/>
    <w:rsid w:val="00F94B2D"/>
    <w:rsid w:val="00F95116"/>
    <w:rsid w:val="00F954B4"/>
    <w:rsid w:val="00F95680"/>
    <w:rsid w:val="00F957DE"/>
    <w:rsid w:val="00F9598F"/>
    <w:rsid w:val="00F962D6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701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1DB"/>
    <w:rsid w:val="00FA12CA"/>
    <w:rsid w:val="00FA146C"/>
    <w:rsid w:val="00FA1479"/>
    <w:rsid w:val="00FA1552"/>
    <w:rsid w:val="00FA1780"/>
    <w:rsid w:val="00FA1AC9"/>
    <w:rsid w:val="00FA1C16"/>
    <w:rsid w:val="00FA1E1E"/>
    <w:rsid w:val="00FA202C"/>
    <w:rsid w:val="00FA210F"/>
    <w:rsid w:val="00FA21D0"/>
    <w:rsid w:val="00FA225F"/>
    <w:rsid w:val="00FA226A"/>
    <w:rsid w:val="00FA2326"/>
    <w:rsid w:val="00FA2377"/>
    <w:rsid w:val="00FA2427"/>
    <w:rsid w:val="00FA249D"/>
    <w:rsid w:val="00FA25A3"/>
    <w:rsid w:val="00FA2607"/>
    <w:rsid w:val="00FA2A50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5004"/>
    <w:rsid w:val="00FA50F6"/>
    <w:rsid w:val="00FA51F3"/>
    <w:rsid w:val="00FA5981"/>
    <w:rsid w:val="00FA5B4B"/>
    <w:rsid w:val="00FA5D75"/>
    <w:rsid w:val="00FA5DC1"/>
    <w:rsid w:val="00FA6063"/>
    <w:rsid w:val="00FA60B1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0D8"/>
    <w:rsid w:val="00FB1699"/>
    <w:rsid w:val="00FB1860"/>
    <w:rsid w:val="00FB1B36"/>
    <w:rsid w:val="00FB1D3A"/>
    <w:rsid w:val="00FB1DC5"/>
    <w:rsid w:val="00FB1FC8"/>
    <w:rsid w:val="00FB23EE"/>
    <w:rsid w:val="00FB2582"/>
    <w:rsid w:val="00FB2594"/>
    <w:rsid w:val="00FB26DC"/>
    <w:rsid w:val="00FB2944"/>
    <w:rsid w:val="00FB2A04"/>
    <w:rsid w:val="00FB2C47"/>
    <w:rsid w:val="00FB2D7E"/>
    <w:rsid w:val="00FB2EAE"/>
    <w:rsid w:val="00FB2F20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5020"/>
    <w:rsid w:val="00FB5252"/>
    <w:rsid w:val="00FB5445"/>
    <w:rsid w:val="00FB57C2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D1A"/>
    <w:rsid w:val="00FB7DF8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778"/>
    <w:rsid w:val="00FC3BBB"/>
    <w:rsid w:val="00FC3CA0"/>
    <w:rsid w:val="00FC4169"/>
    <w:rsid w:val="00FC430D"/>
    <w:rsid w:val="00FC449E"/>
    <w:rsid w:val="00FC454D"/>
    <w:rsid w:val="00FC4A98"/>
    <w:rsid w:val="00FC4B26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9E"/>
    <w:rsid w:val="00FD11DF"/>
    <w:rsid w:val="00FD128F"/>
    <w:rsid w:val="00FD131D"/>
    <w:rsid w:val="00FD18A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676"/>
    <w:rsid w:val="00FD3889"/>
    <w:rsid w:val="00FD3AAE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63A5"/>
    <w:rsid w:val="00FD66C2"/>
    <w:rsid w:val="00FD6AB4"/>
    <w:rsid w:val="00FD6FAE"/>
    <w:rsid w:val="00FD7229"/>
    <w:rsid w:val="00FD7248"/>
    <w:rsid w:val="00FD74EB"/>
    <w:rsid w:val="00FD78E6"/>
    <w:rsid w:val="00FD7C61"/>
    <w:rsid w:val="00FD7EE3"/>
    <w:rsid w:val="00FE051F"/>
    <w:rsid w:val="00FE098D"/>
    <w:rsid w:val="00FE0EB5"/>
    <w:rsid w:val="00FE10DB"/>
    <w:rsid w:val="00FE1240"/>
    <w:rsid w:val="00FE18E1"/>
    <w:rsid w:val="00FE19FF"/>
    <w:rsid w:val="00FE1C83"/>
    <w:rsid w:val="00FE282D"/>
    <w:rsid w:val="00FE28BB"/>
    <w:rsid w:val="00FE28EF"/>
    <w:rsid w:val="00FE30C5"/>
    <w:rsid w:val="00FE311D"/>
    <w:rsid w:val="00FE34C3"/>
    <w:rsid w:val="00FE3512"/>
    <w:rsid w:val="00FE361E"/>
    <w:rsid w:val="00FE3620"/>
    <w:rsid w:val="00FE3958"/>
    <w:rsid w:val="00FE3AAC"/>
    <w:rsid w:val="00FE3BCF"/>
    <w:rsid w:val="00FE4A89"/>
    <w:rsid w:val="00FE4C39"/>
    <w:rsid w:val="00FE4EF9"/>
    <w:rsid w:val="00FE4F74"/>
    <w:rsid w:val="00FE52EA"/>
    <w:rsid w:val="00FE57A6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1E6"/>
    <w:rsid w:val="00FF0257"/>
    <w:rsid w:val="00FF07AF"/>
    <w:rsid w:val="00FF0916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A3A"/>
    <w:rsid w:val="00FF2CBF"/>
    <w:rsid w:val="00FF3041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62"/>
    <w:rsid w:val="00FF43DD"/>
    <w:rsid w:val="00FF445B"/>
    <w:rsid w:val="00FF47BE"/>
    <w:rsid w:val="00FF4972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E41A2288-F272-4D95-B987-6D8CE32A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paragraph" w:styleId="NormalWeb">
    <w:name w:val="Normal (Web)"/>
    <w:basedOn w:val="Normal"/>
    <w:uiPriority w:val="99"/>
    <w:semiHidden/>
    <w:unhideWhenUsed/>
    <w:rsid w:val="004A21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0E70872951E6F4C8167C193FC134D35" ma:contentTypeVersion="16" ma:contentTypeDescription="สร้างเอกสารใหม่" ma:contentTypeScope="" ma:versionID="80b60792a5bcf6a0fe6ceb46ea15f145">
  <xsd:schema xmlns:xsd="http://www.w3.org/2001/XMLSchema" xmlns:xs="http://www.w3.org/2001/XMLSchema" xmlns:p="http://schemas.microsoft.com/office/2006/metadata/properties" xmlns:ns2="ea736392-0f87-4676-9d0d-efffb2a1367a" xmlns:ns3="31c642c4-57dc-41ff-a29b-efb3cbc448ab" xmlns:ns4="899b97cd-c590-4591-92e1-b337fa5b0841" targetNamespace="http://schemas.microsoft.com/office/2006/metadata/properties" ma:root="true" ma:fieldsID="c50037693a7774a75ac7c3d4400d9e15" ns2:_="" ns3:_="" ns4:_="">
    <xsd:import namespace="ea736392-0f87-4676-9d0d-efffb2a1367a"/>
    <xsd:import namespace="31c642c4-57dc-41ff-a29b-efb3cbc448ab"/>
    <xsd:import namespace="899b97cd-c590-4591-92e1-b337fa5b08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36392-0f87-4676-9d0d-efffb2a136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b83d14ac-aecf-4ecc-8168-7f4a64f2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642c4-57dc-41ff-a29b-efb3cbc448a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b97cd-c590-4591-92e1-b337fa5b084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d5db3266-3d45-4562-94c1-f08ee2d32d32}" ma:internalName="TaxCatchAll" ma:showField="CatchAllData" ma:web="899b97cd-c590-4591-92e1-b337fa5b08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736392-0f87-4676-9d0d-efffb2a1367a" xsi:nil="true"/>
    <lcf76f155ced4ddcb4097134ff3c332f xmlns="ea736392-0f87-4676-9d0d-efffb2a1367a">
      <Terms xmlns="http://schemas.microsoft.com/office/infopath/2007/PartnerControls"/>
    </lcf76f155ced4ddcb4097134ff3c332f>
    <TaxCatchAll xmlns="899b97cd-c590-4591-92e1-b337fa5b084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2362BA-0265-419A-9244-7267411BE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36392-0f87-4676-9d0d-efffb2a1367a"/>
    <ds:schemaRef ds:uri="31c642c4-57dc-41ff-a29b-efb3cbc448ab"/>
    <ds:schemaRef ds:uri="899b97cd-c590-4591-92e1-b337fa5b0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0E7618-7C39-4C64-84F5-1ED7ED0C6D68}">
  <ds:schemaRefs>
    <ds:schemaRef ds:uri="http://schemas.microsoft.com/office/2006/metadata/properties"/>
    <ds:schemaRef ds:uri="http://schemas.microsoft.com/office/infopath/2007/PartnerControls"/>
    <ds:schemaRef ds:uri="ea736392-0f87-4676-9d0d-efffb2a1367a"/>
    <ds:schemaRef ds:uri="899b97cd-c590-4591-92e1-b337fa5b0841"/>
  </ds:schemaRefs>
</ds:datastoreItem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68ABB9-18ED-4BE2-92FB-8D52ED1AF61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735</TotalTime>
  <Pages>8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9311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Nathnicha, Mitmongkolyos</cp:lastModifiedBy>
  <cp:revision>44</cp:revision>
  <cp:lastPrinted>2026-08-05T17:36:00Z</cp:lastPrinted>
  <dcterms:created xsi:type="dcterms:W3CDTF">2026-08-04T13:57:00Z</dcterms:created>
  <dcterms:modified xsi:type="dcterms:W3CDTF">2026-08-10T13:16:00Z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0x010100A0E70872951E6F4C8167C193FC134D35</vt:lpwstr>
  </property>
</Properties>
</file>