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6ACD" w14:textId="77777777" w:rsidR="00540637" w:rsidRPr="00C43252" w:rsidRDefault="00540637" w:rsidP="00B748E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spacing w:line="240" w:lineRule="auto"/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66E70CF7" w14:textId="77777777" w:rsidR="00540637" w:rsidRPr="00C43252" w:rsidRDefault="00540637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E95F68" w14:textId="77777777" w:rsidR="00586001" w:rsidRPr="00C43252" w:rsidRDefault="00586001" w:rsidP="005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C43252">
        <w:rPr>
          <w:rFonts w:ascii="Angsana New" w:hAnsi="Angsana New"/>
          <w:sz w:val="30"/>
          <w:szCs w:val="30"/>
        </w:rPr>
        <w:t>2019</w:t>
      </w:r>
      <w:r w:rsidRPr="00C43252">
        <w:rPr>
          <w:rFonts w:ascii="Angsana New" w:hAnsi="Angsana New"/>
          <w:sz w:val="30"/>
          <w:szCs w:val="30"/>
          <w:cs/>
        </w:rPr>
        <w:t>) จำกัด (มหาชน) (</w:t>
      </w:r>
      <w:r w:rsidRPr="00C43252">
        <w:rPr>
          <w:rFonts w:ascii="Angsana New" w:hAnsi="Angsana New"/>
          <w:sz w:val="30"/>
          <w:szCs w:val="30"/>
        </w:rPr>
        <w:t>“</w:t>
      </w:r>
      <w:r w:rsidRPr="00C43252">
        <w:rPr>
          <w:rFonts w:ascii="Angsana New" w:hAnsi="Angsana New"/>
          <w:sz w:val="30"/>
          <w:szCs w:val="30"/>
          <w:cs/>
        </w:rPr>
        <w:t>บริษัท”)</w:t>
      </w:r>
      <w:r w:rsidRPr="00C43252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พ</w:t>
      </w:r>
      <w:r w:rsidRPr="00C43252">
        <w:rPr>
          <w:rFonts w:ascii="Angsana New" w:hAnsi="Angsana New"/>
          <w:sz w:val="30"/>
          <w:szCs w:val="30"/>
        </w:rPr>
        <w:t>.</w:t>
      </w:r>
      <w:r w:rsidRPr="00C43252">
        <w:rPr>
          <w:rFonts w:ascii="Angsana New" w:hAnsi="Angsana New"/>
          <w:sz w:val="30"/>
          <w:szCs w:val="30"/>
          <w:cs/>
        </w:rPr>
        <w:t>ศ</w:t>
      </w:r>
      <w:r w:rsidRPr="00C43252">
        <w:rPr>
          <w:rFonts w:ascii="Angsana New" w:hAnsi="Angsana New"/>
          <w:sz w:val="30"/>
          <w:szCs w:val="30"/>
        </w:rPr>
        <w:t>.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2535</w:t>
      </w:r>
      <w:r w:rsidRPr="00C43252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Pr="00C43252">
        <w:rPr>
          <w:rFonts w:ascii="Angsana New" w:hAnsi="Angsana New"/>
          <w:sz w:val="30"/>
          <w:szCs w:val="30"/>
        </w:rPr>
        <w:t>13</w:t>
      </w:r>
      <w:r w:rsidRPr="00C43252">
        <w:rPr>
          <w:rFonts w:ascii="Angsana New" w:hAnsi="Angsana New"/>
          <w:sz w:val="30"/>
          <w:szCs w:val="30"/>
          <w:cs/>
        </w:rPr>
        <w:t xml:space="preserve"> มีนาคม </w:t>
      </w:r>
      <w:r w:rsidRPr="00C43252">
        <w:rPr>
          <w:rFonts w:ascii="Angsana New" w:hAnsi="Angsana New"/>
          <w:sz w:val="30"/>
          <w:szCs w:val="30"/>
        </w:rPr>
        <w:t xml:space="preserve">2566 </w:t>
      </w:r>
      <w:r w:rsidRPr="00C43252">
        <w:rPr>
          <w:rFonts w:ascii="Angsana New" w:hAnsi="Angsana New"/>
          <w:sz w:val="30"/>
          <w:szCs w:val="30"/>
          <w:cs/>
        </w:rPr>
        <w:t xml:space="preserve">(เลขทะเบียนนิติบุคคล </w:t>
      </w:r>
      <w:r w:rsidRPr="00C43252">
        <w:rPr>
          <w:rFonts w:ascii="Angsana New" w:hAnsi="Angsana New"/>
          <w:sz w:val="30"/>
          <w:szCs w:val="30"/>
        </w:rPr>
        <w:t xml:space="preserve">0107566000097) </w:t>
      </w:r>
      <w:r w:rsidRPr="00C43252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C43252">
        <w:rPr>
          <w:rFonts w:ascii="Angsana New" w:hAnsi="Angsana New"/>
          <w:sz w:val="30"/>
          <w:szCs w:val="30"/>
        </w:rPr>
        <w:t xml:space="preserve">6 </w:t>
      </w:r>
      <w:r w:rsidRPr="00C4325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43252">
        <w:rPr>
          <w:rFonts w:ascii="Angsana New" w:hAnsi="Angsana New"/>
          <w:sz w:val="30"/>
          <w:szCs w:val="30"/>
        </w:rPr>
        <w:t>2567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</w:p>
    <w:p w14:paraId="3BFE0667" w14:textId="77777777" w:rsidR="009534F9" w:rsidRPr="00C43252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B486D4B" w14:textId="77777777" w:rsidR="00586001" w:rsidRPr="00C43252" w:rsidRDefault="00586001" w:rsidP="005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สำนักงานใหญ่ของบริษัทตั้งอยู่เลขที่ </w:t>
      </w:r>
      <w:r w:rsidRPr="00C43252">
        <w:rPr>
          <w:rFonts w:ascii="Angsana New" w:hAnsi="Angsana New"/>
          <w:sz w:val="30"/>
          <w:szCs w:val="30"/>
        </w:rPr>
        <w:t>723</w:t>
      </w:r>
      <w:r w:rsidRPr="00C43252">
        <w:rPr>
          <w:rFonts w:ascii="Angsana New" w:hAnsi="Angsana New"/>
          <w:sz w:val="30"/>
          <w:szCs w:val="30"/>
          <w:cs/>
          <w:lang w:val="th-TH"/>
        </w:rPr>
        <w:t xml:space="preserve"> ถนนโชคชัย - เดชอุดม ตำบลนางรอง อำเภอนางรอง จังหวัดบุรีรัมย์</w:t>
      </w:r>
      <w:r w:rsidRPr="00C43252">
        <w:rPr>
          <w:rFonts w:ascii="Angsana New" w:hAnsi="Angsana New"/>
          <w:sz w:val="30"/>
          <w:szCs w:val="30"/>
        </w:rPr>
        <w:t xml:space="preserve"> </w:t>
      </w:r>
    </w:p>
    <w:p w14:paraId="4495A1D9" w14:textId="77777777" w:rsidR="009534F9" w:rsidRPr="00C43252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3B6EE63D" w14:textId="77777777" w:rsidR="00586001" w:rsidRPr="00C43252" w:rsidRDefault="00586001" w:rsidP="005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325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บริษัทดำเนินธุรกิจหลักเกี่ยวกับการเลี้ยงไก่เนื้อในประเทศไท</w:t>
      </w:r>
      <w:r w:rsidRPr="00C43252">
        <w:rPr>
          <w:rFonts w:ascii="Angsana New" w:hAnsi="Angsana New" w:hint="cs"/>
          <w:sz w:val="30"/>
          <w:szCs w:val="30"/>
          <w:cs/>
        </w:rPr>
        <w:t>ย โดย</w:t>
      </w:r>
      <w:r w:rsidRPr="00C43252">
        <w:rPr>
          <w:rFonts w:ascii="Angsana New" w:hAnsi="Angsana New"/>
          <w:sz w:val="30"/>
          <w:szCs w:val="30"/>
          <w:cs/>
        </w:rPr>
        <w:t>มีฟาร์มที่ดำเนินงานแปดแห่งดังต่อไปนี้</w:t>
      </w:r>
    </w:p>
    <w:p w14:paraId="288374EC" w14:textId="77777777" w:rsidR="009534F9" w:rsidRPr="00C43252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854"/>
        <w:gridCol w:w="280"/>
        <w:gridCol w:w="1985"/>
        <w:gridCol w:w="283"/>
        <w:gridCol w:w="5963"/>
      </w:tblGrid>
      <w:tr w:rsidR="009534F9" w:rsidRPr="00C43252" w14:paraId="297484AD" w14:textId="77777777" w:rsidTr="00861B49">
        <w:tc>
          <w:tcPr>
            <w:tcW w:w="854" w:type="dxa"/>
            <w:tcBorders>
              <w:bottom w:val="single" w:sz="4" w:space="0" w:color="auto"/>
            </w:tcBorders>
          </w:tcPr>
          <w:p w14:paraId="5629558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0" w:type="dxa"/>
          </w:tcPr>
          <w:p w14:paraId="0AC2128E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24E7926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278A7D0D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14:paraId="06EC11D3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9534F9" w:rsidRPr="00C43252" w14:paraId="4EF4DDD7" w14:textId="77777777" w:rsidTr="00861B49">
        <w:tc>
          <w:tcPr>
            <w:tcW w:w="854" w:type="dxa"/>
          </w:tcPr>
          <w:p w14:paraId="76129D16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432156B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107AE52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4EB780D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70D5A3AB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หมู่ที่ </w:t>
            </w:r>
            <w:r w:rsidRPr="00C43252">
              <w:rPr>
                <w:rFonts w:ascii="Angsana New" w:hAnsi="Angsana New"/>
                <w:sz w:val="30"/>
                <w:szCs w:val="30"/>
              </w:rPr>
              <w:t>3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9534F9" w:rsidRPr="00C43252" w14:paraId="37A8699B" w14:textId="77777777" w:rsidTr="00861B49">
        <w:tc>
          <w:tcPr>
            <w:tcW w:w="854" w:type="dxa"/>
          </w:tcPr>
          <w:p w14:paraId="22EF71BA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56EAA045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2135DA6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3BFC4FF8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5994AC72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9534F9" w:rsidRPr="00C43252" w14:paraId="6366CE31" w14:textId="77777777" w:rsidTr="00861B49">
        <w:tc>
          <w:tcPr>
            <w:tcW w:w="854" w:type="dxa"/>
          </w:tcPr>
          <w:p w14:paraId="52E8312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30B1A65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A463769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62C883A5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416F3C3D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C43252" w14:paraId="46D31B19" w14:textId="77777777" w:rsidTr="00861B49">
        <w:tc>
          <w:tcPr>
            <w:tcW w:w="854" w:type="dxa"/>
          </w:tcPr>
          <w:p w14:paraId="7A012C6D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1A1250C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BB0B908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55B7353B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708203A7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C43252" w14:paraId="21D05B6C" w14:textId="77777777" w:rsidTr="00861B49">
        <w:tc>
          <w:tcPr>
            <w:tcW w:w="854" w:type="dxa"/>
          </w:tcPr>
          <w:p w14:paraId="2BC36A9F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02DE15C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CF5453D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086DEA84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7BCA7AA7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C43252" w14:paraId="45D6267A" w14:textId="77777777" w:rsidTr="00861B49">
        <w:tc>
          <w:tcPr>
            <w:tcW w:w="854" w:type="dxa"/>
          </w:tcPr>
          <w:p w14:paraId="514FF05C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02C4E71F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6E340BD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67378081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5749D0A5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C43252" w14:paraId="40A20C56" w14:textId="77777777" w:rsidTr="00861B49">
        <w:tc>
          <w:tcPr>
            <w:tcW w:w="854" w:type="dxa"/>
          </w:tcPr>
          <w:p w14:paraId="438EFCAC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5F8030F8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3E375CE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582B4643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F335DCC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C43252" w14:paraId="56FFD042" w14:textId="77777777" w:rsidTr="00861B49">
        <w:tc>
          <w:tcPr>
            <w:tcW w:w="854" w:type="dxa"/>
          </w:tcPr>
          <w:p w14:paraId="23C0260C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1D8055EE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F6D4E72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7F675416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A11C6AE" w14:textId="77777777" w:rsidR="009534F9" w:rsidRPr="00C43252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 จังหวัดบุรีรัมย์</w:t>
            </w:r>
          </w:p>
        </w:tc>
      </w:tr>
    </w:tbl>
    <w:p w14:paraId="2EE56605" w14:textId="77777777" w:rsidR="009534F9" w:rsidRPr="00C43252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18792D4" w14:textId="77777777" w:rsidR="0033145F" w:rsidRPr="00C43252" w:rsidRDefault="0033145F" w:rsidP="0033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4325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C43252">
        <w:rPr>
          <w:rFonts w:ascii="Angsana New" w:hAnsi="Angsana New"/>
          <w:color w:val="000000"/>
          <w:sz w:val="30"/>
          <w:szCs w:val="30"/>
        </w:rPr>
        <w:t xml:space="preserve">30 </w:t>
      </w:r>
      <w:r w:rsidRPr="00C43252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C43252">
        <w:rPr>
          <w:rFonts w:ascii="Angsana New" w:hAnsi="Angsana New"/>
          <w:color w:val="000000"/>
          <w:sz w:val="30"/>
          <w:szCs w:val="30"/>
        </w:rPr>
        <w:t xml:space="preserve"> 2569 </w:t>
      </w:r>
      <w:r w:rsidRPr="00C43252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C43252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C4325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4325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C43252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C43252">
        <w:rPr>
          <w:rFonts w:ascii="Angsana New" w:hAnsi="Angsana New"/>
          <w:color w:val="000000"/>
          <w:sz w:val="30"/>
          <w:szCs w:val="30"/>
          <w:cs/>
        </w:rPr>
        <w:t>ผู้ถือหุ้นใหญ่ของบริษัทได้แก่บุคคลธรรมดาแปดท่านในครอบครัวจึงธนสมบูรณ์ซึ่งถือหุ้นรวมกันคิดเป็นสัดส่วนร้อยละ</w:t>
      </w:r>
      <w:r w:rsidRPr="00C43252">
        <w:rPr>
          <w:rFonts w:ascii="Angsana New" w:hAnsi="Angsana New"/>
          <w:color w:val="000000"/>
          <w:sz w:val="30"/>
          <w:szCs w:val="30"/>
        </w:rPr>
        <w:t xml:space="preserve"> 75.03</w:t>
      </w:r>
      <w:r w:rsidRPr="00C432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color w:val="000000"/>
          <w:sz w:val="30"/>
          <w:szCs w:val="30"/>
          <w:cs/>
        </w:rPr>
        <w:t>โดยส</w:t>
      </w:r>
      <w:r w:rsidRPr="00C43252">
        <w:rPr>
          <w:rFonts w:ascii="Angsana New" w:hAnsi="Angsana New" w:hint="cs"/>
          <w:color w:val="000000"/>
          <w:sz w:val="30"/>
          <w:szCs w:val="30"/>
          <w:cs/>
        </w:rPr>
        <w:t>อง</w:t>
      </w:r>
      <w:r w:rsidRPr="00C43252">
        <w:rPr>
          <w:rFonts w:ascii="Angsana New" w:hAnsi="Angsana New"/>
          <w:color w:val="000000"/>
          <w:sz w:val="30"/>
          <w:szCs w:val="30"/>
          <w:cs/>
        </w:rPr>
        <w:t>ท่านจากแปดท่านเป็นกรรมการของบริษัท</w:t>
      </w:r>
    </w:p>
    <w:p w14:paraId="39188DA8" w14:textId="77777777" w:rsidR="00024F31" w:rsidRDefault="00024F31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7DFF3A2C" w14:textId="77777777" w:rsidR="001800F4" w:rsidRDefault="001800F4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4367A983" w14:textId="77777777" w:rsidR="001800F4" w:rsidRDefault="001800F4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7ADEE66B" w14:textId="77777777" w:rsidR="001800F4" w:rsidRDefault="001800F4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543AA349" w14:textId="77777777" w:rsidR="001800F4" w:rsidRDefault="001800F4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689710A4" w14:textId="77777777" w:rsidR="001800F4" w:rsidRPr="004B2B1C" w:rsidRDefault="001800F4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06665DB7" w14:textId="77777777" w:rsidR="00357101" w:rsidRPr="004B2B1C" w:rsidRDefault="0035710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4B2B1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เกณฑ์การจัดทำข้อมูลทางการเงินระหว่างกาล</w:t>
      </w:r>
    </w:p>
    <w:p w14:paraId="2025EBCE" w14:textId="77777777" w:rsidR="00357101" w:rsidRPr="004B2B1C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D40BC2" w14:textId="77777777" w:rsidR="0033145F" w:rsidRPr="004B2B1C" w:rsidRDefault="0033145F" w:rsidP="0033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B2B1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Pr="004B2B1C">
        <w:rPr>
          <w:rFonts w:ascii="Angsana New" w:hAnsi="Angsana New"/>
          <w:sz w:val="30"/>
          <w:szCs w:val="30"/>
        </w:rPr>
        <w:t>34</w:t>
      </w:r>
      <w:r w:rsidRPr="004B2B1C">
        <w:rPr>
          <w:rFonts w:ascii="Angsana New" w:hAnsi="Angsana New"/>
          <w:sz w:val="30"/>
          <w:szCs w:val="30"/>
          <w:cs/>
        </w:rPr>
        <w:t xml:space="preserve"> เรื่อง “</w:t>
      </w:r>
      <w:r w:rsidRPr="004B2B1C">
        <w:rPr>
          <w:rFonts w:ascii="Angsana New" w:eastAsia="Brush Script MT" w:hAnsi="Angsana New"/>
          <w:sz w:val="30"/>
          <w:szCs w:val="30"/>
          <w:cs/>
        </w:rPr>
        <w:t>การรายงานทางการเงินระหว่างกาล</w:t>
      </w:r>
      <w:r w:rsidRPr="004B2B1C">
        <w:rPr>
          <w:rFonts w:ascii="Angsana New" w:hAnsi="Angsana New"/>
          <w:sz w:val="30"/>
          <w:szCs w:val="30"/>
          <w:cs/>
        </w:rPr>
        <w:t>” รวมถึงการตีความและแนวปฏิบัติทางการบัญชีที่ประกาศใช้โดยสภาวิชาชีพบัญชี</w:t>
      </w:r>
      <w:r w:rsidRPr="004B2B1C">
        <w:rPr>
          <w:rFonts w:ascii="Angsana New" w:hAnsi="Angsana New"/>
          <w:sz w:val="30"/>
          <w:szCs w:val="30"/>
        </w:rPr>
        <w:t xml:space="preserve"> </w:t>
      </w:r>
      <w:r w:rsidRPr="004B2B1C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06D40E16" w14:textId="77777777" w:rsidR="00253164" w:rsidRDefault="00253164" w:rsidP="0033145F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02D1818" w14:textId="77777777" w:rsidR="0033145F" w:rsidRPr="004B2B1C" w:rsidRDefault="0033145F" w:rsidP="0033145F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b w:val="0"/>
          <w:bCs w:val="0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2B1C">
        <w:rPr>
          <w:rFonts w:ascii="Angsana New" w:hAnsi="Angsana New"/>
          <w:b w:val="0"/>
          <w:bCs w:val="0"/>
          <w:sz w:val="30"/>
          <w:szCs w:val="30"/>
        </w:rPr>
        <w:t>31</w:t>
      </w:r>
      <w:r w:rsidRPr="004B2B1C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Pr="004B2B1C">
        <w:rPr>
          <w:rFonts w:ascii="Angsana New" w:hAnsi="Angsana New"/>
          <w:b w:val="0"/>
          <w:bCs w:val="0"/>
          <w:sz w:val="30"/>
          <w:szCs w:val="30"/>
        </w:rPr>
        <w:t xml:space="preserve">2568 </w:t>
      </w:r>
      <w:r w:rsidRPr="004B2B1C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2B1C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4B2B1C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4B2B1C">
        <w:rPr>
          <w:rFonts w:ascii="Angsana New" w:hAnsi="Angsana New"/>
          <w:b w:val="0"/>
          <w:bCs w:val="0"/>
          <w:sz w:val="30"/>
          <w:szCs w:val="30"/>
        </w:rPr>
        <w:t>2568</w:t>
      </w:r>
    </w:p>
    <w:p w14:paraId="2D0209BE" w14:textId="77777777" w:rsidR="0033145F" w:rsidRPr="004B2B1C" w:rsidRDefault="0033145F" w:rsidP="0033145F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23C7A44" w14:textId="77777777" w:rsidR="0033145F" w:rsidRPr="004B2B1C" w:rsidRDefault="0033145F" w:rsidP="0033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52B5E0B" w14:textId="77777777" w:rsidR="0033145F" w:rsidRPr="004B2B1C" w:rsidRDefault="0033145F" w:rsidP="0033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BC38F96" w14:textId="77777777" w:rsidR="0033145F" w:rsidRPr="004B2B1C" w:rsidRDefault="0033145F" w:rsidP="0033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B2B1C">
        <w:rPr>
          <w:rFonts w:ascii="Angsana New" w:hAnsi="Angsana New"/>
          <w:sz w:val="30"/>
          <w:szCs w:val="30"/>
        </w:rPr>
        <w:t xml:space="preserve">1 </w:t>
      </w:r>
      <w:r w:rsidRPr="004B2B1C">
        <w:rPr>
          <w:rFonts w:ascii="Angsana New" w:hAnsi="Angsana New"/>
          <w:sz w:val="30"/>
          <w:szCs w:val="30"/>
          <w:cs/>
        </w:rPr>
        <w:t xml:space="preserve">มกราคม </w:t>
      </w:r>
      <w:r w:rsidRPr="004B2B1C">
        <w:rPr>
          <w:rFonts w:ascii="Angsana New" w:hAnsi="Angsana New"/>
          <w:sz w:val="30"/>
          <w:szCs w:val="30"/>
        </w:rPr>
        <w:t>2569</w:t>
      </w:r>
      <w:r w:rsidRPr="004B2B1C">
        <w:rPr>
          <w:rFonts w:ascii="Angsana New" w:hAnsi="Angsana New"/>
          <w:sz w:val="30"/>
          <w:szCs w:val="30"/>
          <w:cs/>
        </w:rPr>
        <w:t xml:space="preserve"> บริษัทได้นำมาตรฐานการบัญชีฉบับปรับปรุง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4B2B1C">
        <w:rPr>
          <w:rFonts w:ascii="Angsana New" w:hAnsi="Angsana New"/>
          <w:sz w:val="30"/>
          <w:szCs w:val="30"/>
        </w:rPr>
        <w:t>1</w:t>
      </w:r>
      <w:r w:rsidRPr="004B2B1C">
        <w:rPr>
          <w:rFonts w:ascii="Angsana New" w:hAnsi="Angsana New"/>
          <w:sz w:val="30"/>
          <w:szCs w:val="30"/>
          <w:cs/>
        </w:rPr>
        <w:t xml:space="preserve"> มกราคม </w:t>
      </w:r>
      <w:r w:rsidRPr="004B2B1C">
        <w:rPr>
          <w:rFonts w:ascii="Angsana New" w:hAnsi="Angsana New"/>
          <w:sz w:val="30"/>
          <w:szCs w:val="30"/>
        </w:rPr>
        <w:t>2569</w:t>
      </w:r>
      <w:r w:rsidRPr="004B2B1C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</w:t>
      </w:r>
      <w:r w:rsidRPr="004B2B1C">
        <w:rPr>
          <w:rFonts w:ascii="Angsana New" w:hAnsi="Angsana New" w:hint="cs"/>
          <w:sz w:val="30"/>
          <w:szCs w:val="30"/>
          <w:cs/>
        </w:rPr>
        <w:t>บัญชี</w:t>
      </w:r>
      <w:r w:rsidRPr="004B2B1C">
        <w:rPr>
          <w:rFonts w:ascii="Angsana New" w:hAnsi="Angsana New"/>
          <w:sz w:val="30"/>
          <w:szCs w:val="30"/>
          <w:cs/>
        </w:rPr>
        <w:t>ดังกล่าวมาถือปฏิบัตินี้ไม่มีผลกระทบอย่างเป็นสาระสำคัญต่องบการเงินของบริษัท</w:t>
      </w:r>
    </w:p>
    <w:p w14:paraId="68681AD2" w14:textId="77777777" w:rsidR="00357101" w:rsidRPr="004B2B1C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D9E65E" w14:textId="77777777" w:rsidR="009D3C64" w:rsidRPr="004B2B1C" w:rsidRDefault="009D3C64" w:rsidP="009D3C64">
      <w:pPr>
        <w:pStyle w:val="NoSpacing"/>
        <w:rPr>
          <w:rFonts w:ascii="Angsana New" w:hAnsi="Angsana New"/>
          <w:i/>
          <w:iCs/>
          <w:szCs w:val="30"/>
        </w:rPr>
      </w:pPr>
      <w:r w:rsidRPr="004B2B1C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FC1D84" w:rsidRPr="004B2B1C">
        <w:rPr>
          <w:rFonts w:ascii="Angsana New" w:hAnsi="Angsana New"/>
          <w:i/>
          <w:iCs/>
          <w:szCs w:val="30"/>
          <w:cs/>
        </w:rPr>
        <w:t>มีสาระ</w:t>
      </w:r>
      <w:r w:rsidRPr="004B2B1C">
        <w:rPr>
          <w:rFonts w:ascii="Angsana New" w:hAnsi="Angsana New"/>
          <w:i/>
          <w:iCs/>
          <w:szCs w:val="30"/>
          <w:cs/>
        </w:rPr>
        <w:t>สำคัญ</w:t>
      </w:r>
    </w:p>
    <w:p w14:paraId="4E679C8F" w14:textId="77777777" w:rsidR="009D3C64" w:rsidRPr="001800F4" w:rsidRDefault="009D3C64" w:rsidP="009D3C64">
      <w:pPr>
        <w:pStyle w:val="NoSpacing"/>
        <w:rPr>
          <w:rFonts w:ascii="Angsana New" w:hAnsi="Angsana New"/>
          <w:sz w:val="16"/>
          <w:szCs w:val="16"/>
        </w:rPr>
      </w:pPr>
    </w:p>
    <w:p w14:paraId="77EDEFE4" w14:textId="77777777" w:rsidR="00441916" w:rsidRDefault="00441916" w:rsidP="00441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D5EE9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</w:t>
      </w:r>
      <w:r w:rsidRPr="008D5EE9">
        <w:rPr>
          <w:rFonts w:ascii="Angsana New" w:hAnsi="Angsana New" w:hint="cs"/>
          <w:sz w:val="30"/>
          <w:szCs w:val="30"/>
          <w:cs/>
        </w:rPr>
        <w:t>มี</w:t>
      </w:r>
      <w:r w:rsidRPr="008D5EE9">
        <w:rPr>
          <w:rFonts w:ascii="Angsana New" w:hAnsi="Angsana New"/>
          <w:sz w:val="30"/>
          <w:szCs w:val="30"/>
          <w:cs/>
        </w:rPr>
        <w:t>สาระสำคัญและวิธีการคำนวณต่างๆ ในการจัดทำข้อมูลทางการเงินระหว่างกาลสำหรับงวด</w:t>
      </w:r>
      <w:r w:rsidR="0000419D" w:rsidRPr="008D5EE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B0C95" w:rsidRPr="008D5EE9">
        <w:rPr>
          <w:rFonts w:ascii="Angsana New" w:hAnsi="Angsana New" w:hint="cs"/>
          <w:sz w:val="30"/>
          <w:szCs w:val="30"/>
          <w:cs/>
        </w:rPr>
        <w:t>หก</w:t>
      </w:r>
      <w:r w:rsidRPr="008D5EE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D5EE9">
        <w:rPr>
          <w:rFonts w:ascii="Angsana New" w:hAnsi="Angsana New"/>
          <w:sz w:val="30"/>
          <w:szCs w:val="30"/>
        </w:rPr>
        <w:t>30</w:t>
      </w:r>
      <w:r w:rsidRPr="008D5EE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D5EE9">
        <w:rPr>
          <w:rFonts w:ascii="Angsana New" w:hAnsi="Angsana New"/>
          <w:sz w:val="30"/>
          <w:szCs w:val="30"/>
          <w:cs/>
        </w:rPr>
        <w:t xml:space="preserve"> </w:t>
      </w:r>
      <w:r w:rsidRPr="008D5EE9">
        <w:rPr>
          <w:rFonts w:ascii="Angsana New" w:hAnsi="Angsana New"/>
          <w:sz w:val="30"/>
          <w:szCs w:val="30"/>
        </w:rPr>
        <w:t xml:space="preserve">2569 </w:t>
      </w:r>
      <w:r w:rsidRPr="008D5EE9">
        <w:rPr>
          <w:rFonts w:ascii="Angsana New" w:hAnsi="Angsana New"/>
          <w:sz w:val="30"/>
          <w:szCs w:val="30"/>
          <w:cs/>
        </w:rPr>
        <w:t xml:space="preserve">และ </w:t>
      </w:r>
      <w:r w:rsidRPr="008D5EE9">
        <w:rPr>
          <w:rFonts w:ascii="Angsana New" w:hAnsi="Angsana New"/>
          <w:sz w:val="30"/>
          <w:szCs w:val="30"/>
        </w:rPr>
        <w:t xml:space="preserve">2568 </w:t>
      </w:r>
      <w:r w:rsidRPr="008D5EE9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8D5EE9">
        <w:rPr>
          <w:rFonts w:ascii="Angsana New" w:hAnsi="Angsana New"/>
          <w:sz w:val="30"/>
          <w:szCs w:val="30"/>
        </w:rPr>
        <w:t xml:space="preserve">31 </w:t>
      </w:r>
      <w:r w:rsidRPr="008D5EE9">
        <w:rPr>
          <w:rFonts w:ascii="Angsana New" w:hAnsi="Angsana New"/>
          <w:sz w:val="30"/>
          <w:szCs w:val="30"/>
          <w:cs/>
        </w:rPr>
        <w:t>ธันวาคม</w:t>
      </w:r>
      <w:r w:rsidRPr="004B2B1C">
        <w:rPr>
          <w:rFonts w:ascii="Angsana New" w:hAnsi="Angsana New"/>
          <w:sz w:val="30"/>
          <w:szCs w:val="30"/>
          <w:cs/>
        </w:rPr>
        <w:t xml:space="preserve"> </w:t>
      </w:r>
      <w:r w:rsidRPr="004B2B1C">
        <w:rPr>
          <w:rFonts w:ascii="Angsana New" w:hAnsi="Angsana New"/>
          <w:sz w:val="30"/>
          <w:szCs w:val="30"/>
        </w:rPr>
        <w:t>2568</w:t>
      </w:r>
    </w:p>
    <w:p w14:paraId="7E18E4C7" w14:textId="77777777" w:rsidR="001800F4" w:rsidRPr="004B2B1C" w:rsidRDefault="001800F4" w:rsidP="00441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C0D9650" w14:textId="77777777" w:rsidR="00024F31" w:rsidRDefault="00024F31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4C43D1" w14:textId="77777777" w:rsidR="00357101" w:rsidRPr="00C43252" w:rsidRDefault="008E45D8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FC1D84" w:rsidRPr="00C43252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18D29114" w14:textId="77777777" w:rsidR="00357101" w:rsidRPr="00C43252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114722C" w14:textId="77777777" w:rsidR="00357101" w:rsidRPr="00C43252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686CEDE1" w14:textId="77777777" w:rsidR="00861B49" w:rsidRPr="00C43252" w:rsidRDefault="00861B49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5EEC028" w14:textId="77777777" w:rsidR="00357101" w:rsidRPr="00C43252" w:rsidRDefault="00560C03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>รายการบัญชีกับบุคคลและกิจการที่เกี่ยวข้องกันที่มีสาระสำคัญที่เกิดขึ้นสำหรับงวดสามเดือน</w:t>
      </w:r>
      <w:r w:rsidR="002C5703" w:rsidRPr="00C4325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C4325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C5703" w:rsidRPr="00C43252">
        <w:rPr>
          <w:rFonts w:ascii="Angsana New" w:hAnsi="Angsana New"/>
          <w:sz w:val="30"/>
          <w:szCs w:val="30"/>
        </w:rPr>
        <w:t>30</w:t>
      </w:r>
      <w:r w:rsidR="008019DE" w:rsidRPr="00C43252">
        <w:rPr>
          <w:rFonts w:ascii="Angsana New" w:hAnsi="Angsana New"/>
          <w:sz w:val="30"/>
          <w:szCs w:val="30"/>
        </w:rPr>
        <w:t xml:space="preserve"> </w:t>
      </w:r>
      <w:r w:rsidR="002C5703" w:rsidRPr="00C43252">
        <w:rPr>
          <w:rFonts w:ascii="Angsana New" w:hAnsi="Angsana New" w:hint="cs"/>
          <w:sz w:val="30"/>
          <w:szCs w:val="30"/>
          <w:cs/>
        </w:rPr>
        <w:t>มิถุนายน</w:t>
      </w:r>
      <w:r w:rsidR="008019DE" w:rsidRPr="00C43252">
        <w:rPr>
          <w:rFonts w:ascii="Angsana New" w:hAnsi="Angsana New"/>
          <w:sz w:val="30"/>
          <w:szCs w:val="30"/>
          <w:cs/>
        </w:rPr>
        <w:t xml:space="preserve"> </w:t>
      </w:r>
      <w:r w:rsidR="008019DE" w:rsidRPr="00C43252">
        <w:rPr>
          <w:rFonts w:ascii="Angsana New" w:hAnsi="Angsana New"/>
          <w:sz w:val="30"/>
          <w:szCs w:val="30"/>
        </w:rPr>
        <w:t>256</w:t>
      </w:r>
      <w:r w:rsidR="00586001" w:rsidRPr="00C43252">
        <w:rPr>
          <w:rFonts w:ascii="Angsana New" w:hAnsi="Angsana New"/>
          <w:sz w:val="30"/>
          <w:szCs w:val="30"/>
        </w:rPr>
        <w:t>9</w:t>
      </w:r>
      <w:r w:rsidR="008019DE" w:rsidRPr="00C43252">
        <w:rPr>
          <w:rFonts w:ascii="Angsana New" w:hAnsi="Angsana New"/>
          <w:sz w:val="30"/>
          <w:szCs w:val="30"/>
        </w:rPr>
        <w:t xml:space="preserve"> </w:t>
      </w:r>
      <w:r w:rsidR="008019DE" w:rsidRPr="00C43252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C43252">
        <w:rPr>
          <w:rFonts w:ascii="Angsana New" w:hAnsi="Angsana New"/>
          <w:sz w:val="30"/>
          <w:szCs w:val="30"/>
        </w:rPr>
        <w:t>256</w:t>
      </w:r>
      <w:r w:rsidR="00586001" w:rsidRPr="00C43252">
        <w:rPr>
          <w:rFonts w:ascii="Angsana New" w:hAnsi="Angsana New"/>
          <w:sz w:val="30"/>
          <w:szCs w:val="30"/>
        </w:rPr>
        <w:t>8</w:t>
      </w:r>
      <w:r w:rsidRPr="00C4325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34E9C32" w14:textId="77777777" w:rsidR="008019DE" w:rsidRPr="00C43252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401"/>
        <w:gridCol w:w="1304"/>
        <w:gridCol w:w="284"/>
        <w:gridCol w:w="1304"/>
        <w:gridCol w:w="283"/>
        <w:gridCol w:w="1304"/>
        <w:gridCol w:w="283"/>
        <w:gridCol w:w="1304"/>
      </w:tblGrid>
      <w:tr w:rsidR="002C5703" w:rsidRPr="00C43252" w14:paraId="204167CD" w14:textId="77777777" w:rsidTr="008F3E5C">
        <w:tc>
          <w:tcPr>
            <w:tcW w:w="3401" w:type="dxa"/>
          </w:tcPr>
          <w:p w14:paraId="19CADF97" w14:textId="77777777" w:rsidR="002C5703" w:rsidRPr="00C43252" w:rsidRDefault="002C5703" w:rsidP="00E3130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</w:tcPr>
          <w:p w14:paraId="16F06AE4" w14:textId="77777777" w:rsidR="002C5703" w:rsidRPr="00C43252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C5703" w:rsidRPr="00C43252" w14:paraId="479187DC" w14:textId="77777777" w:rsidTr="008F3E5C">
        <w:tc>
          <w:tcPr>
            <w:tcW w:w="3401" w:type="dxa"/>
          </w:tcPr>
          <w:p w14:paraId="0837D514" w14:textId="77777777" w:rsidR="002C5703" w:rsidRPr="00C43252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</w:tcPr>
          <w:p w14:paraId="60F61D2E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5CCA6166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</w:tcPr>
          <w:p w14:paraId="5B077147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2C5703" w:rsidRPr="00C43252" w14:paraId="5F7CF863" w14:textId="77777777" w:rsidTr="008F3E5C">
        <w:tc>
          <w:tcPr>
            <w:tcW w:w="3401" w:type="dxa"/>
          </w:tcPr>
          <w:p w14:paraId="3515DF4F" w14:textId="77777777" w:rsidR="002C5703" w:rsidRPr="00C43252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324B21E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256</w:t>
            </w:r>
            <w:r w:rsidR="00311FED" w:rsidRPr="00C432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51D1E943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CEE8A4D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256</w:t>
            </w:r>
            <w:r w:rsidR="00311FED" w:rsidRPr="00C432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63C9971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DD76C6D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256</w:t>
            </w:r>
            <w:r w:rsidR="00311FED" w:rsidRPr="00C432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676C6A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6B6D7AD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256</w:t>
            </w:r>
            <w:r w:rsidR="00311FED" w:rsidRPr="00C4325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C5703" w:rsidRPr="00C43252" w14:paraId="3C89D742" w14:textId="77777777" w:rsidTr="008F3E5C">
        <w:tc>
          <w:tcPr>
            <w:tcW w:w="3401" w:type="dxa"/>
          </w:tcPr>
          <w:p w14:paraId="5851E793" w14:textId="77777777" w:rsidR="002C5703" w:rsidRPr="00C43252" w:rsidRDefault="002C5703" w:rsidP="00E31300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92DC4A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DEE542" w14:textId="77777777" w:rsidR="002C5703" w:rsidRPr="00C43252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10DE899" w14:textId="77777777" w:rsidR="002C5703" w:rsidRPr="00C43252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A10455" w14:textId="77777777" w:rsidR="002C5703" w:rsidRPr="00C43252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530070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8B2CDB" w14:textId="77777777" w:rsidR="002C5703" w:rsidRPr="00C43252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C448AB4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ED" w:rsidRPr="00C43252" w14:paraId="6D3F0753" w14:textId="77777777" w:rsidTr="008F3E5C">
        <w:tc>
          <w:tcPr>
            <w:tcW w:w="3401" w:type="dxa"/>
          </w:tcPr>
          <w:p w14:paraId="0F13DDD7" w14:textId="77777777" w:rsidR="00311FED" w:rsidRPr="00C43252" w:rsidRDefault="00311FED" w:rsidP="00311FED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83232F0" w14:textId="77777777" w:rsidR="00311FED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4" w:type="dxa"/>
          </w:tcPr>
          <w:p w14:paraId="08D8CCA6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02FBD46" w14:textId="77777777" w:rsidR="00311FED" w:rsidRPr="00C43252" w:rsidRDefault="00311FED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</w:tcPr>
          <w:p w14:paraId="427CC60D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7C6AD3A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83" w:type="dxa"/>
          </w:tcPr>
          <w:p w14:paraId="2BF05D64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3F3B9E91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311FED" w:rsidRPr="00C43252" w14:paraId="3AC2E9C1" w14:textId="77777777" w:rsidTr="008F3E5C">
        <w:tc>
          <w:tcPr>
            <w:tcW w:w="3401" w:type="dxa"/>
          </w:tcPr>
          <w:p w14:paraId="2608F583" w14:textId="77777777" w:rsidR="00311FED" w:rsidRPr="00C43252" w:rsidRDefault="00311FED" w:rsidP="00311F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40BF6DE5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AE7B2BA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75C03673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3" w:type="dxa"/>
          </w:tcPr>
          <w:p w14:paraId="69F5D269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1695F112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14DFABC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7798C4CD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2C5703" w:rsidRPr="00C43252" w14:paraId="5785769B" w14:textId="77777777" w:rsidTr="008F3E5C">
        <w:tc>
          <w:tcPr>
            <w:tcW w:w="3401" w:type="dxa"/>
          </w:tcPr>
          <w:p w14:paraId="628E5F90" w14:textId="77777777" w:rsidR="002C5703" w:rsidRPr="00C43252" w:rsidRDefault="002C5703" w:rsidP="00406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0AF4F7F9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D9CB12" w14:textId="77777777" w:rsidR="002C5703" w:rsidRPr="00C43252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850538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A1EBD1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AE06F1D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13A298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F51931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C43252" w14:paraId="3E289BF6" w14:textId="77777777" w:rsidTr="008F3E5C">
        <w:tc>
          <w:tcPr>
            <w:tcW w:w="3401" w:type="dxa"/>
          </w:tcPr>
          <w:p w14:paraId="3624058E" w14:textId="77777777" w:rsidR="002C5703" w:rsidRPr="00C43252" w:rsidRDefault="002C5703" w:rsidP="00406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14:paraId="1EF5EBF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ADC64" w14:textId="77777777" w:rsidR="002C5703" w:rsidRPr="00C43252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D95CAD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942E4A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5DC0BAF3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D0F5F6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7C78B79A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111" w:rsidRPr="00C43252" w14:paraId="3A982B1F" w14:textId="77777777">
        <w:tc>
          <w:tcPr>
            <w:tcW w:w="3401" w:type="dxa"/>
            <w:shd w:val="clear" w:color="auto" w:fill="FFFFFF"/>
          </w:tcPr>
          <w:p w14:paraId="36F40083" w14:textId="77777777" w:rsidR="00DF3111" w:rsidRPr="00C43252" w:rsidRDefault="00DF3111" w:rsidP="00DF3111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FFFFFF"/>
          </w:tcPr>
          <w:p w14:paraId="49C47AC1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FFFFFF"/>
          </w:tcPr>
          <w:p w14:paraId="11A61DCD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FFFFFF"/>
          </w:tcPr>
          <w:p w14:paraId="2CD1F33A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0D6CC2ED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FFFFFF"/>
          </w:tcPr>
          <w:p w14:paraId="207EC32F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FFFFFF"/>
          </w:tcPr>
          <w:p w14:paraId="3A12A7AF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FFFFFF"/>
          </w:tcPr>
          <w:p w14:paraId="78B7B498" w14:textId="77777777" w:rsidR="00DF3111" w:rsidRPr="00C43252" w:rsidRDefault="00DF3111" w:rsidP="00DF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2B77" w:rsidRPr="00C43252" w14:paraId="66551F98" w14:textId="77777777" w:rsidTr="00832397">
        <w:tc>
          <w:tcPr>
            <w:tcW w:w="3401" w:type="dxa"/>
          </w:tcPr>
          <w:p w14:paraId="7ABB207F" w14:textId="77777777" w:rsidR="00442B77" w:rsidRPr="008D5EE9" w:rsidRDefault="00442B77" w:rsidP="00311FED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5E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7DA98FA" w14:textId="77777777" w:rsidR="00442B77" w:rsidRPr="008D5EE9" w:rsidRDefault="00BB0C95" w:rsidP="00684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7</w:t>
            </w:r>
            <w:r w:rsidR="00684E64" w:rsidRPr="008D5E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182B9DF1" w14:textId="77777777" w:rsidR="00442B77" w:rsidRPr="008D5EE9" w:rsidRDefault="00442B77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C56E869" w14:textId="77777777" w:rsidR="00442B77" w:rsidRPr="008D5EE9" w:rsidRDefault="00442B77" w:rsidP="00684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7</w:t>
            </w:r>
            <w:r w:rsidR="00684E64" w:rsidRPr="008D5E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0D1EF763" w14:textId="77777777" w:rsidR="00442B77" w:rsidRPr="008D5EE9" w:rsidRDefault="00442B77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8055260" w14:textId="77777777" w:rsidR="00442B77" w:rsidRPr="008D5EE9" w:rsidRDefault="00BB0C95" w:rsidP="00684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14</w:t>
            </w:r>
            <w:r w:rsidR="00684E64" w:rsidRPr="008D5E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7F361CAA" w14:textId="77777777" w:rsidR="00442B77" w:rsidRPr="008D5EE9" w:rsidRDefault="00442B77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9F6A642" w14:textId="77777777" w:rsidR="00442B77" w:rsidRPr="008D5EE9" w:rsidRDefault="00BB0C95" w:rsidP="00684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14</w:t>
            </w:r>
            <w:r w:rsidR="00684E64" w:rsidRPr="008D5E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1FED" w:rsidRPr="00C43252" w14:paraId="070F0F3D" w14:textId="77777777" w:rsidTr="008F3E5C">
        <w:tc>
          <w:tcPr>
            <w:tcW w:w="3401" w:type="dxa"/>
          </w:tcPr>
          <w:p w14:paraId="6AAA0074" w14:textId="77777777" w:rsidR="00311FED" w:rsidRPr="008D5EE9" w:rsidRDefault="00311FED" w:rsidP="00311FED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5EE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8D5EE9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Pr="008D5EE9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 w:rsidRPr="008D5EE9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  <w:r w:rsidRPr="008D5EE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16E0541C" w14:textId="77777777" w:rsidR="00311FED" w:rsidRPr="008D5EE9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9</w:t>
            </w:r>
            <w:r w:rsidR="00EA66F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37077437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340224BE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514860CB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60B6286E" w14:textId="77777777" w:rsidR="00311FED" w:rsidRPr="008D5EE9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19</w:t>
            </w:r>
            <w:r w:rsidR="00EA66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739F840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15F5857F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311FED" w:rsidRPr="00C43252" w14:paraId="7D0EA8EA" w14:textId="77777777" w:rsidTr="008F3E5C">
        <w:tc>
          <w:tcPr>
            <w:tcW w:w="3401" w:type="dxa"/>
          </w:tcPr>
          <w:p w14:paraId="67C8502E" w14:textId="77777777" w:rsidR="00311FED" w:rsidRPr="008D5EE9" w:rsidRDefault="00311FED" w:rsidP="00311FED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5EE9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AB8D752" w14:textId="77777777" w:rsidR="00311FED" w:rsidRPr="008D5EE9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14:paraId="702919C3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3CE37C9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14:paraId="493F143A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13F7D8CE" w14:textId="77777777" w:rsidR="00311FED" w:rsidRPr="008D5EE9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83" w:type="dxa"/>
          </w:tcPr>
          <w:p w14:paraId="2645013F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404DA062" w14:textId="77777777" w:rsidR="00311FED" w:rsidRPr="008D5EE9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D5E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2C5703" w:rsidRPr="00C43252" w14:paraId="5956C442" w14:textId="77777777" w:rsidTr="008F3E5C">
        <w:tc>
          <w:tcPr>
            <w:tcW w:w="3401" w:type="dxa"/>
          </w:tcPr>
          <w:p w14:paraId="367306A1" w14:textId="77777777" w:rsidR="002C5703" w:rsidRPr="00C43252" w:rsidRDefault="002C5703" w:rsidP="0040697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5D21E6F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E68143" w14:textId="77777777" w:rsidR="002C5703" w:rsidRPr="00C43252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DF9A168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B20A37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53ECE59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7F1B87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84FD2CC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C43252" w14:paraId="6D2C0321" w14:textId="77777777" w:rsidTr="008F3E5C">
        <w:tc>
          <w:tcPr>
            <w:tcW w:w="3401" w:type="dxa"/>
          </w:tcPr>
          <w:p w14:paraId="70B4043F" w14:textId="77777777" w:rsidR="002C5703" w:rsidRPr="00C43252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4513D0C9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3D7814" w14:textId="77777777" w:rsidR="002C5703" w:rsidRPr="00C43252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65344E90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2B6C61A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58DA9A7A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651BA7" w14:textId="77777777" w:rsidR="002C5703" w:rsidRPr="00C43252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22E2ADA3" w14:textId="77777777" w:rsidR="002C5703" w:rsidRPr="00C43252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ED" w:rsidRPr="00C43252" w14:paraId="2761FC01" w14:textId="77777777" w:rsidTr="008F3E5C">
        <w:tc>
          <w:tcPr>
            <w:tcW w:w="3401" w:type="dxa"/>
          </w:tcPr>
          <w:p w14:paraId="4C80FCAD" w14:textId="77777777" w:rsidR="00311FED" w:rsidRPr="00C43252" w:rsidRDefault="00311FED" w:rsidP="00311FED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4" w:type="dxa"/>
          </w:tcPr>
          <w:p w14:paraId="0B6A6413" w14:textId="77777777" w:rsidR="00311FED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2,180</w:t>
            </w:r>
          </w:p>
        </w:tc>
        <w:tc>
          <w:tcPr>
            <w:tcW w:w="284" w:type="dxa"/>
          </w:tcPr>
          <w:p w14:paraId="0B8DDD9C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C7B5FB2" w14:textId="77777777" w:rsidR="00311FED" w:rsidRPr="00C43252" w:rsidRDefault="00311FED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</w:t>
            </w:r>
            <w:r w:rsidR="00BB0C95" w:rsidRPr="00C43252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04130815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929CDFD" w14:textId="77777777" w:rsidR="00311FED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4,354</w:t>
            </w:r>
          </w:p>
        </w:tc>
        <w:tc>
          <w:tcPr>
            <w:tcW w:w="283" w:type="dxa"/>
          </w:tcPr>
          <w:p w14:paraId="03D0643E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CA23F44" w14:textId="77777777" w:rsidR="00311FED" w:rsidRPr="00C43252" w:rsidRDefault="00311FED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</w:t>
            </w:r>
            <w:r w:rsidR="00BB0C95" w:rsidRPr="00C43252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311FED" w:rsidRPr="00C43252" w14:paraId="5D1181C2" w14:textId="77777777" w:rsidTr="008F3E5C">
        <w:tc>
          <w:tcPr>
            <w:tcW w:w="3401" w:type="dxa"/>
          </w:tcPr>
          <w:p w14:paraId="750D8635" w14:textId="77777777" w:rsidR="00311FED" w:rsidRPr="00C43252" w:rsidRDefault="00311FED" w:rsidP="00311FED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2E282E9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14:paraId="66C4EE99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C024823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3" w:type="dxa"/>
          </w:tcPr>
          <w:p w14:paraId="6E963769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3D8A90A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83" w:type="dxa"/>
          </w:tcPr>
          <w:p w14:paraId="79D99BB4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C3735A3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311FED" w:rsidRPr="00C43252" w14:paraId="4570FB94" w14:textId="77777777" w:rsidTr="008F3E5C">
        <w:tc>
          <w:tcPr>
            <w:tcW w:w="3401" w:type="dxa"/>
          </w:tcPr>
          <w:p w14:paraId="03ABDDA0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361F70C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  <w:tc>
          <w:tcPr>
            <w:tcW w:w="284" w:type="dxa"/>
            <w:tcBorders>
              <w:bottom w:val="nil"/>
            </w:tcBorders>
          </w:tcPr>
          <w:p w14:paraId="104F82D8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55B5922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</w:t>
            </w:r>
            <w:r w:rsidR="00BB0C95" w:rsidRPr="00C43252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83" w:type="dxa"/>
          </w:tcPr>
          <w:p w14:paraId="2C773DD3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58BA4A3" w14:textId="77777777" w:rsidR="00311FED" w:rsidRPr="00C43252" w:rsidRDefault="00BB0C95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4,728</w:t>
            </w:r>
          </w:p>
        </w:tc>
        <w:tc>
          <w:tcPr>
            <w:tcW w:w="283" w:type="dxa"/>
          </w:tcPr>
          <w:p w14:paraId="0937EB04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13FBE36" w14:textId="77777777" w:rsidR="00311FED" w:rsidRPr="00C43252" w:rsidRDefault="00311FED" w:rsidP="0031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</w:t>
            </w:r>
            <w:r w:rsidR="00BB0C95" w:rsidRPr="00C43252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</w:tbl>
    <w:p w14:paraId="1A702E11" w14:textId="77777777" w:rsidR="008019DE" w:rsidRPr="004B2B1C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CA3F8B9" w14:textId="77777777" w:rsidR="00357101" w:rsidRPr="00C43252" w:rsidRDefault="008019DE" w:rsidP="0080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br w:type="page"/>
      </w:r>
      <w:r w:rsidR="00560C03" w:rsidRPr="00C43252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="004325F3" w:rsidRPr="00C43252">
        <w:rPr>
          <w:rFonts w:ascii="Angsana New" w:hAnsi="Angsana New"/>
          <w:sz w:val="30"/>
          <w:szCs w:val="30"/>
        </w:rPr>
        <w:t xml:space="preserve">30 </w:t>
      </w:r>
      <w:r w:rsidR="004325F3" w:rsidRPr="00C43252">
        <w:rPr>
          <w:rFonts w:ascii="Angsana New" w:hAnsi="Angsana New" w:hint="cs"/>
          <w:sz w:val="30"/>
          <w:szCs w:val="30"/>
          <w:cs/>
        </w:rPr>
        <w:t>มิถุนายน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256</w:t>
      </w:r>
      <w:r w:rsidR="00871DC2" w:rsidRPr="00C43252">
        <w:rPr>
          <w:rFonts w:ascii="Angsana New" w:hAnsi="Angsana New"/>
          <w:sz w:val="30"/>
          <w:szCs w:val="30"/>
        </w:rPr>
        <w:t>9</w:t>
      </w:r>
      <w:r w:rsidR="00560C03" w:rsidRPr="00C4325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60C03" w:rsidRPr="00C43252">
        <w:rPr>
          <w:rFonts w:ascii="Angsana New" w:hAnsi="Angsana New"/>
          <w:sz w:val="30"/>
          <w:szCs w:val="30"/>
        </w:rPr>
        <w:t>31</w:t>
      </w:r>
      <w:r w:rsidR="00560C03" w:rsidRPr="00C432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60C03" w:rsidRPr="00C43252">
        <w:rPr>
          <w:rFonts w:ascii="Angsana New" w:hAnsi="Angsana New"/>
          <w:sz w:val="30"/>
          <w:szCs w:val="30"/>
        </w:rPr>
        <w:t>256</w:t>
      </w:r>
      <w:r w:rsidR="00871DC2" w:rsidRPr="00C43252">
        <w:rPr>
          <w:rFonts w:ascii="Angsana New" w:hAnsi="Angsana New"/>
          <w:sz w:val="30"/>
          <w:szCs w:val="30"/>
        </w:rPr>
        <w:t>8</w:t>
      </w:r>
      <w:r w:rsidR="00560C03" w:rsidRPr="00C4325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89B40A" w14:textId="77777777" w:rsidR="006A6CB3" w:rsidRPr="00C43252" w:rsidRDefault="006A6CB3" w:rsidP="006A6CB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10"/>
      </w:tblGrid>
      <w:tr w:rsidR="00871DC2" w:rsidRPr="00C43252" w14:paraId="7A288B2A" w14:textId="77777777" w:rsidTr="009B2CEA">
        <w:tc>
          <w:tcPr>
            <w:tcW w:w="5778" w:type="dxa"/>
          </w:tcPr>
          <w:p w14:paraId="52CCAD83" w14:textId="77777777" w:rsidR="00871DC2" w:rsidRPr="00C43252" w:rsidRDefault="00871DC2" w:rsidP="009B2CEA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  <w:tcBorders>
              <w:bottom w:val="single" w:sz="4" w:space="0" w:color="auto"/>
            </w:tcBorders>
          </w:tcPr>
          <w:p w14:paraId="1129582E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71DC2" w:rsidRPr="00C43252" w14:paraId="01AD4B21" w14:textId="77777777" w:rsidTr="009B2CEA">
        <w:tc>
          <w:tcPr>
            <w:tcW w:w="5778" w:type="dxa"/>
          </w:tcPr>
          <w:p w14:paraId="006FBBC7" w14:textId="77777777" w:rsidR="00871DC2" w:rsidRPr="00C43252" w:rsidRDefault="00871DC2" w:rsidP="009B2CEA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837BF6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376ED3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A36D84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71DC2" w:rsidRPr="00C43252" w14:paraId="7D4FAE62" w14:textId="77777777" w:rsidTr="009B2CEA">
        <w:tc>
          <w:tcPr>
            <w:tcW w:w="5778" w:type="dxa"/>
          </w:tcPr>
          <w:p w14:paraId="7027F34C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  <w:r w:rsidRPr="00C4325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-</w:t>
            </w:r>
            <w:r w:rsidRPr="00C4325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47ADA14C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6B11C6BC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4020A3E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71DC2" w:rsidRPr="00C43252" w14:paraId="5B244D56" w14:textId="77777777" w:rsidTr="009B2CEA">
        <w:tc>
          <w:tcPr>
            <w:tcW w:w="5778" w:type="dxa"/>
          </w:tcPr>
          <w:p w14:paraId="74E1D8D7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C4325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4325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</w:t>
            </w:r>
            <w:r w:rsidRPr="00C4325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7489809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  <w:tc>
          <w:tcPr>
            <w:tcW w:w="284" w:type="dxa"/>
          </w:tcPr>
          <w:p w14:paraId="56FD4259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CE72932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</w:tr>
      <w:tr w:rsidR="00871DC2" w:rsidRPr="00C43252" w14:paraId="39782489" w14:textId="77777777" w:rsidTr="009B2CEA">
        <w:tc>
          <w:tcPr>
            <w:tcW w:w="5778" w:type="dxa"/>
          </w:tcPr>
          <w:p w14:paraId="1AB7C4D8" w14:textId="77777777" w:rsidR="00871DC2" w:rsidRPr="00C43252" w:rsidRDefault="00871DC2" w:rsidP="009B2CEA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075BD4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05A80D3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0CE9F4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C2" w:rsidRPr="00C43252" w14:paraId="75BA0E95" w14:textId="77777777" w:rsidTr="009B2CEA">
        <w:tc>
          <w:tcPr>
            <w:tcW w:w="5778" w:type="dxa"/>
          </w:tcPr>
          <w:p w14:paraId="511E6F04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</w:t>
            </w: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1795BEBA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66C2A9FA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54FFD5CD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71DC2" w:rsidRPr="00C43252" w14:paraId="7FDA022D" w14:textId="77777777" w:rsidTr="009B2CEA">
        <w:tc>
          <w:tcPr>
            <w:tcW w:w="5778" w:type="dxa"/>
          </w:tcPr>
          <w:p w14:paraId="7DCE66A8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C4325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4325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72453709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14:paraId="645D45C9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4B110D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71DC2" w:rsidRPr="00C43252" w14:paraId="068A1DC4" w14:textId="77777777" w:rsidTr="009B2CEA">
        <w:tc>
          <w:tcPr>
            <w:tcW w:w="5778" w:type="dxa"/>
          </w:tcPr>
          <w:p w14:paraId="69926C1C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C4325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4325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บุคคลที่</w:t>
            </w:r>
            <w:r w:rsidRPr="00C4325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01" w:type="dxa"/>
          </w:tcPr>
          <w:p w14:paraId="314A6070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14:paraId="0D62829B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392697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</w:tr>
      <w:tr w:rsidR="00871DC2" w:rsidRPr="00C43252" w14:paraId="06DF1847" w14:textId="77777777" w:rsidTr="009B2CEA">
        <w:tc>
          <w:tcPr>
            <w:tcW w:w="5778" w:type="dxa"/>
          </w:tcPr>
          <w:p w14:paraId="7BA49070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460747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14:paraId="609232E4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3B737A8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</w:p>
        </w:tc>
      </w:tr>
      <w:tr w:rsidR="00871DC2" w:rsidRPr="00C43252" w14:paraId="73357959" w14:textId="77777777" w:rsidTr="009B2CEA">
        <w:tc>
          <w:tcPr>
            <w:tcW w:w="5778" w:type="dxa"/>
          </w:tcPr>
          <w:p w14:paraId="37B31304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BED5545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ED2996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11A29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1DC2" w:rsidRPr="00C43252" w14:paraId="29A3C17F" w14:textId="77777777" w:rsidTr="009B2CEA">
        <w:tc>
          <w:tcPr>
            <w:tcW w:w="5778" w:type="dxa"/>
          </w:tcPr>
          <w:p w14:paraId="657D3F18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0EA6DFD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C8A3677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D582582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71DC2" w:rsidRPr="00C43252" w14:paraId="5F9EDD73" w14:textId="77777777" w:rsidTr="009B2CEA">
        <w:tc>
          <w:tcPr>
            <w:tcW w:w="5778" w:type="dxa"/>
          </w:tcPr>
          <w:p w14:paraId="0A42F3BD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458D61E4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4" w:type="dxa"/>
          </w:tcPr>
          <w:p w14:paraId="5BF14590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52068811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</w:p>
        </w:tc>
      </w:tr>
      <w:tr w:rsidR="00871DC2" w:rsidRPr="00C43252" w14:paraId="3DF3DF53" w14:textId="77777777" w:rsidTr="009B2CEA">
        <w:tc>
          <w:tcPr>
            <w:tcW w:w="5778" w:type="dxa"/>
          </w:tcPr>
          <w:p w14:paraId="6CA2667B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2D42777E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284" w:type="dxa"/>
          </w:tcPr>
          <w:p w14:paraId="69EEEB85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0DCE49DA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43252">
              <w:rPr>
                <w:rFonts w:ascii="Angsana New" w:hAnsi="Angsana New"/>
                <w:sz w:val="30"/>
                <w:szCs w:val="30"/>
              </w:rPr>
              <w:t>,796</w:t>
            </w:r>
          </w:p>
        </w:tc>
      </w:tr>
      <w:tr w:rsidR="00871DC2" w:rsidRPr="00C43252" w14:paraId="5714E2AA" w14:textId="77777777" w:rsidTr="009B2CEA">
        <w:tc>
          <w:tcPr>
            <w:tcW w:w="5778" w:type="dxa"/>
          </w:tcPr>
          <w:p w14:paraId="4FCB56A8" w14:textId="77777777" w:rsidR="00871DC2" w:rsidRPr="00C43252" w:rsidRDefault="00871DC2" w:rsidP="009B2C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6C84D43" w14:textId="77777777" w:rsidR="00871DC2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84" w:type="dxa"/>
          </w:tcPr>
          <w:p w14:paraId="0D48E234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1A96B8" w14:textId="77777777" w:rsidR="00871DC2" w:rsidRPr="00C43252" w:rsidRDefault="00871DC2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</w:tr>
    </w:tbl>
    <w:p w14:paraId="57487B15" w14:textId="77777777" w:rsidR="006A6CB3" w:rsidRPr="00C43252" w:rsidRDefault="006A6CB3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2A6C0FA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2460353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FA4C15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745C608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ACAD2E3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0907DB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F7F6201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4DFAD89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4112D33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1FFBB7F" w14:textId="77777777" w:rsidR="00E341A8" w:rsidRPr="004B2B1C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C8B2ED" w14:textId="77777777" w:rsidR="00E341A8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0852C5A" w14:textId="77777777" w:rsidR="00E341A8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0035516" w14:textId="77777777" w:rsidR="00E341A8" w:rsidRPr="00400E8E" w:rsidRDefault="00E341A8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sz w:val="24"/>
          <w:szCs w:val="24"/>
        </w:rPr>
      </w:pPr>
    </w:p>
    <w:p w14:paraId="1AE3DF0C" w14:textId="77777777" w:rsidR="009E5715" w:rsidRPr="00C43252" w:rsidRDefault="001162ED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  <w:r w:rsidR="00312DC8" w:rsidRPr="00C43252">
        <w:rPr>
          <w:rFonts w:ascii="Angsana New" w:hAnsi="Angsana New"/>
          <w:b/>
          <w:bCs/>
          <w:sz w:val="30"/>
          <w:szCs w:val="30"/>
        </w:rPr>
        <w:t>-</w:t>
      </w:r>
      <w:r w:rsidRPr="00C43252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32F08FBA" w14:textId="77777777" w:rsidR="00312DC8" w:rsidRPr="00C43252" w:rsidRDefault="00312DC8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777"/>
        <w:gridCol w:w="1701"/>
        <w:gridCol w:w="284"/>
        <w:gridCol w:w="1701"/>
      </w:tblGrid>
      <w:tr w:rsidR="00E341A8" w:rsidRPr="00C43252" w14:paraId="4A7E2D72" w14:textId="77777777" w:rsidTr="009B2CEA">
        <w:tc>
          <w:tcPr>
            <w:tcW w:w="5777" w:type="dxa"/>
          </w:tcPr>
          <w:p w14:paraId="51C694FE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A4EC23B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341A8" w:rsidRPr="00C43252" w14:paraId="5F1B0118" w14:textId="77777777" w:rsidTr="009B2CEA">
        <w:tc>
          <w:tcPr>
            <w:tcW w:w="5777" w:type="dxa"/>
          </w:tcPr>
          <w:p w14:paraId="65A24A59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0B33AB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2EC9D9D9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B7328D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341A8" w:rsidRPr="00C43252" w14:paraId="59D791B9" w14:textId="77777777" w:rsidTr="009B2CEA">
        <w:tc>
          <w:tcPr>
            <w:tcW w:w="5777" w:type="dxa"/>
          </w:tcPr>
          <w:p w14:paraId="2A05E69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6AEAEB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C31397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D32FA4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1A8" w:rsidRPr="00C43252" w14:paraId="216E7A31" w14:textId="77777777" w:rsidTr="009B2CEA">
        <w:tc>
          <w:tcPr>
            <w:tcW w:w="5777" w:type="dxa"/>
          </w:tcPr>
          <w:p w14:paraId="3DFE5CD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3BAC5E" w14:textId="77777777" w:rsidR="00E341A8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11,304</w:t>
            </w:r>
          </w:p>
        </w:tc>
        <w:tc>
          <w:tcPr>
            <w:tcW w:w="284" w:type="dxa"/>
          </w:tcPr>
          <w:p w14:paraId="2650885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8A29B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18,722</w:t>
            </w:r>
          </w:p>
        </w:tc>
      </w:tr>
      <w:tr w:rsidR="00E341A8" w:rsidRPr="00C43252" w14:paraId="2F224877" w14:textId="77777777" w:rsidTr="009B2CEA">
        <w:trPr>
          <w:trHeight w:val="64"/>
        </w:trPr>
        <w:tc>
          <w:tcPr>
            <w:tcW w:w="5777" w:type="dxa"/>
          </w:tcPr>
          <w:p w14:paraId="26526C44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310249A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58EEC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CC2E8A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1A8" w:rsidRPr="00C43252" w14:paraId="15BCC76E" w14:textId="77777777" w:rsidTr="009B2CEA">
        <w:trPr>
          <w:trHeight w:val="64"/>
        </w:trPr>
        <w:tc>
          <w:tcPr>
            <w:tcW w:w="5777" w:type="dxa"/>
          </w:tcPr>
          <w:p w14:paraId="5142B906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C43252">
              <w:rPr>
                <w:rFonts w:ascii="Angsana New" w:hAnsi="Angsana New"/>
                <w:sz w:val="30"/>
                <w:szCs w:val="30"/>
              </w:rPr>
              <w:t>-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07C0F313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039D5DB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CDDDA5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1A8" w:rsidRPr="00C43252" w14:paraId="6D6EBDF9" w14:textId="77777777" w:rsidTr="009B2CEA">
        <w:trPr>
          <w:trHeight w:val="64"/>
        </w:trPr>
        <w:tc>
          <w:tcPr>
            <w:tcW w:w="5777" w:type="dxa"/>
          </w:tcPr>
          <w:p w14:paraId="063B7B31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32F1AB11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2,819</w:t>
            </w:r>
          </w:p>
        </w:tc>
        <w:tc>
          <w:tcPr>
            <w:tcW w:w="284" w:type="dxa"/>
          </w:tcPr>
          <w:p w14:paraId="7C3C81B7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4941D1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</w:tr>
      <w:tr w:rsidR="00E341A8" w:rsidRPr="00C43252" w14:paraId="0EA6C057" w14:textId="77777777" w:rsidTr="009B2CEA">
        <w:tc>
          <w:tcPr>
            <w:tcW w:w="5777" w:type="dxa"/>
          </w:tcPr>
          <w:p w14:paraId="4C7AEB7F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รายได้ค้างรับ - โบนัสเลี้ยงไก่*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14)</w:t>
            </w:r>
          </w:p>
        </w:tc>
        <w:tc>
          <w:tcPr>
            <w:tcW w:w="1701" w:type="dxa"/>
          </w:tcPr>
          <w:p w14:paraId="22A952A9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  <w:tc>
          <w:tcPr>
            <w:tcW w:w="284" w:type="dxa"/>
          </w:tcPr>
          <w:p w14:paraId="54D4E9F8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20C15D" w14:textId="77777777" w:rsidR="00E341A8" w:rsidRPr="00C43252" w:rsidRDefault="00E341A8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</w:tr>
      <w:tr w:rsidR="00E341A8" w:rsidRPr="00C43252" w14:paraId="5BDD69F0" w14:textId="77777777" w:rsidTr="009B2CEA">
        <w:tc>
          <w:tcPr>
            <w:tcW w:w="5777" w:type="dxa"/>
          </w:tcPr>
          <w:p w14:paraId="2E2D7BE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>**</w:t>
            </w:r>
          </w:p>
        </w:tc>
        <w:tc>
          <w:tcPr>
            <w:tcW w:w="1701" w:type="dxa"/>
          </w:tcPr>
          <w:p w14:paraId="21F6625F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4" w:type="dxa"/>
          </w:tcPr>
          <w:p w14:paraId="0428A51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5311C5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E341A8" w:rsidRPr="00C43252" w14:paraId="5B831852" w14:textId="77777777" w:rsidTr="009B2CEA">
        <w:tc>
          <w:tcPr>
            <w:tcW w:w="5777" w:type="dxa"/>
          </w:tcPr>
          <w:p w14:paraId="5835FEF1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2A824CD4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63CA1C5B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AEC9DD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E341A8" w:rsidRPr="00C43252" w14:paraId="1C44AAAC" w14:textId="77777777" w:rsidTr="009B2CEA">
        <w:tc>
          <w:tcPr>
            <w:tcW w:w="5777" w:type="dxa"/>
          </w:tcPr>
          <w:p w14:paraId="4F48F75A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3D46114F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4" w:type="dxa"/>
          </w:tcPr>
          <w:p w14:paraId="4412E6D4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2E38C5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E341A8" w:rsidRPr="00C43252" w14:paraId="7C71B243" w14:textId="77777777" w:rsidTr="009B2CEA">
        <w:tc>
          <w:tcPr>
            <w:tcW w:w="5777" w:type="dxa"/>
          </w:tcPr>
          <w:p w14:paraId="11543871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06041E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5,252</w:t>
            </w:r>
          </w:p>
        </w:tc>
        <w:tc>
          <w:tcPr>
            <w:tcW w:w="284" w:type="dxa"/>
          </w:tcPr>
          <w:p w14:paraId="6CD8CE29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469DDE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</w:tr>
      <w:tr w:rsidR="00E341A8" w:rsidRPr="00C43252" w14:paraId="2CF7645B" w14:textId="77777777" w:rsidTr="009B2CEA">
        <w:tc>
          <w:tcPr>
            <w:tcW w:w="5777" w:type="dxa"/>
          </w:tcPr>
          <w:p w14:paraId="30D0B704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 w:rsidRPr="00C43252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09E5E6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(241)</w:t>
            </w:r>
          </w:p>
        </w:tc>
        <w:tc>
          <w:tcPr>
            <w:tcW w:w="284" w:type="dxa"/>
          </w:tcPr>
          <w:p w14:paraId="60C59367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B4B10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</w:tr>
      <w:tr w:rsidR="00E341A8" w:rsidRPr="00C43252" w14:paraId="2BCA402F" w14:textId="77777777" w:rsidTr="009B2CEA">
        <w:tc>
          <w:tcPr>
            <w:tcW w:w="5777" w:type="dxa"/>
          </w:tcPr>
          <w:p w14:paraId="29D1CD9A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C95EEA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43252">
              <w:rPr>
                <w:rFonts w:ascii="Angsana New" w:hAnsi="Angsana New"/>
                <w:sz w:val="30"/>
                <w:szCs w:val="30"/>
              </w:rPr>
              <w:t>,011</w:t>
            </w:r>
          </w:p>
        </w:tc>
        <w:tc>
          <w:tcPr>
            <w:tcW w:w="284" w:type="dxa"/>
          </w:tcPr>
          <w:p w14:paraId="784B2C44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EE373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3,132</w:t>
            </w:r>
          </w:p>
        </w:tc>
      </w:tr>
      <w:tr w:rsidR="00E341A8" w:rsidRPr="00C43252" w14:paraId="2A509A7E" w14:textId="77777777" w:rsidTr="009B2CEA">
        <w:tc>
          <w:tcPr>
            <w:tcW w:w="5777" w:type="dxa"/>
          </w:tcPr>
          <w:p w14:paraId="090D0BE4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48DE1E0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16,315</w:t>
            </w:r>
          </w:p>
        </w:tc>
        <w:tc>
          <w:tcPr>
            <w:tcW w:w="284" w:type="dxa"/>
          </w:tcPr>
          <w:p w14:paraId="621F231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F93207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21,854</w:t>
            </w:r>
          </w:p>
        </w:tc>
      </w:tr>
    </w:tbl>
    <w:p w14:paraId="7143AEE2" w14:textId="77777777" w:rsidR="00E341A8" w:rsidRPr="00C43252" w:rsidRDefault="00E341A8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990F82" w14:textId="77777777" w:rsidR="00E341A8" w:rsidRPr="00C43252" w:rsidRDefault="00E341A8" w:rsidP="00E34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pacing w:val="4"/>
          <w:sz w:val="30"/>
          <w:szCs w:val="30"/>
        </w:rPr>
      </w:pPr>
      <w:r w:rsidRPr="00C43252">
        <w:rPr>
          <w:rFonts w:ascii="Angsana New" w:hAnsi="Angsana New"/>
          <w:spacing w:val="4"/>
          <w:sz w:val="30"/>
          <w:szCs w:val="30"/>
          <w:cs/>
        </w:rPr>
        <w:t>* บริษัท</w:t>
      </w:r>
      <w:r w:rsidRPr="00C43252">
        <w:rPr>
          <w:rFonts w:ascii="Angsana New" w:hAnsi="Angsana New" w:hint="cs"/>
          <w:spacing w:val="4"/>
          <w:sz w:val="30"/>
          <w:szCs w:val="30"/>
          <w:cs/>
        </w:rPr>
        <w:t>คาดว่า</w:t>
      </w:r>
      <w:r w:rsidRPr="00C43252">
        <w:rPr>
          <w:rFonts w:ascii="Angsana New" w:hAnsi="Angsana New"/>
          <w:spacing w:val="4"/>
          <w:sz w:val="30"/>
          <w:szCs w:val="30"/>
          <w:cs/>
        </w:rPr>
        <w:t>จะได้รับชำระโบนัสเลี้ยงไก่จากบริษัทคู่สัญญาแห่งหนึ่งใน</w:t>
      </w:r>
      <w:r w:rsidRPr="00C43252">
        <w:rPr>
          <w:rFonts w:ascii="Angsana New" w:hAnsi="Angsana New" w:hint="cs"/>
          <w:spacing w:val="4"/>
          <w:sz w:val="30"/>
          <w:szCs w:val="30"/>
          <w:cs/>
        </w:rPr>
        <w:t>ช่วงระหว่างเดือนธันวาคม</w:t>
      </w:r>
      <w:r w:rsidRPr="00C4325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pacing w:val="4"/>
          <w:sz w:val="30"/>
          <w:szCs w:val="30"/>
        </w:rPr>
        <w:t>2569</w:t>
      </w:r>
      <w:r w:rsidRPr="00C43252">
        <w:rPr>
          <w:rFonts w:ascii="Angsana New" w:hAnsi="Angsana New" w:hint="cs"/>
          <w:spacing w:val="4"/>
          <w:sz w:val="30"/>
          <w:szCs w:val="30"/>
          <w:cs/>
        </w:rPr>
        <w:t xml:space="preserve"> ถึงเดือนเมษายน </w:t>
      </w:r>
      <w:r w:rsidRPr="00C43252">
        <w:rPr>
          <w:rFonts w:ascii="Angsana New" w:hAnsi="Angsana New"/>
          <w:spacing w:val="4"/>
          <w:sz w:val="30"/>
          <w:szCs w:val="30"/>
        </w:rPr>
        <w:t>2570</w:t>
      </w:r>
    </w:p>
    <w:p w14:paraId="26F4CE5D" w14:textId="77777777" w:rsidR="001162ED" w:rsidRPr="00C43252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89D7AFD" w14:textId="77777777" w:rsid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C83EE09" w14:textId="77777777" w:rsid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C4FBCF8" w14:textId="77777777" w:rsid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A112693" w14:textId="77777777" w:rsid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F019CE2" w14:textId="77777777" w:rsid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BEC6EE1" w14:textId="77777777" w:rsid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8669357" w14:textId="77777777" w:rsidR="00E341A8" w:rsidRPr="00E341A8" w:rsidRDefault="00E341A8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olor w:val="000000"/>
          <w:sz w:val="30"/>
          <w:szCs w:val="30"/>
        </w:rPr>
      </w:pPr>
    </w:p>
    <w:p w14:paraId="122F5623" w14:textId="77777777" w:rsidR="00E341A8" w:rsidRPr="00C43252" w:rsidRDefault="00BB0C95" w:rsidP="00E34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4"/>
          <w:sz w:val="29"/>
          <w:szCs w:val="29"/>
        </w:rPr>
      </w:pPr>
      <w:r>
        <w:rPr>
          <w:rFonts w:ascii="Angsana New" w:hAnsi="Angsana New"/>
          <w:color w:val="000000"/>
          <w:spacing w:val="4"/>
          <w:sz w:val="30"/>
          <w:szCs w:val="30"/>
          <w:cs/>
        </w:rPr>
        <w:br w:type="column"/>
      </w:r>
      <w:r w:rsidR="00E341A8" w:rsidRPr="00C43252">
        <w:rPr>
          <w:rFonts w:ascii="Angsana New" w:hAnsi="Angsana New"/>
          <w:color w:val="000000"/>
          <w:spacing w:val="4"/>
          <w:sz w:val="29"/>
          <w:szCs w:val="29"/>
          <w:cs/>
        </w:rPr>
        <w:lastRenderedPageBreak/>
        <w:t xml:space="preserve">ณ วันที่ </w:t>
      </w:r>
      <w:r w:rsidR="00E341A8" w:rsidRPr="00C43252">
        <w:rPr>
          <w:rFonts w:ascii="Angsana New" w:hAnsi="Angsana New"/>
          <w:spacing w:val="4"/>
          <w:sz w:val="29"/>
          <w:szCs w:val="29"/>
        </w:rPr>
        <w:t>30</w:t>
      </w:r>
      <w:r w:rsidR="00E341A8" w:rsidRPr="00C43252">
        <w:rPr>
          <w:rFonts w:ascii="Angsana New" w:hAnsi="Angsana New"/>
          <w:spacing w:val="4"/>
          <w:sz w:val="29"/>
          <w:szCs w:val="29"/>
          <w:cs/>
        </w:rPr>
        <w:t xml:space="preserve"> </w:t>
      </w:r>
      <w:r w:rsidR="00E341A8" w:rsidRPr="00C43252">
        <w:rPr>
          <w:rFonts w:ascii="Angsana New" w:hAnsi="Angsana New" w:hint="cs"/>
          <w:spacing w:val="4"/>
          <w:sz w:val="29"/>
          <w:szCs w:val="29"/>
          <w:cs/>
        </w:rPr>
        <w:t>มิถุนายน</w:t>
      </w:r>
      <w:r w:rsidR="00E341A8" w:rsidRPr="00C43252">
        <w:rPr>
          <w:rFonts w:ascii="Angsana New" w:hAnsi="Angsana New"/>
          <w:spacing w:val="4"/>
          <w:sz w:val="29"/>
          <w:szCs w:val="29"/>
          <w:cs/>
        </w:rPr>
        <w:t xml:space="preserve"> </w:t>
      </w:r>
      <w:r w:rsidR="00E341A8" w:rsidRPr="00C43252">
        <w:rPr>
          <w:rFonts w:ascii="Angsana New" w:hAnsi="Angsana New"/>
          <w:color w:val="000000"/>
          <w:spacing w:val="4"/>
          <w:sz w:val="29"/>
          <w:szCs w:val="29"/>
        </w:rPr>
        <w:t xml:space="preserve">2569 </w:t>
      </w:r>
      <w:r w:rsidR="00E341A8" w:rsidRPr="00C43252">
        <w:rPr>
          <w:rFonts w:ascii="Angsana New" w:hAnsi="Angsana New"/>
          <w:color w:val="000000"/>
          <w:spacing w:val="4"/>
          <w:sz w:val="29"/>
          <w:szCs w:val="29"/>
          <w:cs/>
        </w:rPr>
        <w:t>และ</w:t>
      </w:r>
      <w:r w:rsidR="00E341A8" w:rsidRPr="00C43252">
        <w:rPr>
          <w:rFonts w:ascii="Angsana New" w:hAnsi="Angsana New" w:hint="cs"/>
          <w:color w:val="000000"/>
          <w:spacing w:val="4"/>
          <w:sz w:val="29"/>
          <w:szCs w:val="29"/>
          <w:cs/>
        </w:rPr>
        <w:t>วันที่</w:t>
      </w:r>
      <w:r w:rsidR="00E341A8" w:rsidRPr="00C43252">
        <w:rPr>
          <w:rFonts w:ascii="Angsana New" w:hAnsi="Angsana New"/>
          <w:color w:val="000000"/>
          <w:spacing w:val="4"/>
          <w:sz w:val="29"/>
          <w:szCs w:val="29"/>
          <w:cs/>
        </w:rPr>
        <w:t xml:space="preserve"> </w:t>
      </w:r>
      <w:r w:rsidR="00E341A8" w:rsidRPr="00C43252">
        <w:rPr>
          <w:rFonts w:ascii="Angsana New" w:hAnsi="Angsana New"/>
          <w:spacing w:val="4"/>
          <w:sz w:val="29"/>
          <w:szCs w:val="29"/>
        </w:rPr>
        <w:t>31</w:t>
      </w:r>
      <w:r w:rsidR="00E341A8" w:rsidRPr="00C43252">
        <w:rPr>
          <w:rFonts w:ascii="Angsana New" w:hAnsi="Angsana New"/>
          <w:spacing w:val="4"/>
          <w:sz w:val="29"/>
          <w:szCs w:val="29"/>
          <w:cs/>
        </w:rPr>
        <w:t xml:space="preserve"> ธันวาคม </w:t>
      </w:r>
      <w:r w:rsidR="00E341A8" w:rsidRPr="00C43252">
        <w:rPr>
          <w:rFonts w:ascii="Angsana New" w:hAnsi="Angsana New"/>
          <w:color w:val="000000"/>
          <w:spacing w:val="4"/>
          <w:sz w:val="29"/>
          <w:szCs w:val="29"/>
        </w:rPr>
        <w:t>2568</w:t>
      </w:r>
      <w:r w:rsidR="00E341A8" w:rsidRPr="00C43252">
        <w:rPr>
          <w:rFonts w:ascii="Angsana New" w:hAnsi="Angsana New"/>
          <w:color w:val="000000"/>
          <w:spacing w:val="4"/>
          <w:sz w:val="29"/>
          <w:szCs w:val="29"/>
          <w:cs/>
        </w:rPr>
        <w:t xml:space="preserve"> บริษัทมียอดลูกหนี้การค้าคงเหลือโดยแยกตามอายุหนี้ที่ค้างชำระได้ดังนี้</w:t>
      </w:r>
    </w:p>
    <w:p w14:paraId="3D0834FD" w14:textId="77777777" w:rsidR="001162ED" w:rsidRPr="00C43252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9469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783"/>
        <w:gridCol w:w="1694"/>
        <w:gridCol w:w="278"/>
        <w:gridCol w:w="1714"/>
      </w:tblGrid>
      <w:tr w:rsidR="00E341A8" w:rsidRPr="00C43252" w14:paraId="4473819C" w14:textId="77777777" w:rsidTr="009B2CEA">
        <w:tc>
          <w:tcPr>
            <w:tcW w:w="5783" w:type="dxa"/>
          </w:tcPr>
          <w:p w14:paraId="7EE59131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8000959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341A8" w:rsidRPr="00C43252" w14:paraId="48832135" w14:textId="77777777" w:rsidTr="009B2CEA">
        <w:tc>
          <w:tcPr>
            <w:tcW w:w="5783" w:type="dxa"/>
          </w:tcPr>
          <w:p w14:paraId="1E401531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1B79B246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</w:t>
            </w: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C4325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>ม</w:t>
            </w: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ิถุนายน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E341A8" w:rsidRPr="00C43252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78" w:type="dxa"/>
          </w:tcPr>
          <w:p w14:paraId="26B8E71F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1E8752E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31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E341A8" w:rsidRPr="00C43252" w14:paraId="79A2D4E6" w14:textId="77777777" w:rsidTr="009B2CEA">
        <w:tc>
          <w:tcPr>
            <w:tcW w:w="5783" w:type="dxa"/>
          </w:tcPr>
          <w:p w14:paraId="699DD32E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94" w:type="dxa"/>
          </w:tcPr>
          <w:p w14:paraId="66BB7F4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420D9789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4" w:type="dxa"/>
          </w:tcPr>
          <w:p w14:paraId="1E7B4215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41A8" w:rsidRPr="00C43252" w14:paraId="21F36900" w14:textId="77777777" w:rsidTr="009B2CEA">
        <w:tc>
          <w:tcPr>
            <w:tcW w:w="5783" w:type="dxa"/>
          </w:tcPr>
          <w:p w14:paraId="76CE8160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694" w:type="dxa"/>
          </w:tcPr>
          <w:p w14:paraId="6B462999" w14:textId="77777777" w:rsidR="00E341A8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7,715</w:t>
            </w:r>
          </w:p>
        </w:tc>
        <w:tc>
          <w:tcPr>
            <w:tcW w:w="278" w:type="dxa"/>
          </w:tcPr>
          <w:p w14:paraId="7DB6B7CF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4" w:type="dxa"/>
          </w:tcPr>
          <w:p w14:paraId="65B66952" w14:textId="77777777" w:rsidR="00E341A8" w:rsidRPr="00C43252" w:rsidRDefault="00E341A8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15</w:t>
            </w:r>
            <w:r w:rsidRPr="00C43252">
              <w:rPr>
                <w:rFonts w:ascii="Angsana New" w:hAnsi="Angsana New"/>
                <w:sz w:val="29"/>
                <w:szCs w:val="29"/>
              </w:rPr>
              <w:t>,133</w:t>
            </w:r>
          </w:p>
        </w:tc>
      </w:tr>
      <w:tr w:rsidR="00E341A8" w:rsidRPr="00C43252" w14:paraId="5FEB55A3" w14:textId="77777777" w:rsidTr="009B2CEA">
        <w:tc>
          <w:tcPr>
            <w:tcW w:w="5783" w:type="dxa"/>
          </w:tcPr>
          <w:p w14:paraId="120FE24B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เกินกำหนดชำระ </w:t>
            </w:r>
            <w:r w:rsidRPr="00C43252">
              <w:rPr>
                <w:rFonts w:ascii="Angsana New" w:hAnsi="Angsana New"/>
                <w:sz w:val="29"/>
                <w:szCs w:val="29"/>
              </w:rPr>
              <w:t xml:space="preserve">: </w:t>
            </w:r>
          </w:p>
        </w:tc>
        <w:tc>
          <w:tcPr>
            <w:tcW w:w="1694" w:type="dxa"/>
          </w:tcPr>
          <w:p w14:paraId="0669210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</w:p>
        </w:tc>
        <w:tc>
          <w:tcPr>
            <w:tcW w:w="278" w:type="dxa"/>
          </w:tcPr>
          <w:p w14:paraId="0A25C658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4" w:type="dxa"/>
          </w:tcPr>
          <w:p w14:paraId="6636D08B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</w:p>
        </w:tc>
      </w:tr>
      <w:tr w:rsidR="00E341A8" w:rsidRPr="00C43252" w14:paraId="149DFA66" w14:textId="77777777" w:rsidTr="009B2CEA">
        <w:tc>
          <w:tcPr>
            <w:tcW w:w="5783" w:type="dxa"/>
          </w:tcPr>
          <w:p w14:paraId="624132B1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C43252">
              <w:rPr>
                <w:rFonts w:ascii="Angsana New" w:hAnsi="Angsana New"/>
                <w:sz w:val="29"/>
                <w:szCs w:val="29"/>
              </w:rPr>
              <w:t>12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 เดือน ขึ้นไป</w:t>
            </w: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**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7A42A064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3,589</w:t>
            </w:r>
          </w:p>
        </w:tc>
        <w:tc>
          <w:tcPr>
            <w:tcW w:w="278" w:type="dxa"/>
          </w:tcPr>
          <w:p w14:paraId="69101257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289C70B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3,589</w:t>
            </w:r>
          </w:p>
        </w:tc>
      </w:tr>
      <w:tr w:rsidR="00E341A8" w:rsidRPr="00C43252" w14:paraId="17D43F1F" w14:textId="77777777" w:rsidTr="009B2CEA">
        <w:tc>
          <w:tcPr>
            <w:tcW w:w="5783" w:type="dxa"/>
          </w:tcPr>
          <w:p w14:paraId="0B9BD893" w14:textId="77777777" w:rsidR="00E341A8" w:rsidRPr="00C43252" w:rsidRDefault="00E341A8" w:rsidP="009B2CE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74D037BF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11,304</w:t>
            </w:r>
          </w:p>
        </w:tc>
        <w:tc>
          <w:tcPr>
            <w:tcW w:w="278" w:type="dxa"/>
          </w:tcPr>
          <w:p w14:paraId="72F78B0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1D9C7F81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18,722</w:t>
            </w:r>
          </w:p>
        </w:tc>
      </w:tr>
    </w:tbl>
    <w:p w14:paraId="44865823" w14:textId="77777777" w:rsidR="001162ED" w:rsidRPr="00C43252" w:rsidRDefault="001162ED" w:rsidP="001162E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0F00251" w14:textId="77777777" w:rsidR="00E341A8" w:rsidRPr="00C43252" w:rsidRDefault="00E341A8" w:rsidP="00E34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9"/>
          <w:szCs w:val="29"/>
        </w:rPr>
      </w:pPr>
      <w:r w:rsidRPr="00C43252">
        <w:rPr>
          <w:rFonts w:ascii="Angsana New" w:hAnsi="Angsana New"/>
          <w:sz w:val="29"/>
          <w:szCs w:val="29"/>
          <w:cs/>
        </w:rPr>
        <w:t>ระยะเวลาการให้สินเชื่อ (เครดิตเทอม) แก่ลูกค้าตามนโยบายของบริษัท</w:t>
      </w:r>
      <w:r w:rsidRPr="00C43252">
        <w:rPr>
          <w:rFonts w:ascii="Angsana New" w:hAnsi="Angsana New"/>
          <w:sz w:val="29"/>
          <w:szCs w:val="29"/>
        </w:rPr>
        <w:t xml:space="preserve"> </w:t>
      </w:r>
      <w:r w:rsidRPr="00C43252">
        <w:rPr>
          <w:rFonts w:ascii="Angsana New" w:hAnsi="Angsana New"/>
          <w:sz w:val="29"/>
          <w:szCs w:val="29"/>
          <w:cs/>
        </w:rPr>
        <w:t xml:space="preserve">คือ </w:t>
      </w:r>
      <w:r w:rsidRPr="00C43252">
        <w:rPr>
          <w:rFonts w:ascii="Angsana New" w:hAnsi="Angsana New"/>
          <w:sz w:val="29"/>
          <w:szCs w:val="29"/>
        </w:rPr>
        <w:t xml:space="preserve">15 - 30 </w:t>
      </w:r>
      <w:r w:rsidRPr="00C43252">
        <w:rPr>
          <w:rFonts w:ascii="Angsana New" w:hAnsi="Angsana New"/>
          <w:sz w:val="29"/>
          <w:szCs w:val="29"/>
          <w:cs/>
        </w:rPr>
        <w:t>วัน</w:t>
      </w:r>
    </w:p>
    <w:p w14:paraId="4295C1D4" w14:textId="77777777" w:rsidR="00E341A8" w:rsidRPr="00C43252" w:rsidRDefault="00E341A8" w:rsidP="00E34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0"/>
          <w:szCs w:val="20"/>
        </w:rPr>
      </w:pPr>
    </w:p>
    <w:p w14:paraId="0639CB25" w14:textId="77777777" w:rsidR="008F0F54" w:rsidRDefault="008F0F54" w:rsidP="008F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hint="cs"/>
          <w:sz w:val="29"/>
          <w:szCs w:val="29"/>
          <w:cs/>
        </w:rPr>
      </w:pPr>
      <w:r w:rsidRPr="00C43252">
        <w:rPr>
          <w:rFonts w:ascii="Angsana New" w:hAnsi="Angsana New"/>
          <w:sz w:val="29"/>
          <w:szCs w:val="29"/>
          <w:cs/>
        </w:rPr>
        <w:t>** เมื่อวันที่</w:t>
      </w:r>
      <w:r w:rsidRPr="00C43252">
        <w:rPr>
          <w:rFonts w:ascii="Angsana New" w:hAnsi="Angsana New"/>
          <w:sz w:val="29"/>
          <w:szCs w:val="29"/>
        </w:rPr>
        <w:t xml:space="preserve"> 9</w:t>
      </w:r>
      <w:r w:rsidRPr="00C43252">
        <w:rPr>
          <w:rFonts w:ascii="Angsana New" w:hAnsi="Angsana New"/>
          <w:sz w:val="29"/>
          <w:szCs w:val="29"/>
          <w:cs/>
        </w:rPr>
        <w:t xml:space="preserve"> ตุลาคม</w:t>
      </w:r>
      <w:r w:rsidRPr="00C43252">
        <w:rPr>
          <w:rFonts w:ascii="Angsana New" w:hAnsi="Angsana New"/>
          <w:sz w:val="29"/>
          <w:szCs w:val="29"/>
        </w:rPr>
        <w:t xml:space="preserve"> 2568</w:t>
      </w:r>
      <w:r w:rsidRPr="00C43252">
        <w:rPr>
          <w:rFonts w:ascii="Angsana New" w:hAnsi="Angsana New"/>
          <w:sz w:val="29"/>
          <w:szCs w:val="29"/>
          <w:cs/>
        </w:rPr>
        <w:t xml:space="preserve"> กรมบังคับคดียึดทรัพย์ไม่มีภาระจำนอง (ที่ดินพร้อมสิ่งปลูกสร้าง) ของลูกหนี้การค้ารายหนึ่งราคาประเมินรวม</w:t>
      </w:r>
      <w:r w:rsidRPr="00C43252">
        <w:rPr>
          <w:rFonts w:ascii="Angsana New" w:hAnsi="Angsana New"/>
          <w:sz w:val="29"/>
          <w:szCs w:val="29"/>
        </w:rPr>
        <w:t xml:space="preserve"> 4.76</w:t>
      </w:r>
      <w:r w:rsidRPr="00C43252">
        <w:rPr>
          <w:rFonts w:ascii="Angsana New" w:hAnsi="Angsana New"/>
          <w:sz w:val="29"/>
          <w:szCs w:val="29"/>
          <w:cs/>
        </w:rPr>
        <w:t xml:space="preserve"> ล้านบาท ตามหมายบังคับคดีของศาลแพ่งเพื่อขายทอดตลาด บริษัททำการกลับรายการ</w:t>
      </w:r>
      <w:r w:rsidRPr="00C43252">
        <w:rPr>
          <w:rFonts w:ascii="Angsana New" w:hAnsi="Angsana New"/>
          <w:sz w:val="29"/>
          <w:szCs w:val="29"/>
        </w:rPr>
        <w:br/>
      </w:r>
      <w:r w:rsidRPr="00C43252">
        <w:rPr>
          <w:rFonts w:ascii="Angsana New" w:hAnsi="Angsana New"/>
          <w:sz w:val="29"/>
          <w:szCs w:val="29"/>
          <w:cs/>
        </w:rPr>
        <w:t>ค่าเผื่อผลขาดทุนด้านเครดิตที่คาดว่าจะเกิดขึ้นของลูกหนี้รายดังกล่าวจำนวน</w:t>
      </w:r>
      <w:r w:rsidRPr="00C43252">
        <w:rPr>
          <w:rFonts w:ascii="Angsana New" w:hAnsi="Angsana New"/>
          <w:sz w:val="29"/>
          <w:szCs w:val="29"/>
        </w:rPr>
        <w:t xml:space="preserve"> 3.59</w:t>
      </w:r>
      <w:r w:rsidRPr="00C43252">
        <w:rPr>
          <w:rFonts w:ascii="Angsana New" w:hAnsi="Angsana New"/>
          <w:sz w:val="29"/>
          <w:szCs w:val="29"/>
          <w:cs/>
        </w:rPr>
        <w:t xml:space="preserve"> ล้านบาท</w:t>
      </w:r>
      <w:r w:rsidRPr="00C43252">
        <w:rPr>
          <w:rFonts w:ascii="Angsana New" w:hAnsi="Angsana New" w:hint="cs"/>
          <w:sz w:val="29"/>
          <w:szCs w:val="29"/>
          <w:cs/>
        </w:rPr>
        <w:t>ในปี</w:t>
      </w:r>
      <w:r w:rsidRPr="00C43252">
        <w:rPr>
          <w:rFonts w:ascii="Angsana New" w:hAnsi="Angsana New"/>
          <w:sz w:val="29"/>
          <w:szCs w:val="29"/>
        </w:rPr>
        <w:t xml:space="preserve"> 2568</w:t>
      </w:r>
      <w:r w:rsidRPr="00C43252">
        <w:rPr>
          <w:rFonts w:ascii="Angsana New" w:hAnsi="Angsana New"/>
          <w:sz w:val="29"/>
          <w:szCs w:val="29"/>
          <w:cs/>
        </w:rPr>
        <w:t xml:space="preserve"> </w:t>
      </w:r>
      <w:r w:rsidR="003E1774">
        <w:rPr>
          <w:rFonts w:ascii="Angsana New" w:hAnsi="Angsana New" w:hint="cs"/>
          <w:sz w:val="29"/>
          <w:szCs w:val="29"/>
          <w:cs/>
        </w:rPr>
        <w:t>ต่อมา</w:t>
      </w:r>
      <w:r w:rsidR="003E1774" w:rsidRPr="003E1774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3E1774">
        <w:rPr>
          <w:rFonts w:ascii="Angsana New" w:hAnsi="Angsana New"/>
          <w:sz w:val="29"/>
          <w:szCs w:val="29"/>
        </w:rPr>
        <w:t>1</w:t>
      </w:r>
      <w:r w:rsidR="003E1774" w:rsidRPr="003E1774">
        <w:rPr>
          <w:rFonts w:ascii="Angsana New" w:hAnsi="Angsana New"/>
          <w:sz w:val="29"/>
          <w:szCs w:val="29"/>
          <w:cs/>
        </w:rPr>
        <w:t xml:space="preserve"> กรกฎาคม </w:t>
      </w:r>
      <w:r w:rsidR="003E1774">
        <w:rPr>
          <w:rFonts w:ascii="Angsana New" w:hAnsi="Angsana New"/>
          <w:sz w:val="29"/>
          <w:szCs w:val="29"/>
        </w:rPr>
        <w:t>2569</w:t>
      </w:r>
      <w:r w:rsidR="003E1774" w:rsidRPr="003E1774">
        <w:rPr>
          <w:rFonts w:ascii="Angsana New" w:hAnsi="Angsana New"/>
          <w:sz w:val="29"/>
          <w:szCs w:val="29"/>
          <w:cs/>
        </w:rPr>
        <w:t xml:space="preserve"> การขายทอดตลาดของสินทรัพย์ดังกล่าวได้ดำเนินการเสร็จสิ้น โดยลูกหนี้การค้ารายดังกล่าวเป็นผู้ชนะการประมูลและเสนอราคาสูงสุดจำนวน </w:t>
      </w:r>
      <w:r w:rsidR="003E1774">
        <w:rPr>
          <w:rFonts w:ascii="Angsana New" w:hAnsi="Angsana New"/>
          <w:sz w:val="29"/>
          <w:szCs w:val="29"/>
        </w:rPr>
        <w:t xml:space="preserve">4.85 </w:t>
      </w:r>
      <w:r w:rsidR="003E1774" w:rsidRPr="003E1774">
        <w:rPr>
          <w:rFonts w:ascii="Angsana New" w:hAnsi="Angsana New"/>
          <w:sz w:val="29"/>
          <w:szCs w:val="29"/>
          <w:cs/>
        </w:rPr>
        <w:t xml:space="preserve">ล้านบาท ทั้งนี้ ตามระเบียบของกรมบังคับคดี ผู้ชนะการประมูลจะต้องชำระราคาซื้อทรัพย์สินส่วนที่เหลือภายใน </w:t>
      </w:r>
      <w:r w:rsidR="003E1774">
        <w:rPr>
          <w:rFonts w:ascii="Angsana New" w:hAnsi="Angsana New"/>
          <w:sz w:val="29"/>
          <w:szCs w:val="29"/>
        </w:rPr>
        <w:t>15</w:t>
      </w:r>
      <w:r w:rsidR="003E1774" w:rsidRPr="003E1774">
        <w:rPr>
          <w:rFonts w:ascii="Angsana New" w:hAnsi="Angsana New"/>
          <w:sz w:val="29"/>
          <w:szCs w:val="29"/>
          <w:cs/>
        </w:rPr>
        <w:t xml:space="preserve"> วัน และสามารถขอขยายเวลาการชำระเงินได้ไม่เกิน </w:t>
      </w:r>
      <w:r w:rsidR="003E1774">
        <w:rPr>
          <w:rFonts w:ascii="Angsana New" w:hAnsi="Angsana New"/>
          <w:sz w:val="29"/>
          <w:szCs w:val="29"/>
        </w:rPr>
        <w:t>3</w:t>
      </w:r>
      <w:r w:rsidR="003E1774" w:rsidRPr="003E1774">
        <w:rPr>
          <w:rFonts w:ascii="Angsana New" w:hAnsi="Angsana New"/>
          <w:sz w:val="29"/>
          <w:szCs w:val="29"/>
          <w:cs/>
        </w:rPr>
        <w:t xml:space="preserve"> เดือน นับจากวัน</w:t>
      </w:r>
      <w:r w:rsidR="00BA1049">
        <w:rPr>
          <w:rFonts w:ascii="Angsana New" w:hAnsi="Angsana New" w:hint="cs"/>
          <w:sz w:val="29"/>
          <w:szCs w:val="29"/>
          <w:cs/>
        </w:rPr>
        <w:t>ครบกำหนดชำระเดิม</w:t>
      </w:r>
    </w:p>
    <w:p w14:paraId="7232F7D8" w14:textId="77777777" w:rsidR="003E1774" w:rsidRPr="00C43252" w:rsidRDefault="003E1774" w:rsidP="008F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0"/>
          <w:szCs w:val="20"/>
        </w:rPr>
      </w:pPr>
    </w:p>
    <w:p w14:paraId="285B1C85" w14:textId="77777777" w:rsidR="00481211" w:rsidRPr="008D5EE9" w:rsidRDefault="004812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29"/>
          <w:szCs w:val="29"/>
        </w:rPr>
      </w:pPr>
      <w:r w:rsidRPr="008D5EE9">
        <w:rPr>
          <w:rFonts w:ascii="Angsana New" w:hAnsi="Angsana New"/>
          <w:b/>
          <w:bCs/>
          <w:sz w:val="29"/>
          <w:szCs w:val="29"/>
          <w:cs/>
        </w:rPr>
        <w:t>สินค้าคงเหลือ</w:t>
      </w:r>
      <w:r w:rsidR="00E341A8" w:rsidRPr="008D5EE9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="00E341A8" w:rsidRPr="008D5EE9">
        <w:rPr>
          <w:rFonts w:ascii="Angsana New" w:hAnsi="Angsana New"/>
          <w:b/>
          <w:bCs/>
          <w:sz w:val="29"/>
          <w:szCs w:val="29"/>
        </w:rPr>
        <w:t xml:space="preserve">- </w:t>
      </w:r>
      <w:r w:rsidR="00E341A8" w:rsidRPr="008D5EE9">
        <w:rPr>
          <w:rFonts w:ascii="Angsana New" w:hAnsi="Angsana New" w:hint="cs"/>
          <w:b/>
          <w:bCs/>
          <w:sz w:val="29"/>
          <w:szCs w:val="29"/>
          <w:cs/>
        </w:rPr>
        <w:t>สุทธิ</w:t>
      </w:r>
    </w:p>
    <w:p w14:paraId="4A61E851" w14:textId="77777777" w:rsidR="00C87294" w:rsidRPr="00EF5D18" w:rsidRDefault="00C87294" w:rsidP="00C87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83"/>
        <w:gridCol w:w="1701"/>
        <w:gridCol w:w="286"/>
        <w:gridCol w:w="1703"/>
      </w:tblGrid>
      <w:tr w:rsidR="00E341A8" w:rsidRPr="00C43252" w14:paraId="64B4C058" w14:textId="77777777" w:rsidTr="009B2CEA">
        <w:tc>
          <w:tcPr>
            <w:tcW w:w="5783" w:type="dxa"/>
          </w:tcPr>
          <w:p w14:paraId="291A48A3" w14:textId="77777777" w:rsidR="00E341A8" w:rsidRPr="00C43252" w:rsidRDefault="00E341A8" w:rsidP="009B2CEA">
            <w:pPr>
              <w:tabs>
                <w:tab w:val="clear" w:pos="227"/>
              </w:tabs>
              <w:ind w:left="6" w:hanging="6"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70616D8D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341A8" w:rsidRPr="00C43252" w14:paraId="197AEC44" w14:textId="77777777" w:rsidTr="009B2CEA">
        <w:tc>
          <w:tcPr>
            <w:tcW w:w="5783" w:type="dxa"/>
          </w:tcPr>
          <w:p w14:paraId="0543CF35" w14:textId="77777777" w:rsidR="00E341A8" w:rsidRPr="00C43252" w:rsidRDefault="00E341A8" w:rsidP="009B2CEA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70D290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</w:t>
            </w:r>
            <w:r w:rsidR="00EA4E4C" w:rsidRPr="00C43252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C4325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ม</w:t>
            </w:r>
            <w:r w:rsidR="00EA4E4C" w:rsidRPr="00C43252">
              <w:rPr>
                <w:rFonts w:ascii="Angsana New" w:hAnsi="Angsana New" w:hint="cs"/>
                <w:sz w:val="29"/>
                <w:szCs w:val="29"/>
                <w:cs/>
              </w:rPr>
              <w:t>ิถุนายน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C43252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86" w:type="dxa"/>
          </w:tcPr>
          <w:p w14:paraId="244A9B88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D3D733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31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E341A8" w:rsidRPr="00C43252" w14:paraId="340148FB" w14:textId="77777777" w:rsidTr="009B2CEA">
        <w:tc>
          <w:tcPr>
            <w:tcW w:w="5783" w:type="dxa"/>
          </w:tcPr>
          <w:p w14:paraId="1BC69EE8" w14:textId="77777777" w:rsidR="00E341A8" w:rsidRPr="00C43252" w:rsidRDefault="00E341A8" w:rsidP="009B2CEA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2DCAF895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6" w:type="dxa"/>
          </w:tcPr>
          <w:p w14:paraId="5EAF3ED9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3" w:type="dxa"/>
          </w:tcPr>
          <w:p w14:paraId="040AF90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41A8" w:rsidRPr="00C43252" w14:paraId="0E1A26EE" w14:textId="77777777" w:rsidTr="009B2CEA">
        <w:tc>
          <w:tcPr>
            <w:tcW w:w="5783" w:type="dxa"/>
          </w:tcPr>
          <w:p w14:paraId="3059962F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ต้นทุนในการเตรียมโรงเรือนเพื่อเลี้ยงไก่ (ก่อนลงลูกไก่)</w:t>
            </w:r>
          </w:p>
        </w:tc>
        <w:tc>
          <w:tcPr>
            <w:tcW w:w="1701" w:type="dxa"/>
          </w:tcPr>
          <w:p w14:paraId="77E34A1C" w14:textId="77777777" w:rsidR="00E341A8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2,564</w:t>
            </w:r>
          </w:p>
        </w:tc>
        <w:tc>
          <w:tcPr>
            <w:tcW w:w="286" w:type="dxa"/>
          </w:tcPr>
          <w:p w14:paraId="659F077C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</w:tcPr>
          <w:p w14:paraId="20EF0EDE" w14:textId="77777777" w:rsidR="00E341A8" w:rsidRPr="00C43252" w:rsidRDefault="00E341A8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2,934</w:t>
            </w:r>
          </w:p>
        </w:tc>
      </w:tr>
      <w:tr w:rsidR="00E341A8" w:rsidRPr="00C43252" w14:paraId="63D30AA9" w14:textId="77777777" w:rsidTr="009B2CEA">
        <w:tc>
          <w:tcPr>
            <w:tcW w:w="5783" w:type="dxa"/>
          </w:tcPr>
          <w:p w14:paraId="1C54287E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ผลิตผลพลอยได้</w:t>
            </w: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 xml:space="preserve"> (ขี้เลื่อยเปื้อนมูลไก่)</w:t>
            </w:r>
            <w:r w:rsidRPr="00C43252">
              <w:rPr>
                <w:rFonts w:ascii="Angsana New" w:hAnsi="Angsana New"/>
                <w:sz w:val="29"/>
                <w:szCs w:val="29"/>
                <w:cs/>
              </w:rPr>
              <w:t>*</w:t>
            </w:r>
          </w:p>
        </w:tc>
        <w:tc>
          <w:tcPr>
            <w:tcW w:w="1701" w:type="dxa"/>
          </w:tcPr>
          <w:p w14:paraId="63A22DCE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3,314</w:t>
            </w:r>
          </w:p>
        </w:tc>
        <w:tc>
          <w:tcPr>
            <w:tcW w:w="286" w:type="dxa"/>
          </w:tcPr>
          <w:p w14:paraId="5FC43557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</w:tcPr>
          <w:p w14:paraId="053F2DF7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5,244</w:t>
            </w:r>
          </w:p>
        </w:tc>
      </w:tr>
      <w:tr w:rsidR="00E341A8" w:rsidRPr="00C43252" w14:paraId="531F8AFE" w14:textId="77777777" w:rsidTr="009B2CEA">
        <w:tc>
          <w:tcPr>
            <w:tcW w:w="5783" w:type="dxa"/>
          </w:tcPr>
          <w:p w14:paraId="324CDC7F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</w:tcPr>
          <w:p w14:paraId="49B3CB94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1,449</w:t>
            </w:r>
          </w:p>
        </w:tc>
        <w:tc>
          <w:tcPr>
            <w:tcW w:w="286" w:type="dxa"/>
          </w:tcPr>
          <w:p w14:paraId="1195C5A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</w:tcPr>
          <w:p w14:paraId="39CB9BAA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1,403</w:t>
            </w:r>
          </w:p>
        </w:tc>
      </w:tr>
      <w:tr w:rsidR="00E341A8" w:rsidRPr="00C43252" w14:paraId="30C458E7" w14:textId="77777777" w:rsidTr="009B2CEA">
        <w:tc>
          <w:tcPr>
            <w:tcW w:w="5783" w:type="dxa"/>
          </w:tcPr>
          <w:p w14:paraId="7C2421FD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1138E072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1,245</w:t>
            </w:r>
          </w:p>
        </w:tc>
        <w:tc>
          <w:tcPr>
            <w:tcW w:w="286" w:type="dxa"/>
          </w:tcPr>
          <w:p w14:paraId="4E0740DE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</w:tcPr>
          <w:p w14:paraId="07505B1F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1,426</w:t>
            </w:r>
          </w:p>
        </w:tc>
      </w:tr>
      <w:tr w:rsidR="00E341A8" w:rsidRPr="00C43252" w14:paraId="2E065544" w14:textId="77777777" w:rsidTr="009B2CEA">
        <w:tc>
          <w:tcPr>
            <w:tcW w:w="5783" w:type="dxa"/>
          </w:tcPr>
          <w:p w14:paraId="779368EF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2DA2EA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8,572</w:t>
            </w:r>
          </w:p>
        </w:tc>
        <w:tc>
          <w:tcPr>
            <w:tcW w:w="286" w:type="dxa"/>
          </w:tcPr>
          <w:p w14:paraId="0ACFE239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42657E2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11,007</w:t>
            </w:r>
          </w:p>
        </w:tc>
      </w:tr>
      <w:tr w:rsidR="00E341A8" w:rsidRPr="00C43252" w14:paraId="734FD437" w14:textId="77777777" w:rsidTr="009B2CEA">
        <w:tc>
          <w:tcPr>
            <w:tcW w:w="5783" w:type="dxa"/>
          </w:tcPr>
          <w:p w14:paraId="4401D537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หัก ค่าเผื่อการลดลงของมูลค่าสินค้าคงเหลือ*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5D6BB6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C43252">
              <w:rPr>
                <w:rFonts w:ascii="Angsana New" w:hAnsi="Angsana New"/>
                <w:sz w:val="29"/>
                <w:szCs w:val="29"/>
              </w:rPr>
              <w:t>3,314</w:t>
            </w: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86" w:type="dxa"/>
          </w:tcPr>
          <w:p w14:paraId="3BF9D898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AF710E3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(391)</w:t>
            </w:r>
          </w:p>
        </w:tc>
      </w:tr>
      <w:tr w:rsidR="00E341A8" w:rsidRPr="00C43252" w14:paraId="0D330173" w14:textId="77777777" w:rsidTr="009B2CEA">
        <w:tc>
          <w:tcPr>
            <w:tcW w:w="5783" w:type="dxa"/>
          </w:tcPr>
          <w:p w14:paraId="588D36A5" w14:textId="77777777" w:rsidR="00E341A8" w:rsidRPr="00C43252" w:rsidRDefault="00E341A8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C762ABD" w14:textId="77777777" w:rsidR="00E341A8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C43252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  <w:r w:rsidRPr="00C43252">
              <w:rPr>
                <w:rFonts w:ascii="Angsana New" w:hAnsi="Angsana New"/>
                <w:sz w:val="29"/>
                <w:szCs w:val="29"/>
              </w:rPr>
              <w:t>,258</w:t>
            </w:r>
          </w:p>
        </w:tc>
        <w:tc>
          <w:tcPr>
            <w:tcW w:w="286" w:type="dxa"/>
          </w:tcPr>
          <w:p w14:paraId="1C52637D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1FBF692F" w14:textId="77777777" w:rsidR="00E341A8" w:rsidRPr="00C43252" w:rsidRDefault="00E341A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C43252">
              <w:rPr>
                <w:rFonts w:ascii="Angsana New" w:hAnsi="Angsana New"/>
                <w:sz w:val="29"/>
                <w:szCs w:val="29"/>
              </w:rPr>
              <w:t>10,616</w:t>
            </w:r>
          </w:p>
        </w:tc>
      </w:tr>
    </w:tbl>
    <w:p w14:paraId="78CB564A" w14:textId="77777777" w:rsidR="002E1785" w:rsidRPr="00C43252" w:rsidRDefault="009C0682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lastRenderedPageBreak/>
        <w:t>เงินฝาก</w:t>
      </w:r>
      <w:r w:rsidR="00EA4E4C" w:rsidRPr="00C43252">
        <w:rPr>
          <w:rFonts w:ascii="Angsana New" w:hAnsi="Angsana New"/>
          <w:b/>
          <w:bCs/>
          <w:sz w:val="30"/>
          <w:szCs w:val="30"/>
          <w:cs/>
        </w:rPr>
        <w:t>สถาบันการเงินที่มีภาระค้ำประกัน</w:t>
      </w:r>
    </w:p>
    <w:p w14:paraId="2BBA59F5" w14:textId="77777777" w:rsidR="00E02921" w:rsidRPr="00C43252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19D642" w14:textId="77777777" w:rsidR="00404400" w:rsidRPr="00C43252" w:rsidRDefault="00EA4E4C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3252">
        <w:rPr>
          <w:rFonts w:ascii="Angsana New" w:hAnsi="Angsana New"/>
          <w:sz w:val="30"/>
          <w:szCs w:val="30"/>
        </w:rPr>
        <w:t>30</w:t>
      </w:r>
      <w:r w:rsidRPr="00C43252">
        <w:rPr>
          <w:rFonts w:ascii="Angsana New" w:hAnsi="Angsana New"/>
          <w:sz w:val="30"/>
          <w:szCs w:val="30"/>
          <w:cs/>
        </w:rPr>
        <w:t xml:space="preserve"> ม</w:t>
      </w:r>
      <w:r w:rsidRPr="00C43252">
        <w:rPr>
          <w:rFonts w:ascii="Angsana New" w:hAnsi="Angsana New" w:hint="cs"/>
          <w:sz w:val="30"/>
          <w:szCs w:val="30"/>
          <w:cs/>
        </w:rPr>
        <w:t>ิถุนายน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2569</w:t>
      </w:r>
      <w:r w:rsidRPr="00C4325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C43252">
        <w:rPr>
          <w:rFonts w:ascii="Angsana New" w:hAnsi="Angsana New"/>
          <w:sz w:val="30"/>
          <w:szCs w:val="30"/>
        </w:rPr>
        <w:t>31</w:t>
      </w:r>
      <w:r w:rsidRPr="00C4325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43252">
        <w:rPr>
          <w:rFonts w:ascii="Angsana New" w:hAnsi="Angsana New"/>
          <w:sz w:val="30"/>
          <w:szCs w:val="30"/>
        </w:rPr>
        <w:t>2568</w:t>
      </w:r>
      <w:r w:rsidRPr="00C43252">
        <w:rPr>
          <w:rFonts w:ascii="Angsana New" w:hAnsi="Angsana New"/>
          <w:sz w:val="30"/>
          <w:szCs w:val="30"/>
          <w:cs/>
        </w:rPr>
        <w:t xml:space="preserve"> บริษัทมีเงินฝากออมทรัพย์กับธนาคารในประเทศแห่งหนึ่งเป็นจำนวนเงินประมาณ </w:t>
      </w:r>
      <w:r w:rsidRPr="00C43252">
        <w:rPr>
          <w:rFonts w:ascii="Angsana New" w:hAnsi="Angsana New"/>
          <w:sz w:val="30"/>
          <w:szCs w:val="30"/>
        </w:rPr>
        <w:t>13.0</w:t>
      </w:r>
      <w:r w:rsidRPr="00C43252">
        <w:rPr>
          <w:rFonts w:ascii="Angsana New" w:hAnsi="Angsana New"/>
          <w:sz w:val="30"/>
          <w:szCs w:val="30"/>
          <w:cs/>
        </w:rPr>
        <w:t xml:space="preserve"> ล้านบาทโดยมีอัตราดอกเบี้ยร้อยละ </w:t>
      </w:r>
      <w:r w:rsidRPr="00C43252">
        <w:rPr>
          <w:rFonts w:ascii="Angsana New" w:hAnsi="Angsana New"/>
          <w:sz w:val="30"/>
          <w:szCs w:val="30"/>
        </w:rPr>
        <w:t>0.10</w:t>
      </w:r>
      <w:r w:rsidRPr="00C43252">
        <w:rPr>
          <w:rFonts w:ascii="Angsana New" w:hAnsi="Angsana New"/>
          <w:sz w:val="30"/>
          <w:szCs w:val="30"/>
          <w:cs/>
        </w:rPr>
        <w:t xml:space="preserve"> ต่อปี และร้อยละ </w:t>
      </w:r>
      <w:r w:rsidRPr="00C43252">
        <w:rPr>
          <w:rFonts w:ascii="Angsana New" w:hAnsi="Angsana New"/>
          <w:sz w:val="30"/>
          <w:szCs w:val="30"/>
        </w:rPr>
        <w:t>0.15</w:t>
      </w:r>
      <w:r w:rsidRPr="00C43252">
        <w:rPr>
          <w:rFonts w:ascii="Angsana New" w:hAnsi="Angsana New"/>
          <w:sz w:val="30"/>
          <w:szCs w:val="30"/>
          <w:cs/>
        </w:rPr>
        <w:t xml:space="preserve"> ต่อปี ตามลำดับ ซึ่งใช้เป็นหลักประกันวงเงินสินเชื่อของบริษัท</w:t>
      </w:r>
    </w:p>
    <w:p w14:paraId="253D7C0B" w14:textId="77777777" w:rsidR="009C0682" w:rsidRPr="00C43252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CC7236" w14:textId="77777777" w:rsidR="00D07F0A" w:rsidRPr="00C43252" w:rsidRDefault="00D07F0A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C43252">
        <w:rPr>
          <w:rFonts w:ascii="Angsana New" w:hAnsi="Angsana New"/>
          <w:b/>
          <w:bCs/>
          <w:sz w:val="30"/>
          <w:szCs w:val="30"/>
        </w:rPr>
        <w:t xml:space="preserve"> </w:t>
      </w:r>
      <w:r w:rsidR="00DB25DA" w:rsidRPr="00C43252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C43252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38464EA5" w14:textId="77777777" w:rsidR="00D07F0A" w:rsidRPr="00C43252" w:rsidRDefault="00D07F0A" w:rsidP="00B12C21">
      <w:pPr>
        <w:pStyle w:val="NoSpacing"/>
        <w:rPr>
          <w:rFonts w:ascii="Angsana New" w:hAnsi="Angsana New"/>
          <w:szCs w:val="30"/>
        </w:rPr>
      </w:pPr>
    </w:p>
    <w:p w14:paraId="7C43DF4A" w14:textId="77777777" w:rsidR="00EA4E4C" w:rsidRPr="00C43252" w:rsidRDefault="00EA4E4C" w:rsidP="00EA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C43252">
        <w:rPr>
          <w:rFonts w:ascii="Angsana New" w:hAnsi="Angsana New"/>
          <w:color w:val="000000"/>
          <w:sz w:val="30"/>
          <w:szCs w:val="30"/>
          <w:cs/>
        </w:rPr>
        <w:t xml:space="preserve">รายการเคลื่อนไหวของบัญชีที่ดิน อาคารและอุปกรณ์ </w:t>
      </w:r>
      <w:r w:rsidRPr="00C43252">
        <w:rPr>
          <w:rFonts w:ascii="Angsana New" w:hAnsi="Angsana New"/>
          <w:color w:val="000000"/>
          <w:sz w:val="30"/>
          <w:szCs w:val="30"/>
        </w:rPr>
        <w:t>-</w:t>
      </w:r>
      <w:r w:rsidRPr="00C43252">
        <w:rPr>
          <w:rFonts w:ascii="Angsana New" w:hAnsi="Angsana New"/>
          <w:color w:val="000000"/>
          <w:sz w:val="30"/>
          <w:szCs w:val="30"/>
          <w:cs/>
        </w:rPr>
        <w:t xml:space="preserve"> สุทธิ</w:t>
      </w:r>
      <w:r w:rsidRPr="00C43252">
        <w:rPr>
          <w:rFonts w:ascii="Angsana New" w:hAnsi="Angsana New" w:hint="cs"/>
          <w:color w:val="000000"/>
          <w:sz w:val="30"/>
          <w:szCs w:val="30"/>
          <w:cs/>
        </w:rPr>
        <w:t>สรุปได้ดังนี้</w:t>
      </w:r>
    </w:p>
    <w:p w14:paraId="52DA016F" w14:textId="77777777" w:rsidR="00EA4E4C" w:rsidRPr="00181892" w:rsidRDefault="00EA4E4C" w:rsidP="00EA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 w:hint="cs"/>
          <w:color w:val="000000"/>
          <w:spacing w:val="-4"/>
          <w:sz w:val="16"/>
          <w:szCs w:val="16"/>
          <w:cs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82"/>
        <w:gridCol w:w="1814"/>
      </w:tblGrid>
      <w:tr w:rsidR="00EA4E4C" w:rsidRPr="00C43252" w14:paraId="006CAF1B" w14:textId="77777777" w:rsidTr="009B2CEA">
        <w:trPr>
          <w:cantSplit/>
        </w:trPr>
        <w:tc>
          <w:tcPr>
            <w:tcW w:w="7682" w:type="dxa"/>
          </w:tcPr>
          <w:p w14:paraId="1075DA5E" w14:textId="77777777" w:rsidR="00EA4E4C" w:rsidRPr="00C43252" w:rsidRDefault="00EA4E4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1446EFDD" w14:textId="77777777" w:rsidR="00EA4E4C" w:rsidRPr="00C43252" w:rsidRDefault="00EA4E4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4E4C" w:rsidRPr="006A1549" w14:paraId="70E112DA" w14:textId="77777777" w:rsidTr="009B2CEA">
        <w:trPr>
          <w:cantSplit/>
        </w:trPr>
        <w:tc>
          <w:tcPr>
            <w:tcW w:w="7682" w:type="dxa"/>
          </w:tcPr>
          <w:p w14:paraId="64864CAA" w14:textId="77777777" w:rsidR="00EA4E4C" w:rsidRPr="006A1549" w:rsidRDefault="00EA4E4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14" w:type="dxa"/>
          </w:tcPr>
          <w:p w14:paraId="0F37F5E5" w14:textId="77777777" w:rsidR="00EA4E4C" w:rsidRPr="006A1549" w:rsidRDefault="00EA4E4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A4E4C" w:rsidRPr="00C43252" w14:paraId="4B6DD35E" w14:textId="77777777" w:rsidTr="009B2CEA">
        <w:trPr>
          <w:cantSplit/>
        </w:trPr>
        <w:tc>
          <w:tcPr>
            <w:tcW w:w="7682" w:type="dxa"/>
          </w:tcPr>
          <w:p w14:paraId="059D2C09" w14:textId="77777777" w:rsidR="00EA4E4C" w:rsidRPr="00C43252" w:rsidRDefault="00EA4E4C" w:rsidP="009B2CEA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ตามบัญชี ณ วันที่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14" w:type="dxa"/>
          </w:tcPr>
          <w:p w14:paraId="79AF0C0A" w14:textId="77777777" w:rsidR="00EA4E4C" w:rsidRPr="00C43252" w:rsidRDefault="00EA4E4C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514,734</w:t>
            </w:r>
          </w:p>
        </w:tc>
      </w:tr>
      <w:tr w:rsidR="00EA4E4C" w:rsidRPr="00C43252" w14:paraId="445123A6" w14:textId="77777777" w:rsidTr="009B2CEA">
        <w:trPr>
          <w:cantSplit/>
        </w:trPr>
        <w:tc>
          <w:tcPr>
            <w:tcW w:w="7682" w:type="dxa"/>
          </w:tcPr>
          <w:p w14:paraId="4F52A12D" w14:textId="77777777" w:rsidR="00EA4E4C" w:rsidRPr="00C43252" w:rsidRDefault="00EA4E4C" w:rsidP="009B2CEA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14" w:type="dxa"/>
          </w:tcPr>
          <w:p w14:paraId="2FFE27FF" w14:textId="77777777" w:rsidR="00EA4E4C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10,164</w:t>
            </w:r>
          </w:p>
        </w:tc>
      </w:tr>
      <w:tr w:rsidR="00EA4E4C" w:rsidRPr="00C43252" w14:paraId="46FD1494" w14:textId="77777777" w:rsidTr="009B2CEA">
        <w:trPr>
          <w:cantSplit/>
        </w:trPr>
        <w:tc>
          <w:tcPr>
            <w:tcW w:w="7682" w:type="dxa"/>
          </w:tcPr>
          <w:p w14:paraId="77D1721D" w14:textId="77777777" w:rsidR="00EA4E4C" w:rsidRPr="00C43252" w:rsidRDefault="00EA4E4C" w:rsidP="009B2CEA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มูลค่า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814" w:type="dxa"/>
            <w:vAlign w:val="center"/>
          </w:tcPr>
          <w:p w14:paraId="3913C86F" w14:textId="77777777" w:rsidR="00EA4E4C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7</w:t>
            </w:r>
            <w:r w:rsidR="00D6100C" w:rsidRPr="00C43252">
              <w:rPr>
                <w:rFonts w:ascii="Angsana New" w:hAnsi="Angsana New"/>
                <w:sz w:val="30"/>
                <w:szCs w:val="30"/>
              </w:rPr>
              <w:t>0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A4E4C" w:rsidRPr="00C43252" w14:paraId="15FC9653" w14:textId="77777777" w:rsidTr="009B2CEA">
        <w:trPr>
          <w:cantSplit/>
        </w:trPr>
        <w:tc>
          <w:tcPr>
            <w:tcW w:w="7682" w:type="dxa"/>
          </w:tcPr>
          <w:p w14:paraId="760B4BD4" w14:textId="77777777" w:rsidR="00EA4E4C" w:rsidRPr="00C43252" w:rsidRDefault="00EA4E4C" w:rsidP="009B2CEA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 xml:space="preserve">โอนระหว่างงวด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1814" w:type="dxa"/>
            <w:vAlign w:val="center"/>
          </w:tcPr>
          <w:p w14:paraId="2A68EA98" w14:textId="77777777" w:rsidR="00EA4E4C" w:rsidRPr="00C43252" w:rsidRDefault="00EA4E4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0AC" w:rsidRPr="00C43252" w14:paraId="0C2FE06D" w14:textId="77777777" w:rsidTr="009B2CEA">
        <w:trPr>
          <w:cantSplit/>
        </w:trPr>
        <w:tc>
          <w:tcPr>
            <w:tcW w:w="7682" w:type="dxa"/>
          </w:tcPr>
          <w:p w14:paraId="161F9E1C" w14:textId="77777777" w:rsidR="00A730AC" w:rsidRPr="00F31555" w:rsidRDefault="00F31555" w:rsidP="00F31555">
            <w:pPr>
              <w:pStyle w:val="a1"/>
              <w:numPr>
                <w:ilvl w:val="0"/>
                <w:numId w:val="21"/>
              </w:numPr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โอนไปอสังหาริมทรัพย์เพื่อการลงทุน</w:t>
            </w:r>
          </w:p>
        </w:tc>
        <w:tc>
          <w:tcPr>
            <w:tcW w:w="1814" w:type="dxa"/>
            <w:vAlign w:val="center"/>
          </w:tcPr>
          <w:p w14:paraId="5601553D" w14:textId="77777777" w:rsidR="00A730AC" w:rsidRDefault="00F3155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(61,843)</w:t>
            </w:r>
          </w:p>
        </w:tc>
      </w:tr>
      <w:tr w:rsidR="00A730AC" w:rsidRPr="00C43252" w14:paraId="04FE8A75" w14:textId="77777777" w:rsidTr="009B2CEA">
        <w:trPr>
          <w:cantSplit/>
        </w:trPr>
        <w:tc>
          <w:tcPr>
            <w:tcW w:w="7682" w:type="dxa"/>
          </w:tcPr>
          <w:p w14:paraId="23C17237" w14:textId="77777777" w:rsidR="00A730AC" w:rsidRPr="00C43252" w:rsidRDefault="008E45D8" w:rsidP="00F31555">
            <w:pPr>
              <w:pStyle w:val="a1"/>
              <w:numPr>
                <w:ilvl w:val="0"/>
                <w:numId w:val="21"/>
              </w:numPr>
              <w:tabs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  <w:r w:rsidR="00902B5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 </w:t>
            </w:r>
          </w:p>
        </w:tc>
        <w:tc>
          <w:tcPr>
            <w:tcW w:w="1814" w:type="dxa"/>
            <w:vAlign w:val="center"/>
          </w:tcPr>
          <w:p w14:paraId="4F477FCC" w14:textId="77777777" w:rsidR="00A730AC" w:rsidRDefault="00F31555" w:rsidP="00A7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730AC" w:rsidRPr="00C43252" w14:paraId="3F3A122E" w14:textId="77777777" w:rsidTr="009B2CEA">
        <w:trPr>
          <w:cantSplit/>
        </w:trPr>
        <w:tc>
          <w:tcPr>
            <w:tcW w:w="7682" w:type="dxa"/>
          </w:tcPr>
          <w:p w14:paraId="341259B6" w14:textId="77777777" w:rsidR="00A730AC" w:rsidRPr="00C43252" w:rsidRDefault="00A730AC" w:rsidP="00A730AC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3F085F3A" w14:textId="77777777" w:rsidR="00A730AC" w:rsidRPr="00C43252" w:rsidRDefault="00A730AC" w:rsidP="00A7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22,290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30AC" w:rsidRPr="00C43252" w14:paraId="0C3664B6" w14:textId="77777777" w:rsidTr="009B2CEA">
        <w:trPr>
          <w:cantSplit/>
        </w:trPr>
        <w:tc>
          <w:tcPr>
            <w:tcW w:w="7682" w:type="dxa"/>
          </w:tcPr>
          <w:p w14:paraId="31D84DF2" w14:textId="77777777" w:rsidR="00A730AC" w:rsidRPr="00C43252" w:rsidRDefault="00A730AC" w:rsidP="00A730AC">
            <w:pPr>
              <w:pStyle w:val="a1"/>
              <w:tabs>
                <w:tab w:val="decimal" w:pos="792"/>
                <w:tab w:val="left" w:pos="1310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ตามบัญชี ณ วันที่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C4325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43252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52331195" w14:textId="77777777" w:rsidR="00A730AC" w:rsidRPr="00C43252" w:rsidRDefault="00A730AC" w:rsidP="00A7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441,535</w:t>
            </w:r>
          </w:p>
        </w:tc>
      </w:tr>
    </w:tbl>
    <w:p w14:paraId="1DC25CF5" w14:textId="77777777" w:rsidR="00E02921" w:rsidRPr="00C43252" w:rsidRDefault="00E02921" w:rsidP="0049080F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474D761" w14:textId="77777777" w:rsidR="00D36A0C" w:rsidRPr="00C43252" w:rsidRDefault="00D36A0C" w:rsidP="00D36A0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</w:p>
    <w:p w14:paraId="51777CCE" w14:textId="77777777" w:rsidR="00D36A0C" w:rsidRPr="00C43252" w:rsidRDefault="00D36A0C" w:rsidP="00D3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FFBB922" w14:textId="77777777" w:rsidR="00D36A0C" w:rsidRPr="00C43252" w:rsidRDefault="00D36A0C" w:rsidP="00D3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Pr="00C43252">
        <w:rPr>
          <w:rFonts w:ascii="Angsana New" w:hAnsi="Angsana New"/>
          <w:sz w:val="30"/>
          <w:szCs w:val="30"/>
        </w:rPr>
        <w:t>-</w:t>
      </w:r>
      <w:r w:rsidRPr="00C43252">
        <w:rPr>
          <w:rFonts w:ascii="Angsana New" w:hAnsi="Angsana New"/>
          <w:sz w:val="30"/>
          <w:szCs w:val="30"/>
          <w:cs/>
        </w:rPr>
        <w:t xml:space="preserve"> สุทธิ</w:t>
      </w:r>
      <w:r w:rsidRPr="00C43252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26FA4670" w14:textId="77777777" w:rsidR="00D36A0C" w:rsidRPr="00181892" w:rsidRDefault="00D36A0C" w:rsidP="00D3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16"/>
          <w:szCs w:val="1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D36A0C" w:rsidRPr="00C43252" w14:paraId="005FEC1D" w14:textId="77777777" w:rsidTr="009B2CEA">
        <w:trPr>
          <w:trHeight w:val="340"/>
        </w:trPr>
        <w:tc>
          <w:tcPr>
            <w:tcW w:w="7740" w:type="dxa"/>
            <w:vAlign w:val="bottom"/>
          </w:tcPr>
          <w:p w14:paraId="6A6CFE8B" w14:textId="77777777" w:rsidR="00D36A0C" w:rsidRPr="00C43252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26DFBC0" w14:textId="77777777" w:rsidR="00D36A0C" w:rsidRPr="00C43252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36A0C" w:rsidRPr="006A1549" w14:paraId="0DA124B8" w14:textId="77777777" w:rsidTr="006A1549">
        <w:trPr>
          <w:trHeight w:val="223"/>
        </w:trPr>
        <w:tc>
          <w:tcPr>
            <w:tcW w:w="7740" w:type="dxa"/>
            <w:vAlign w:val="bottom"/>
          </w:tcPr>
          <w:p w14:paraId="7AF1D5A5" w14:textId="77777777" w:rsidR="00D36A0C" w:rsidRPr="006A1549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20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A9E153A" w14:textId="77777777" w:rsidR="00D36A0C" w:rsidRPr="006A1549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36A0C" w:rsidRPr="00C43252" w14:paraId="650E0BC2" w14:textId="77777777" w:rsidTr="009B2CEA">
        <w:trPr>
          <w:trHeight w:val="340"/>
        </w:trPr>
        <w:tc>
          <w:tcPr>
            <w:tcW w:w="7740" w:type="dxa"/>
            <w:vAlign w:val="bottom"/>
          </w:tcPr>
          <w:p w14:paraId="7A0A67BA" w14:textId="77777777" w:rsidR="00D36A0C" w:rsidRPr="00C43252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43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ตามบัญชี ณ วันที่ </w:t>
            </w:r>
            <w:r w:rsidRPr="00C43252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C43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C43252">
              <w:rPr>
                <w:rFonts w:ascii="Angsana New" w:hAnsi="Angsana New"/>
                <w:sz w:val="30"/>
                <w:szCs w:val="30"/>
                <w:lang w:eastAsia="en-GB"/>
              </w:rPr>
              <w:t>2569</w:t>
            </w:r>
          </w:p>
        </w:tc>
        <w:tc>
          <w:tcPr>
            <w:tcW w:w="1710" w:type="dxa"/>
            <w:vAlign w:val="bottom"/>
          </w:tcPr>
          <w:p w14:paraId="7C3A564F" w14:textId="77777777" w:rsidR="00D36A0C" w:rsidRPr="00C43252" w:rsidRDefault="00D36A0C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6,654</w:t>
            </w:r>
          </w:p>
        </w:tc>
      </w:tr>
      <w:tr w:rsidR="00D36A0C" w:rsidRPr="00C43252" w14:paraId="3A154D44" w14:textId="77777777" w:rsidTr="009B2CEA">
        <w:trPr>
          <w:trHeight w:val="340"/>
        </w:trPr>
        <w:tc>
          <w:tcPr>
            <w:tcW w:w="7740" w:type="dxa"/>
            <w:vAlign w:val="bottom"/>
          </w:tcPr>
          <w:p w14:paraId="66E60371" w14:textId="77777777" w:rsidR="00D36A0C" w:rsidRPr="00C43252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11EEA75" w14:textId="77777777" w:rsidR="00D36A0C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867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36A0C" w:rsidRPr="00C43252" w14:paraId="0BB472DF" w14:textId="77777777" w:rsidTr="009B2CEA">
        <w:trPr>
          <w:trHeight w:val="340"/>
        </w:trPr>
        <w:tc>
          <w:tcPr>
            <w:tcW w:w="7740" w:type="dxa"/>
            <w:vAlign w:val="bottom"/>
          </w:tcPr>
          <w:p w14:paraId="5E41FD79" w14:textId="77777777" w:rsidR="00D36A0C" w:rsidRPr="00C43252" w:rsidRDefault="00D36A0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43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ตามบัญชี </w:t>
            </w: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A5E7A5" w14:textId="77777777" w:rsidR="00D36A0C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5,787</w:t>
            </w:r>
          </w:p>
        </w:tc>
      </w:tr>
    </w:tbl>
    <w:p w14:paraId="24A784E5" w14:textId="77777777" w:rsidR="00181892" w:rsidRDefault="00181892" w:rsidP="0018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30"/>
          <w:szCs w:val="30"/>
        </w:rPr>
      </w:pPr>
    </w:p>
    <w:p w14:paraId="49A1FB4A" w14:textId="77777777" w:rsidR="005F3B8E" w:rsidRPr="00C43252" w:rsidRDefault="005F3B8E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07528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EF5D18" w:rsidRPr="00075288">
        <w:rPr>
          <w:rFonts w:ascii="Angsana New" w:hAnsi="Angsana New"/>
          <w:b/>
          <w:bCs/>
          <w:sz w:val="30"/>
          <w:szCs w:val="30"/>
        </w:rPr>
        <w:t xml:space="preserve"> </w:t>
      </w:r>
      <w:r w:rsidR="00EF5D18" w:rsidRPr="00075288">
        <w:rPr>
          <w:rFonts w:ascii="Angsana New" w:hAnsi="Angsana New" w:hint="cs"/>
          <w:b/>
          <w:bCs/>
          <w:sz w:val="30"/>
          <w:szCs w:val="30"/>
          <w:cs/>
        </w:rPr>
        <w:t xml:space="preserve">(หนี้สิน) </w:t>
      </w:r>
      <w:r w:rsidRPr="00075288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ภาษีเงินได้รอการตัดบัญชี </w:t>
      </w:r>
      <w:r w:rsidR="00DD097E" w:rsidRPr="00075288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075288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66322544" w14:textId="77777777" w:rsidR="005F3B8E" w:rsidRPr="00C43252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2CCC844F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</w:t>
      </w:r>
      <w:r w:rsidRPr="00C43252">
        <w:rPr>
          <w:rFonts w:ascii="Angsana New" w:hAnsi="Angsana New" w:hint="cs"/>
          <w:sz w:val="30"/>
          <w:szCs w:val="30"/>
          <w:cs/>
        </w:rPr>
        <w:t>ด้วยจำนวนเงินสุทธิ</w:t>
      </w:r>
      <w:r w:rsidRPr="00C43252">
        <w:rPr>
          <w:rFonts w:ascii="Angsana New" w:hAnsi="Angsana New"/>
          <w:sz w:val="30"/>
          <w:szCs w:val="30"/>
          <w:cs/>
        </w:rPr>
        <w:t xml:space="preserve">ในงบฐานะการเงิน ณ วันที่ </w:t>
      </w:r>
      <w:r w:rsidRPr="00C43252">
        <w:rPr>
          <w:rFonts w:ascii="Angsana New" w:hAnsi="Angsana New"/>
          <w:sz w:val="30"/>
          <w:szCs w:val="30"/>
        </w:rPr>
        <w:t>30</w:t>
      </w:r>
      <w:r w:rsidRPr="00C4325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2569</w:t>
      </w:r>
      <w:r w:rsidRPr="00C4325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C43252">
        <w:rPr>
          <w:rFonts w:ascii="Angsana New" w:hAnsi="Angsana New"/>
          <w:sz w:val="30"/>
          <w:szCs w:val="30"/>
        </w:rPr>
        <w:t>31</w:t>
      </w:r>
      <w:r w:rsidRPr="00C4325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43252">
        <w:rPr>
          <w:rFonts w:ascii="Angsana New" w:hAnsi="Angsana New"/>
          <w:sz w:val="30"/>
          <w:szCs w:val="30"/>
        </w:rPr>
        <w:t>2568</w:t>
      </w:r>
      <w:r w:rsidRPr="00C43252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3CFCA60A" w14:textId="77777777" w:rsidR="00FB7CF6" w:rsidRPr="00C43252" w:rsidRDefault="00FB7CF6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14"/>
        <w:jc w:val="thaiDistribute"/>
        <w:rPr>
          <w:rFonts w:ascii="Angsana New" w:hAnsi="Angsana New" w:hint="cs"/>
          <w:sz w:val="30"/>
          <w:szCs w:val="30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778"/>
        <w:gridCol w:w="1710"/>
        <w:gridCol w:w="270"/>
        <w:gridCol w:w="1710"/>
      </w:tblGrid>
      <w:tr w:rsidR="006B6B49" w:rsidRPr="00C43252" w14:paraId="3F5C865A" w14:textId="77777777" w:rsidTr="009B2CEA">
        <w:tc>
          <w:tcPr>
            <w:tcW w:w="5778" w:type="dxa"/>
          </w:tcPr>
          <w:p w14:paraId="437A9138" w14:textId="77777777" w:rsidR="006B6B49" w:rsidRPr="00C43252" w:rsidRDefault="006B6B49" w:rsidP="009B2C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021E50A" w14:textId="77777777" w:rsidR="006B6B49" w:rsidRPr="00C43252" w:rsidRDefault="006B6B49" w:rsidP="009B2CEA">
            <w:pPr>
              <w:pStyle w:val="BodyText3"/>
              <w:jc w:val="center"/>
              <w:rPr>
                <w:cs/>
              </w:rPr>
            </w:pPr>
            <w:r w:rsidRPr="00C43252">
              <w:rPr>
                <w:cs/>
              </w:rPr>
              <w:t>พันบาท</w:t>
            </w:r>
          </w:p>
        </w:tc>
      </w:tr>
      <w:tr w:rsidR="006B6B49" w:rsidRPr="00C43252" w14:paraId="44FEA32C" w14:textId="77777777" w:rsidTr="009B2CEA">
        <w:tc>
          <w:tcPr>
            <w:tcW w:w="5778" w:type="dxa"/>
          </w:tcPr>
          <w:p w14:paraId="5B9AFCBE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3DEDAE4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803CCF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A9C531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6B6B49" w:rsidRPr="00C43252" w14:paraId="4B4E5997" w14:textId="77777777" w:rsidTr="009B2CEA">
        <w:tc>
          <w:tcPr>
            <w:tcW w:w="5778" w:type="dxa"/>
          </w:tcPr>
          <w:p w14:paraId="77C6959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ผลกระทบของรายการซึ่งยังไม่สามารถถือเป็น</w:t>
            </w:r>
            <w:r w:rsidRPr="00C43252">
              <w:rPr>
                <w:rFonts w:ascii="Angsana New" w:hAnsi="Angsana New" w:hint="cs"/>
                <w:i/>
                <w:iCs/>
                <w:sz w:val="30"/>
                <w:szCs w:val="30"/>
                <w:u w:val="single"/>
                <w:cs/>
              </w:rPr>
              <w:t>ราย</w:t>
            </w:r>
            <w:r w:rsidRPr="00C43252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จ่าย</w:t>
            </w:r>
          </w:p>
          <w:p w14:paraId="1864B99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หรือรายได้ทางภาษี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2F93B7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2BB7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1F3C0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5F775D99" w14:textId="77777777" w:rsidTr="009B2CEA">
        <w:tc>
          <w:tcPr>
            <w:tcW w:w="5778" w:type="dxa"/>
          </w:tcPr>
          <w:p w14:paraId="17CFE487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1D7ECD63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A073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14727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787646F7" w14:textId="77777777" w:rsidTr="009B2CEA">
        <w:tc>
          <w:tcPr>
            <w:tcW w:w="5778" w:type="dxa"/>
          </w:tcPr>
          <w:p w14:paraId="014E9CC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-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3FE19B91" w14:textId="77777777" w:rsidR="006B6B49" w:rsidRPr="00C43252" w:rsidRDefault="00BB0C95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4D19EDA1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E2AA1" w14:textId="77777777" w:rsidR="006B6B49" w:rsidRPr="00C43252" w:rsidRDefault="006B6B4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</w:p>
        </w:tc>
      </w:tr>
      <w:tr w:rsidR="006B6B49" w:rsidRPr="00C43252" w14:paraId="2D242CF3" w14:textId="77777777" w:rsidTr="009B2CEA">
        <w:tc>
          <w:tcPr>
            <w:tcW w:w="5778" w:type="dxa"/>
          </w:tcPr>
          <w:p w14:paraId="6C8D61E5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- ต้นทุนและค่าใช้จ่ายอื่นในการเลี้ยงไก่เนื้อ</w:t>
            </w:r>
          </w:p>
        </w:tc>
        <w:tc>
          <w:tcPr>
            <w:tcW w:w="1710" w:type="dxa"/>
          </w:tcPr>
          <w:p w14:paraId="06F18B4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77CFDE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6E6BA3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2409835C" w14:textId="77777777" w:rsidTr="009B2CEA">
        <w:tc>
          <w:tcPr>
            <w:tcW w:w="5778" w:type="dxa"/>
          </w:tcPr>
          <w:p w14:paraId="5FDD2CD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 xml:space="preserve"> - ไก่เนื้อระหว่างเลี้ยง</w:t>
            </w:r>
          </w:p>
        </w:tc>
        <w:tc>
          <w:tcPr>
            <w:tcW w:w="1710" w:type="dxa"/>
          </w:tcPr>
          <w:p w14:paraId="430ED1CF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270" w:type="dxa"/>
          </w:tcPr>
          <w:p w14:paraId="2A93BC88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B4681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43252">
              <w:rPr>
                <w:rFonts w:ascii="Angsana New" w:hAnsi="Angsana New"/>
                <w:sz w:val="30"/>
                <w:szCs w:val="30"/>
              </w:rPr>
              <w:t>,743</w:t>
            </w:r>
          </w:p>
        </w:tc>
      </w:tr>
      <w:tr w:rsidR="006B6B49" w:rsidRPr="00C43252" w14:paraId="1BA09414" w14:textId="77777777" w:rsidTr="009B2CEA">
        <w:tc>
          <w:tcPr>
            <w:tcW w:w="5778" w:type="dxa"/>
          </w:tcPr>
          <w:p w14:paraId="1C012DD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ผลขาดทุนจากการลดลงของมูลค่าสินค้าคงเหลือ</w:t>
            </w:r>
          </w:p>
        </w:tc>
        <w:tc>
          <w:tcPr>
            <w:tcW w:w="1710" w:type="dxa"/>
          </w:tcPr>
          <w:p w14:paraId="7447CEFA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01DC54C8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AD3393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</w:tr>
      <w:tr w:rsidR="006B6B49" w:rsidRPr="00C43252" w14:paraId="1D4FB3FA" w14:textId="77777777" w:rsidTr="009B2CEA">
        <w:tc>
          <w:tcPr>
            <w:tcW w:w="5778" w:type="dxa"/>
          </w:tcPr>
          <w:p w14:paraId="7A5D8F9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ขาดทุนจากการเลี้ยงไก่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เนื้อ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</w:p>
        </w:tc>
        <w:tc>
          <w:tcPr>
            <w:tcW w:w="1710" w:type="dxa"/>
          </w:tcPr>
          <w:p w14:paraId="725B7DC2" w14:textId="77777777" w:rsidR="006B6B49" w:rsidRPr="00C43252" w:rsidRDefault="00EA66F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AF461E7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5CC07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6B6B49" w:rsidRPr="00C43252" w14:paraId="752D676F" w14:textId="77777777" w:rsidTr="009B2CEA">
        <w:tc>
          <w:tcPr>
            <w:tcW w:w="5778" w:type="dxa"/>
          </w:tcPr>
          <w:p w14:paraId="15B83A2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pacing w:val="-2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710" w:type="dxa"/>
          </w:tcPr>
          <w:p w14:paraId="579B3305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78012CA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1A8A0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422</w:t>
            </w:r>
          </w:p>
        </w:tc>
      </w:tr>
      <w:tr w:rsidR="006B6B49" w:rsidRPr="00C43252" w14:paraId="484CED2D" w14:textId="77777777" w:rsidTr="009B2CEA">
        <w:tc>
          <w:tcPr>
            <w:tcW w:w="5778" w:type="dxa"/>
          </w:tcPr>
          <w:p w14:paraId="69E5FF1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pacing w:val="-2"/>
                <w:sz w:val="30"/>
                <w:szCs w:val="30"/>
                <w:cs/>
              </w:rPr>
              <w:t>- ประมาณการหนี้สินผลประโยชน์พนักงาน</w:t>
            </w:r>
            <w:r w:rsidRPr="00C4325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776FED3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270" w:type="dxa"/>
          </w:tcPr>
          <w:p w14:paraId="6B1AC1B6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8653E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43252">
              <w:rPr>
                <w:rFonts w:ascii="Angsana New" w:hAnsi="Angsana New"/>
                <w:sz w:val="30"/>
                <w:szCs w:val="30"/>
              </w:rPr>
              <w:t>,821</w:t>
            </w:r>
          </w:p>
        </w:tc>
      </w:tr>
      <w:tr w:rsidR="006B6B49" w:rsidRPr="00C43252" w14:paraId="3B93D5B6" w14:textId="77777777" w:rsidTr="009B2CEA">
        <w:tc>
          <w:tcPr>
            <w:tcW w:w="5778" w:type="dxa"/>
          </w:tcPr>
          <w:p w14:paraId="4A33BCB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DDBFC32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6,2</w:t>
            </w:r>
            <w:r w:rsidR="00EA66F3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3B66CEB9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21570C3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4,595</w:t>
            </w:r>
          </w:p>
        </w:tc>
      </w:tr>
      <w:tr w:rsidR="006B6B49" w:rsidRPr="00C43252" w14:paraId="647A31B2" w14:textId="77777777" w:rsidTr="009B2CEA">
        <w:tc>
          <w:tcPr>
            <w:tcW w:w="5778" w:type="dxa"/>
          </w:tcPr>
          <w:p w14:paraId="317A7E1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344CD97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FF66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AEC40AE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102D29FC" w14:textId="77777777" w:rsidTr="009B2CEA">
        <w:tc>
          <w:tcPr>
            <w:tcW w:w="5778" w:type="dxa"/>
          </w:tcPr>
          <w:p w14:paraId="3ED1556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161D77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ลูกหนี้ที่ยังไม่ออกใบแจ้งหนี้</w:t>
            </w:r>
          </w:p>
        </w:tc>
        <w:tc>
          <w:tcPr>
            <w:tcW w:w="1710" w:type="dxa"/>
          </w:tcPr>
          <w:p w14:paraId="7FC52A4C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4</w:t>
            </w:r>
            <w:r w:rsidR="00EA66F3">
              <w:rPr>
                <w:rFonts w:ascii="Angsana New" w:hAnsi="Angsana New"/>
                <w:sz w:val="30"/>
                <w:szCs w:val="30"/>
              </w:rPr>
              <w:t>,686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9F4B16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477A57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1,861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B6B49" w:rsidRPr="00C43252" w14:paraId="0AD42ADD" w14:textId="77777777" w:rsidTr="009B2CEA">
        <w:tc>
          <w:tcPr>
            <w:tcW w:w="5778" w:type="dxa"/>
          </w:tcPr>
          <w:p w14:paraId="2FB05BE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- สินทรัพย์สิทธิการใช้</w:t>
            </w:r>
          </w:p>
        </w:tc>
        <w:tc>
          <w:tcPr>
            <w:tcW w:w="1710" w:type="dxa"/>
          </w:tcPr>
          <w:p w14:paraId="1BC1641D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305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2A67C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DD175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334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B6B49" w:rsidRPr="00C43252" w14:paraId="34E93AA8" w14:textId="77777777" w:rsidTr="009B2CEA">
        <w:tc>
          <w:tcPr>
            <w:tcW w:w="5778" w:type="dxa"/>
          </w:tcPr>
          <w:p w14:paraId="087D08C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FC56486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A66F3">
              <w:rPr>
                <w:rFonts w:ascii="Angsana New" w:hAnsi="Angsana New"/>
                <w:sz w:val="30"/>
                <w:szCs w:val="30"/>
              </w:rPr>
              <w:t>4,991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2AE3A0E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0F5E89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2,195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B6B49" w:rsidRPr="00C43252" w14:paraId="72E42CC9" w14:textId="77777777" w:rsidTr="009B2CEA">
        <w:tc>
          <w:tcPr>
            <w:tcW w:w="5778" w:type="dxa"/>
          </w:tcPr>
          <w:p w14:paraId="727C0948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B7D0F96" w14:textId="77777777" w:rsidR="006B6B49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</w:t>
            </w:r>
            <w:r w:rsidR="00EA66F3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27CBADDB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BD98585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</w:tbl>
    <w:p w14:paraId="36970352" w14:textId="77777777" w:rsidR="005F3B8E" w:rsidRPr="00C43252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5A6734A2" w14:textId="77777777" w:rsidR="00E7798E" w:rsidRPr="00C43252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445B0E82" w14:textId="77777777" w:rsidR="00E7798E" w:rsidRPr="00C43252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74485B07" w14:textId="77777777" w:rsidR="00E7798E" w:rsidRPr="00C43252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16D91887" w14:textId="77777777" w:rsidR="00E7798E" w:rsidRPr="00C43252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218EA59F" w14:textId="77777777" w:rsidR="00E7798E" w:rsidRPr="00C43252" w:rsidRDefault="00E7798E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8748F89" w14:textId="77777777" w:rsidR="006B6B49" w:rsidRPr="00C43252" w:rsidRDefault="006B6B49" w:rsidP="006B6B4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p w14:paraId="2AB3859D" w14:textId="77777777" w:rsidR="006B6B49" w:rsidRPr="00C43252" w:rsidRDefault="006B6B49" w:rsidP="006B6B49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7"/>
        <w:gridCol w:w="1744"/>
        <w:gridCol w:w="236"/>
        <w:gridCol w:w="1730"/>
      </w:tblGrid>
      <w:tr w:rsidR="006B6B49" w:rsidRPr="00C43252" w14:paraId="2D971126" w14:textId="77777777" w:rsidTr="009B2CEA">
        <w:tc>
          <w:tcPr>
            <w:tcW w:w="5767" w:type="dxa"/>
          </w:tcPr>
          <w:p w14:paraId="4419A1D7" w14:textId="77777777" w:rsidR="006B6B49" w:rsidRPr="00C43252" w:rsidRDefault="006B6B49" w:rsidP="009B2CEA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14:paraId="26628BB9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B6B49" w:rsidRPr="00C43252" w14:paraId="6ED5573C" w14:textId="77777777" w:rsidTr="009B2CEA">
        <w:tc>
          <w:tcPr>
            <w:tcW w:w="5767" w:type="dxa"/>
          </w:tcPr>
          <w:p w14:paraId="1779A996" w14:textId="77777777" w:rsidR="006B6B49" w:rsidRPr="00C43252" w:rsidRDefault="006B6B49" w:rsidP="009B2CEA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16B9D9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88A3368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38E2C611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B6B49" w:rsidRPr="00C43252" w14:paraId="6DBF39E3" w14:textId="77777777" w:rsidTr="009B2CEA">
        <w:tc>
          <w:tcPr>
            <w:tcW w:w="5767" w:type="dxa"/>
          </w:tcPr>
          <w:p w14:paraId="09808991" w14:textId="77777777" w:rsidR="006B6B49" w:rsidRPr="00C43252" w:rsidRDefault="006B6B49" w:rsidP="009B2CEA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32A416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B5845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0" w:type="dxa"/>
          </w:tcPr>
          <w:p w14:paraId="5F1618B8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0C95" w:rsidRPr="00C43252" w14:paraId="408BB5BE" w14:textId="77777777" w:rsidTr="009B2CEA">
        <w:tc>
          <w:tcPr>
            <w:tcW w:w="5767" w:type="dxa"/>
          </w:tcPr>
          <w:p w14:paraId="5C1C9AA5" w14:textId="77777777" w:rsidR="00BB0C95" w:rsidRPr="00C43252" w:rsidRDefault="00CF01C3" w:rsidP="00DC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  <w:r w:rsidR="0076073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796DA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44" w:type="dxa"/>
          </w:tcPr>
          <w:p w14:paraId="50659C68" w14:textId="77777777" w:rsidR="00BB0C95" w:rsidRPr="00C43252" w:rsidRDefault="008314BA" w:rsidP="0016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3,842</w:t>
            </w:r>
          </w:p>
        </w:tc>
        <w:tc>
          <w:tcPr>
            <w:tcW w:w="236" w:type="dxa"/>
          </w:tcPr>
          <w:p w14:paraId="652E3445" w14:textId="77777777" w:rsidR="00BB0C95" w:rsidRPr="00C43252" w:rsidRDefault="00BB0C95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0" w:type="dxa"/>
          </w:tcPr>
          <w:p w14:paraId="389829E3" w14:textId="77777777" w:rsidR="00BB0C95" w:rsidRPr="00C43252" w:rsidRDefault="008314BA" w:rsidP="0032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6B49" w:rsidRPr="00C43252" w14:paraId="1EE69E06" w14:textId="77777777" w:rsidTr="009B2CEA">
        <w:tc>
          <w:tcPr>
            <w:tcW w:w="5767" w:type="dxa"/>
          </w:tcPr>
          <w:p w14:paraId="4AC8106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44" w:type="dxa"/>
          </w:tcPr>
          <w:p w14:paraId="782A9CE7" w14:textId="77777777" w:rsidR="006B6B49" w:rsidRPr="00C43252" w:rsidRDefault="009F3999" w:rsidP="0016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2,838</w:t>
            </w:r>
          </w:p>
        </w:tc>
        <w:tc>
          <w:tcPr>
            <w:tcW w:w="236" w:type="dxa"/>
          </w:tcPr>
          <w:p w14:paraId="15D2476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3F0ADDAA" w14:textId="77777777" w:rsidR="006B6B49" w:rsidRPr="00C43252" w:rsidRDefault="006B6B49" w:rsidP="0032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</w:tr>
      <w:tr w:rsidR="006B6B49" w:rsidRPr="00C43252" w14:paraId="7C7041DE" w14:textId="77777777" w:rsidTr="009B2CEA">
        <w:tc>
          <w:tcPr>
            <w:tcW w:w="5767" w:type="dxa"/>
          </w:tcPr>
          <w:p w14:paraId="104908C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5CE351ED" w14:textId="77777777" w:rsidR="006B6B49" w:rsidRPr="00C43252" w:rsidRDefault="008314BA" w:rsidP="0016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236" w:type="dxa"/>
          </w:tcPr>
          <w:p w14:paraId="17CAC67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592BB29E" w14:textId="77777777" w:rsidR="006B6B49" w:rsidRPr="00C43252" w:rsidRDefault="008314BA" w:rsidP="0032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6B6B49" w:rsidRPr="00C43252" w14:paraId="20CFA578" w14:textId="77777777" w:rsidTr="009B2CEA">
        <w:tc>
          <w:tcPr>
            <w:tcW w:w="5767" w:type="dxa"/>
          </w:tcPr>
          <w:p w14:paraId="799BE61E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8127E" w14:textId="77777777" w:rsidR="006B6B49" w:rsidRPr="00C43252" w:rsidRDefault="009F3999" w:rsidP="0016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8,045</w:t>
            </w:r>
          </w:p>
        </w:tc>
        <w:tc>
          <w:tcPr>
            <w:tcW w:w="236" w:type="dxa"/>
          </w:tcPr>
          <w:p w14:paraId="384A66E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9B05D" w14:textId="77777777" w:rsidR="006B6B49" w:rsidRPr="00C43252" w:rsidRDefault="006B6B49" w:rsidP="0032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43252">
              <w:rPr>
                <w:rFonts w:ascii="Angsana New" w:hAnsi="Angsana New"/>
                <w:sz w:val="30"/>
                <w:szCs w:val="30"/>
              </w:rPr>
              <w:t>,506</w:t>
            </w:r>
          </w:p>
        </w:tc>
      </w:tr>
    </w:tbl>
    <w:p w14:paraId="590BC396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b/>
          <w:bCs/>
          <w:sz w:val="30"/>
          <w:szCs w:val="30"/>
        </w:rPr>
      </w:pPr>
    </w:p>
    <w:p w14:paraId="335B26E9" w14:textId="77777777" w:rsidR="00A86C6E" w:rsidRPr="00C43252" w:rsidRDefault="004B5E52" w:rsidP="006B6B4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4AF0952E" w14:textId="77777777" w:rsidR="008E1EC6" w:rsidRPr="00C43252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868"/>
        <w:gridCol w:w="1710"/>
        <w:gridCol w:w="283"/>
        <w:gridCol w:w="1697"/>
      </w:tblGrid>
      <w:tr w:rsidR="006B6B49" w:rsidRPr="00C43252" w14:paraId="42403F52" w14:textId="77777777" w:rsidTr="00A43E26">
        <w:tc>
          <w:tcPr>
            <w:tcW w:w="5868" w:type="dxa"/>
          </w:tcPr>
          <w:p w14:paraId="0A97EC11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0148004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B6B49" w:rsidRPr="00C43252" w14:paraId="61B7C427" w14:textId="77777777" w:rsidTr="00A43E26">
        <w:tc>
          <w:tcPr>
            <w:tcW w:w="5868" w:type="dxa"/>
          </w:tcPr>
          <w:p w14:paraId="35CA1338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45015E6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2F64E821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4D2A1015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B6B49" w:rsidRPr="00C43252" w14:paraId="1821B03B" w14:textId="77777777" w:rsidTr="00A43E26">
        <w:tc>
          <w:tcPr>
            <w:tcW w:w="5868" w:type="dxa"/>
          </w:tcPr>
          <w:p w14:paraId="61ECF3CB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A51949A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06BEBA54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5DFEEEF2" w14:textId="77777777" w:rsidR="006B6B49" w:rsidRPr="00C43252" w:rsidRDefault="006B6B49" w:rsidP="009B2C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42ECCB21" w14:textId="77777777" w:rsidTr="00A43E26">
        <w:tc>
          <w:tcPr>
            <w:tcW w:w="5868" w:type="dxa"/>
          </w:tcPr>
          <w:p w14:paraId="5F7273A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C43252">
              <w:rPr>
                <w:rFonts w:ascii="Angsana New" w:hAnsi="Angsana New"/>
                <w:sz w:val="30"/>
                <w:szCs w:val="30"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 </w:t>
            </w:r>
            <w:r w:rsidRPr="00C43252"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CB3ADC" w14:textId="77777777" w:rsidR="006B6B49" w:rsidRPr="00C43252" w:rsidRDefault="009F399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13,290</w:t>
            </w:r>
          </w:p>
        </w:tc>
        <w:tc>
          <w:tcPr>
            <w:tcW w:w="283" w:type="dxa"/>
          </w:tcPr>
          <w:p w14:paraId="439DF36C" w14:textId="77777777" w:rsidR="006B6B49" w:rsidRPr="00C43252" w:rsidRDefault="006B6B49" w:rsidP="009B2CE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1D90467C" w14:textId="77777777" w:rsidR="006B6B49" w:rsidRPr="00C43252" w:rsidRDefault="006B6B4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C43252">
              <w:rPr>
                <w:rFonts w:ascii="Angsana New" w:hAnsi="Angsana New"/>
                <w:sz w:val="30"/>
                <w:szCs w:val="30"/>
              </w:rPr>
              <w:t>,712</w:t>
            </w:r>
          </w:p>
        </w:tc>
      </w:tr>
      <w:tr w:rsidR="006B6B49" w:rsidRPr="00C43252" w14:paraId="03793656" w14:textId="77777777" w:rsidTr="00A43E26">
        <w:tc>
          <w:tcPr>
            <w:tcW w:w="5868" w:type="dxa"/>
          </w:tcPr>
          <w:p w14:paraId="113980C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0E8A0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6D1A3FA" w14:textId="77777777" w:rsidR="006B6B49" w:rsidRPr="00C43252" w:rsidRDefault="006B6B49" w:rsidP="009B2CE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438C969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46B3F67D" w14:textId="77777777" w:rsidTr="00A43E26">
        <w:tc>
          <w:tcPr>
            <w:tcW w:w="5868" w:type="dxa"/>
          </w:tcPr>
          <w:p w14:paraId="5C2625CE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10" w:type="dxa"/>
          </w:tcPr>
          <w:p w14:paraId="3E85424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94B791A" w14:textId="77777777" w:rsidR="006B6B49" w:rsidRPr="00C43252" w:rsidRDefault="006B6B49" w:rsidP="009B2CE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7F71AAD7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43D89C10" w14:textId="77777777" w:rsidTr="00A43E26">
        <w:tc>
          <w:tcPr>
            <w:tcW w:w="5868" w:type="dxa"/>
          </w:tcPr>
          <w:p w14:paraId="0103E0F9" w14:textId="77777777" w:rsidR="006B6B49" w:rsidRPr="00C43252" w:rsidRDefault="006B6B49" w:rsidP="009B2CEA">
            <w:pPr>
              <w:tabs>
                <w:tab w:val="left" w:pos="342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="008314BA" w:rsidRPr="00C43252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และค่าใช้จ่ายค้างจ่าย</w:t>
            </w:r>
          </w:p>
        </w:tc>
        <w:tc>
          <w:tcPr>
            <w:tcW w:w="1710" w:type="dxa"/>
          </w:tcPr>
          <w:p w14:paraId="0CDA4F7B" w14:textId="77777777" w:rsidR="006B6B49" w:rsidRPr="00C43252" w:rsidRDefault="008314BA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4,818</w:t>
            </w:r>
          </w:p>
        </w:tc>
        <w:tc>
          <w:tcPr>
            <w:tcW w:w="283" w:type="dxa"/>
          </w:tcPr>
          <w:p w14:paraId="2E27DCCE" w14:textId="77777777" w:rsidR="006B6B49" w:rsidRPr="00C43252" w:rsidRDefault="006B6B49" w:rsidP="009B2CEA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4A4E95E0" w14:textId="77777777" w:rsidR="006B6B49" w:rsidRPr="00C43252" w:rsidRDefault="008314BA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</w:tr>
      <w:tr w:rsidR="009F3999" w:rsidRPr="00C43252" w14:paraId="4BFCDA52" w14:textId="77777777" w:rsidTr="00A43E26">
        <w:tc>
          <w:tcPr>
            <w:tcW w:w="5868" w:type="dxa"/>
          </w:tcPr>
          <w:p w14:paraId="67E7E056" w14:textId="77777777" w:rsidR="009F3999" w:rsidRPr="00C43252" w:rsidRDefault="009F3999" w:rsidP="009F399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10" w:type="dxa"/>
          </w:tcPr>
          <w:p w14:paraId="45962ADE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2,329</w:t>
            </w:r>
          </w:p>
        </w:tc>
        <w:tc>
          <w:tcPr>
            <w:tcW w:w="283" w:type="dxa"/>
          </w:tcPr>
          <w:p w14:paraId="2CF76882" w14:textId="77777777" w:rsidR="009F3999" w:rsidRPr="00C43252" w:rsidRDefault="009F3999" w:rsidP="009F3999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2A70FF3F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</w:tr>
      <w:tr w:rsidR="009F3999" w:rsidRPr="00C43252" w14:paraId="040EF170" w14:textId="77777777" w:rsidTr="00A43E26">
        <w:tc>
          <w:tcPr>
            <w:tcW w:w="5868" w:type="dxa"/>
          </w:tcPr>
          <w:p w14:paraId="3E504BBD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10" w:type="dxa"/>
          </w:tcPr>
          <w:p w14:paraId="2976643C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283" w:type="dxa"/>
          </w:tcPr>
          <w:p w14:paraId="3DF00BB8" w14:textId="77777777" w:rsidR="009F3999" w:rsidRPr="00C43252" w:rsidRDefault="009F3999" w:rsidP="009F3999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3CFE54FB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2,555</w:t>
            </w:r>
          </w:p>
        </w:tc>
      </w:tr>
      <w:tr w:rsidR="009F3999" w:rsidRPr="00C43252" w14:paraId="10854D8A" w14:textId="77777777" w:rsidTr="00A43E26">
        <w:tc>
          <w:tcPr>
            <w:tcW w:w="5868" w:type="dxa"/>
          </w:tcPr>
          <w:p w14:paraId="4C50F768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710" w:type="dxa"/>
          </w:tcPr>
          <w:p w14:paraId="59302094" w14:textId="77777777" w:rsidR="009F3999" w:rsidRPr="00C43252" w:rsidRDefault="00A730AC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3" w:type="dxa"/>
          </w:tcPr>
          <w:p w14:paraId="265EB8C4" w14:textId="77777777" w:rsidR="009F3999" w:rsidRPr="00C43252" w:rsidRDefault="009F3999" w:rsidP="009F3999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1AE2F95E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</w:tr>
      <w:tr w:rsidR="009F3999" w:rsidRPr="00C43252" w14:paraId="7AF271A8" w14:textId="77777777" w:rsidTr="00A43E26">
        <w:tc>
          <w:tcPr>
            <w:tcW w:w="5868" w:type="dxa"/>
          </w:tcPr>
          <w:p w14:paraId="64FC580F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CB28BE" w14:textId="77777777" w:rsidR="009F3999" w:rsidRPr="00C43252" w:rsidRDefault="00760735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283" w:type="dxa"/>
          </w:tcPr>
          <w:p w14:paraId="6FE6CD13" w14:textId="77777777" w:rsidR="009F3999" w:rsidRPr="00C43252" w:rsidRDefault="009F3999" w:rsidP="009F3999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045639C2" w14:textId="77777777" w:rsidR="009F3999" w:rsidRPr="00C43252" w:rsidRDefault="00760735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9F3999" w:rsidRPr="00C43252" w14:paraId="3D10F0A5" w14:textId="77777777" w:rsidTr="00A43E26">
        <w:tc>
          <w:tcPr>
            <w:tcW w:w="5868" w:type="dxa"/>
          </w:tcPr>
          <w:p w14:paraId="41FF4459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8EDF028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10</w:t>
            </w:r>
            <w:r w:rsidR="00A730AC">
              <w:rPr>
                <w:rFonts w:ascii="Angsana New" w:hAnsi="Angsana New"/>
                <w:sz w:val="30"/>
                <w:szCs w:val="30"/>
              </w:rPr>
              <w:t>,263</w:t>
            </w:r>
          </w:p>
        </w:tc>
        <w:tc>
          <w:tcPr>
            <w:tcW w:w="283" w:type="dxa"/>
          </w:tcPr>
          <w:p w14:paraId="5B2328F6" w14:textId="77777777" w:rsidR="009F3999" w:rsidRPr="00C43252" w:rsidRDefault="009F3999" w:rsidP="009F3999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6EE75E13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11,698</w:t>
            </w:r>
          </w:p>
        </w:tc>
      </w:tr>
      <w:tr w:rsidR="009F3999" w:rsidRPr="00C43252" w14:paraId="18F332CC" w14:textId="77777777" w:rsidTr="00A43E26">
        <w:tc>
          <w:tcPr>
            <w:tcW w:w="5868" w:type="dxa"/>
          </w:tcPr>
          <w:p w14:paraId="4DECB997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98B2EB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23,</w:t>
            </w:r>
            <w:r w:rsidR="00A730AC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83" w:type="dxa"/>
          </w:tcPr>
          <w:p w14:paraId="3614ABC7" w14:textId="77777777" w:rsidR="009F3999" w:rsidRPr="00C43252" w:rsidRDefault="009F3999" w:rsidP="009F3999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520EB2EE" w14:textId="77777777" w:rsidR="009F3999" w:rsidRPr="00C43252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</w:tr>
    </w:tbl>
    <w:p w14:paraId="44F089E3" w14:textId="77777777" w:rsidR="008314BA" w:rsidRPr="00C43252" w:rsidRDefault="008314BA" w:rsidP="00831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/>
          <w:b/>
          <w:bCs/>
          <w:sz w:val="30"/>
          <w:szCs w:val="30"/>
        </w:rPr>
      </w:pPr>
    </w:p>
    <w:p w14:paraId="5AE691C5" w14:textId="77777777" w:rsidR="008314BA" w:rsidRPr="00C43252" w:rsidRDefault="008314BA" w:rsidP="00831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rPr>
          <w:rFonts w:ascii="Angsana New" w:hAnsi="Angsana New"/>
          <w:b/>
          <w:bCs/>
          <w:sz w:val="30"/>
          <w:szCs w:val="30"/>
        </w:rPr>
      </w:pPr>
    </w:p>
    <w:p w14:paraId="5A731745" w14:textId="77777777" w:rsidR="008314BA" w:rsidRDefault="008314BA" w:rsidP="00831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rPr>
          <w:rFonts w:ascii="Angsana New" w:hAnsi="Angsana New"/>
          <w:b/>
          <w:bCs/>
          <w:sz w:val="30"/>
          <w:szCs w:val="30"/>
        </w:rPr>
      </w:pPr>
    </w:p>
    <w:p w14:paraId="0C5090B4" w14:textId="77777777" w:rsidR="006B6B49" w:rsidRPr="00C43252" w:rsidRDefault="00982DE4" w:rsidP="006B6B4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B6B49" w:rsidRPr="00C43252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หนี้สินตามสัญญาเช่า - สุทธิ</w:t>
      </w:r>
    </w:p>
    <w:p w14:paraId="09CC0CAE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30"/>
          <w:szCs w:val="30"/>
        </w:rPr>
      </w:pPr>
    </w:p>
    <w:tbl>
      <w:tblPr>
        <w:tblW w:w="9525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5953"/>
        <w:gridCol w:w="1644"/>
        <w:gridCol w:w="283"/>
        <w:gridCol w:w="1645"/>
      </w:tblGrid>
      <w:tr w:rsidR="006B6B49" w:rsidRPr="00C43252" w14:paraId="6F96B6B8" w14:textId="77777777" w:rsidTr="009B2CEA">
        <w:tc>
          <w:tcPr>
            <w:tcW w:w="5953" w:type="dxa"/>
            <w:vAlign w:val="bottom"/>
          </w:tcPr>
          <w:p w14:paraId="740F2708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4" w:space="0" w:color="auto"/>
            </w:tcBorders>
          </w:tcPr>
          <w:p w14:paraId="0459441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B6B49" w:rsidRPr="00C43252" w14:paraId="1B0823CB" w14:textId="77777777" w:rsidTr="009B2CEA">
        <w:tc>
          <w:tcPr>
            <w:tcW w:w="5953" w:type="dxa"/>
            <w:vAlign w:val="bottom"/>
          </w:tcPr>
          <w:p w14:paraId="03EC94C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6153BF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17A93A43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522CC82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43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B6B49" w:rsidRPr="00C43252" w14:paraId="145D93E7" w14:textId="77777777" w:rsidTr="009B2CEA">
        <w:tc>
          <w:tcPr>
            <w:tcW w:w="5953" w:type="dxa"/>
            <w:vAlign w:val="bottom"/>
          </w:tcPr>
          <w:p w14:paraId="2251D42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44" w:type="dxa"/>
          </w:tcPr>
          <w:p w14:paraId="38439E0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113FB1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</w:tcPr>
          <w:p w14:paraId="51C52D09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B49" w:rsidRPr="00C43252" w14:paraId="2B6E6946" w14:textId="77777777" w:rsidTr="009B2CEA">
        <w:tc>
          <w:tcPr>
            <w:tcW w:w="5953" w:type="dxa"/>
          </w:tcPr>
          <w:p w14:paraId="64FFD26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644" w:type="dxa"/>
          </w:tcPr>
          <w:p w14:paraId="45373F7D" w14:textId="77777777" w:rsidR="006B6B49" w:rsidRPr="00C43252" w:rsidRDefault="009F399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2,052</w:t>
            </w:r>
          </w:p>
        </w:tc>
        <w:tc>
          <w:tcPr>
            <w:tcW w:w="283" w:type="dxa"/>
          </w:tcPr>
          <w:p w14:paraId="738B6D3B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5" w:type="dxa"/>
          </w:tcPr>
          <w:p w14:paraId="46EA73EF" w14:textId="77777777" w:rsidR="006B6B49" w:rsidRPr="00C43252" w:rsidRDefault="006B6B4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2,232</w:t>
            </w:r>
          </w:p>
        </w:tc>
      </w:tr>
      <w:tr w:rsidR="006B6B49" w:rsidRPr="00C43252" w14:paraId="6CE2C1DD" w14:textId="77777777" w:rsidTr="009B2CEA">
        <w:trPr>
          <w:trHeight w:val="386"/>
        </w:trPr>
        <w:tc>
          <w:tcPr>
            <w:tcW w:w="5953" w:type="dxa"/>
          </w:tcPr>
          <w:p w14:paraId="45C966E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644" w:type="dxa"/>
          </w:tcPr>
          <w:p w14:paraId="5A7DF998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2,</w:t>
            </w:r>
            <w:r w:rsidR="00982DE4">
              <w:rPr>
                <w:rFonts w:ascii="Angsana New" w:hAnsi="Angsana New"/>
                <w:sz w:val="30"/>
                <w:szCs w:val="30"/>
              </w:rPr>
              <w:t>50</w:t>
            </w:r>
            <w:r w:rsidRPr="00C432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DDD2D36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</w:tcPr>
          <w:p w14:paraId="191C4729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</w:tr>
      <w:tr w:rsidR="006B6B49" w:rsidRPr="00C43252" w14:paraId="6299A714" w14:textId="77777777" w:rsidTr="009B2CEA">
        <w:tc>
          <w:tcPr>
            <w:tcW w:w="5953" w:type="dxa"/>
          </w:tcPr>
          <w:p w14:paraId="5234308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7374F0A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</w:t>
            </w:r>
            <w:r w:rsidR="00982DE4">
              <w:rPr>
                <w:rFonts w:ascii="Angsana New" w:hAnsi="Angsana New"/>
                <w:sz w:val="30"/>
                <w:szCs w:val="30"/>
              </w:rPr>
              <w:t>27</w:t>
            </w:r>
            <w:r w:rsidRPr="00C4325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5FE006D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3073B95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6B6B49" w:rsidRPr="00C43252" w14:paraId="7B12E118" w14:textId="77777777" w:rsidTr="009B2CEA">
        <w:tc>
          <w:tcPr>
            <w:tcW w:w="5953" w:type="dxa"/>
            <w:vAlign w:val="bottom"/>
          </w:tcPr>
          <w:p w14:paraId="3BAB82C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DC413CF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5,834</w:t>
            </w:r>
          </w:p>
        </w:tc>
        <w:tc>
          <w:tcPr>
            <w:tcW w:w="283" w:type="dxa"/>
          </w:tcPr>
          <w:p w14:paraId="2638C30B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A9F447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</w:tr>
      <w:tr w:rsidR="006B6B49" w:rsidRPr="00C43252" w14:paraId="66427D4D" w14:textId="77777777" w:rsidTr="009B2CEA">
        <w:tc>
          <w:tcPr>
            <w:tcW w:w="5953" w:type="dxa"/>
            <w:vAlign w:val="bottom"/>
          </w:tcPr>
          <w:p w14:paraId="1E5261B0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97A5C1A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723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62C3001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283A790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(883)</w:t>
            </w:r>
          </w:p>
        </w:tc>
      </w:tr>
      <w:tr w:rsidR="006B6B49" w:rsidRPr="00C43252" w14:paraId="0B46CF8E" w14:textId="77777777" w:rsidTr="009B2CEA">
        <w:tc>
          <w:tcPr>
            <w:tcW w:w="5953" w:type="dxa"/>
            <w:vAlign w:val="bottom"/>
          </w:tcPr>
          <w:p w14:paraId="1FCDD8CD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703048B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5,111</w:t>
            </w:r>
          </w:p>
        </w:tc>
        <w:tc>
          <w:tcPr>
            <w:tcW w:w="283" w:type="dxa"/>
          </w:tcPr>
          <w:p w14:paraId="09D21AB2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C56DC1B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6,067</w:t>
            </w:r>
          </w:p>
        </w:tc>
      </w:tr>
      <w:tr w:rsidR="006B6B49" w:rsidRPr="00C43252" w14:paraId="0986A24F" w14:textId="77777777" w:rsidTr="009B2CEA">
        <w:tc>
          <w:tcPr>
            <w:tcW w:w="5953" w:type="dxa"/>
            <w:vAlign w:val="bottom"/>
          </w:tcPr>
          <w:p w14:paraId="36952299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44" w:type="dxa"/>
          </w:tcPr>
          <w:p w14:paraId="125D2146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1,822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9D23E2B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</w:tcPr>
          <w:p w14:paraId="31A7B2E4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(1,959)</w:t>
            </w:r>
          </w:p>
        </w:tc>
      </w:tr>
      <w:tr w:rsidR="006B6B49" w:rsidRPr="00C43252" w14:paraId="10A21DC1" w14:textId="77777777" w:rsidTr="009B2CEA">
        <w:tc>
          <w:tcPr>
            <w:tcW w:w="5953" w:type="dxa"/>
            <w:vAlign w:val="bottom"/>
          </w:tcPr>
          <w:p w14:paraId="0D0D5D23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54BAB02D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  <w:tc>
          <w:tcPr>
            <w:tcW w:w="283" w:type="dxa"/>
          </w:tcPr>
          <w:p w14:paraId="19058B7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</w:tcPr>
          <w:p w14:paraId="04C4E56C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</w:tbl>
    <w:p w14:paraId="365C2D76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sz w:val="30"/>
          <w:szCs w:val="30"/>
        </w:rPr>
      </w:pPr>
    </w:p>
    <w:p w14:paraId="0948D220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>ดอกเบี้ยจ่ายตัดบัญชีซึ่งแสดงรายการเป็นส่วนหนึ่งของ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“ต้นทุนทางการเงิน”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ในงบกำไรขาดทุนเบ็ดเสร็จสำหรับงวด</w:t>
      </w:r>
      <w:r w:rsidR="00735E48" w:rsidRPr="00C43252">
        <w:rPr>
          <w:rFonts w:ascii="Angsana New" w:hAnsi="Angsana New" w:hint="cs"/>
          <w:sz w:val="30"/>
          <w:szCs w:val="30"/>
          <w:cs/>
        </w:rPr>
        <w:t xml:space="preserve"> </w:t>
      </w:r>
      <w:r w:rsidRPr="00C43252">
        <w:rPr>
          <w:rFonts w:ascii="Angsana New" w:hAnsi="Angsana New" w:hint="cs"/>
          <w:sz w:val="30"/>
          <w:szCs w:val="30"/>
          <w:cs/>
        </w:rPr>
        <w:t>หก</w:t>
      </w:r>
      <w:r w:rsidRPr="00C4325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C43252">
        <w:rPr>
          <w:rFonts w:ascii="Angsana New" w:hAnsi="Angsana New"/>
          <w:sz w:val="30"/>
          <w:szCs w:val="30"/>
        </w:rPr>
        <w:t xml:space="preserve">30 </w:t>
      </w:r>
      <w:r w:rsidRPr="00C4325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43252">
        <w:rPr>
          <w:rFonts w:ascii="Angsana New" w:hAnsi="Angsana New"/>
          <w:sz w:val="30"/>
          <w:szCs w:val="30"/>
        </w:rPr>
        <w:t xml:space="preserve">2569 </w:t>
      </w:r>
      <w:r w:rsidRPr="00C43252">
        <w:rPr>
          <w:rFonts w:ascii="Angsana New" w:hAnsi="Angsana New"/>
          <w:sz w:val="30"/>
          <w:szCs w:val="30"/>
          <w:cs/>
        </w:rPr>
        <w:t xml:space="preserve">และ </w:t>
      </w:r>
      <w:r w:rsidRPr="00C43252">
        <w:rPr>
          <w:rFonts w:ascii="Angsana New" w:hAnsi="Angsana New"/>
          <w:sz w:val="30"/>
          <w:szCs w:val="30"/>
        </w:rPr>
        <w:t xml:space="preserve">2568 </w:t>
      </w:r>
      <w:r w:rsidRPr="00C43252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Pr="00C43252">
        <w:rPr>
          <w:rFonts w:ascii="Angsana New" w:hAnsi="Angsana New"/>
          <w:sz w:val="30"/>
          <w:szCs w:val="30"/>
        </w:rPr>
        <w:t>0.</w:t>
      </w:r>
      <w:r w:rsidR="009F3999" w:rsidRPr="00C43252">
        <w:rPr>
          <w:rFonts w:ascii="Angsana New" w:hAnsi="Angsana New"/>
          <w:sz w:val="30"/>
          <w:szCs w:val="30"/>
        </w:rPr>
        <w:t>16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C43252">
        <w:rPr>
          <w:rFonts w:ascii="Angsana New" w:hAnsi="Angsana New"/>
          <w:sz w:val="30"/>
          <w:szCs w:val="30"/>
        </w:rPr>
        <w:t>0.</w:t>
      </w:r>
      <w:r w:rsidR="009F3999" w:rsidRPr="00C43252">
        <w:rPr>
          <w:rFonts w:ascii="Angsana New" w:hAnsi="Angsana New"/>
          <w:sz w:val="30"/>
          <w:szCs w:val="30"/>
        </w:rPr>
        <w:t>22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9B1C953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sz w:val="30"/>
          <w:szCs w:val="30"/>
        </w:rPr>
      </w:pPr>
    </w:p>
    <w:p w14:paraId="44855BBB" w14:textId="77777777" w:rsidR="006B6B49" w:rsidRPr="00C43252" w:rsidRDefault="006B6B49" w:rsidP="006B6B4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</w:t>
      </w:r>
      <w:r w:rsidRPr="00C43252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C43252">
        <w:rPr>
          <w:rFonts w:ascii="Angsana New" w:hAnsi="Angsana New"/>
          <w:b/>
          <w:bCs/>
          <w:sz w:val="30"/>
          <w:szCs w:val="30"/>
          <w:cs/>
        </w:rPr>
        <w:t>พนักงาน</w:t>
      </w:r>
      <w:r w:rsidRPr="00C43252"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14:paraId="4B1CE1F6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1569B8" w14:textId="77777777" w:rsidR="006B6B49" w:rsidRPr="00C4325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43252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รายการเคลื่อนไหวของหนี้สินผลประโยชน์ของพนักงาน</w:t>
      </w:r>
      <w:r w:rsidRPr="00C43252">
        <w:rPr>
          <w:rFonts w:ascii="Angsana New" w:hAnsi="Angsana New" w:hint="cs"/>
          <w:spacing w:val="-2"/>
          <w:sz w:val="30"/>
          <w:szCs w:val="30"/>
          <w:cs/>
        </w:rPr>
        <w:t>หลังออกจากงานสรุปได้</w:t>
      </w:r>
      <w:r w:rsidRPr="00C43252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06857909" w14:textId="77777777" w:rsidR="006B6B49" w:rsidRPr="00181892" w:rsidRDefault="006B6B49" w:rsidP="006B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16"/>
          <w:szCs w:val="16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7308"/>
        <w:gridCol w:w="2070"/>
      </w:tblGrid>
      <w:tr w:rsidR="006B6B49" w:rsidRPr="00C43252" w14:paraId="5AC3B94F" w14:textId="77777777" w:rsidTr="00A43E26">
        <w:tc>
          <w:tcPr>
            <w:tcW w:w="7308" w:type="dxa"/>
          </w:tcPr>
          <w:p w14:paraId="498102CB" w14:textId="77777777" w:rsidR="006B6B49" w:rsidRPr="00C43252" w:rsidRDefault="006B6B49" w:rsidP="009B2CEA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5550C3F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B6B49" w:rsidRPr="00C43252" w14:paraId="39C2E969" w14:textId="77777777" w:rsidTr="00A43E26">
        <w:tc>
          <w:tcPr>
            <w:tcW w:w="7308" w:type="dxa"/>
          </w:tcPr>
          <w:p w14:paraId="21A8DF3F" w14:textId="77777777" w:rsidR="006B6B49" w:rsidRPr="00C43252" w:rsidRDefault="006B6B49" w:rsidP="009B2CEA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6893BAA" w14:textId="77777777" w:rsidR="006B6B49" w:rsidRPr="00C43252" w:rsidRDefault="006B6B4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6B6B49" w:rsidRPr="00C43252" w14:paraId="5B87D99F" w14:textId="77777777" w:rsidTr="00A43E26">
        <w:tc>
          <w:tcPr>
            <w:tcW w:w="7308" w:type="dxa"/>
          </w:tcPr>
          <w:p w14:paraId="05813644" w14:textId="77777777" w:rsidR="006B6B49" w:rsidRPr="00C43252" w:rsidRDefault="006B6B49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43252">
              <w:rPr>
                <w:rFonts w:ascii="Angsana New" w:hAnsi="Angsana New"/>
                <w:sz w:val="30"/>
                <w:szCs w:val="30"/>
              </w:rPr>
              <w:t>1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90B8F5E" w14:textId="77777777" w:rsidR="006B6B49" w:rsidRPr="00C43252" w:rsidRDefault="006B6B4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9,106</w:t>
            </w:r>
          </w:p>
        </w:tc>
      </w:tr>
      <w:tr w:rsidR="006B6B49" w:rsidRPr="00C43252" w14:paraId="1F6E2933" w14:textId="77777777" w:rsidTr="00A43E26">
        <w:tc>
          <w:tcPr>
            <w:tcW w:w="7308" w:type="dxa"/>
          </w:tcPr>
          <w:p w14:paraId="05B485C0" w14:textId="77777777" w:rsidR="006B6B49" w:rsidRPr="00C43252" w:rsidRDefault="006B6B49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97BDA2F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65</w:t>
            </w:r>
            <w:r w:rsidR="00344D27" w:rsidRPr="00C4325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6B49" w:rsidRPr="00C43252" w14:paraId="631B5989" w14:textId="77777777" w:rsidTr="00A43E26">
        <w:tc>
          <w:tcPr>
            <w:tcW w:w="7308" w:type="dxa"/>
          </w:tcPr>
          <w:p w14:paraId="602F4133" w14:textId="77777777" w:rsidR="006B6B49" w:rsidRPr="00C43252" w:rsidRDefault="006B6B49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FE519CC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6B6B49" w:rsidRPr="00C43252" w14:paraId="27F0CDB1" w14:textId="77777777" w:rsidTr="00A43E26">
        <w:tc>
          <w:tcPr>
            <w:tcW w:w="7308" w:type="dxa"/>
          </w:tcPr>
          <w:p w14:paraId="2B46BFFA" w14:textId="77777777" w:rsidR="006B6B49" w:rsidRPr="00C43252" w:rsidRDefault="006B6B49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43FA02D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74</w:t>
            </w:r>
            <w:r w:rsidR="00344D27" w:rsidRPr="00C4325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6B49" w:rsidRPr="00C43252" w14:paraId="6FE43EBB" w14:textId="77777777" w:rsidTr="00A43E26">
        <w:tc>
          <w:tcPr>
            <w:tcW w:w="7308" w:type="dxa"/>
          </w:tcPr>
          <w:p w14:paraId="5C0FD5FE" w14:textId="77777777" w:rsidR="006B6B49" w:rsidRPr="00C43252" w:rsidRDefault="006B6B49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2070" w:type="dxa"/>
          </w:tcPr>
          <w:p w14:paraId="6691512E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3252">
              <w:rPr>
                <w:rFonts w:ascii="Angsana New" w:hAnsi="Angsana New"/>
                <w:sz w:val="30"/>
                <w:szCs w:val="30"/>
              </w:rPr>
              <w:t>54</w:t>
            </w:r>
            <w:r w:rsidR="00344D27" w:rsidRPr="00C43252">
              <w:rPr>
                <w:rFonts w:ascii="Angsana New" w:hAnsi="Angsana New"/>
                <w:sz w:val="30"/>
                <w:szCs w:val="30"/>
              </w:rPr>
              <w:t>2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B6B49" w:rsidRPr="00C43252" w14:paraId="15353102" w14:textId="77777777" w:rsidTr="00A43E26">
        <w:tc>
          <w:tcPr>
            <w:tcW w:w="7308" w:type="dxa"/>
          </w:tcPr>
          <w:p w14:paraId="224770CA" w14:textId="77777777" w:rsidR="006B6B49" w:rsidRPr="00C43252" w:rsidRDefault="006B6B49" w:rsidP="009B2CE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5E0F45"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E0F45" w:rsidRPr="00C432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9BEBBBE" w14:textId="77777777" w:rsidR="006B6B49" w:rsidRPr="00C43252" w:rsidRDefault="009F3999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9,310</w:t>
            </w:r>
          </w:p>
        </w:tc>
      </w:tr>
    </w:tbl>
    <w:p w14:paraId="34A5CA0E" w14:textId="77777777" w:rsidR="00DC7834" w:rsidRPr="004B2B1C" w:rsidRDefault="00732C21" w:rsidP="005E0F45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43252">
        <w:rPr>
          <w:rFonts w:ascii="Angsana New" w:hAnsi="Angsana New"/>
          <w:b/>
          <w:bCs/>
          <w:sz w:val="30"/>
          <w:szCs w:val="30"/>
        </w:rPr>
        <w:br w:type="page"/>
      </w:r>
      <w:r w:rsidR="00434076" w:rsidRPr="004B2B1C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รายได้จากการเลี้ยงไก่เนื้อตามพันธะสัญญา</w:t>
      </w:r>
    </w:p>
    <w:p w14:paraId="57455AFE" w14:textId="77777777" w:rsidR="008E1EC6" w:rsidRPr="00C43252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1AC0AF4C" w14:textId="77777777" w:rsidR="005E0F45" w:rsidRPr="004B2B1C" w:rsidRDefault="00A57704" w:rsidP="005E0F45">
      <w:pPr>
        <w:jc w:val="thaiDistribute"/>
        <w:rPr>
          <w:rFonts w:ascii="Angsana New" w:hAnsi="Angsana New"/>
          <w:sz w:val="30"/>
          <w:szCs w:val="30"/>
        </w:rPr>
      </w:pPr>
      <w:r w:rsidRPr="00A57704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บริษัทได้ทำสัญญาซื้อขายประกันราคาไก่เนื้อกับบริษัทคู่สัญญารายหนึ่ง โดยมีระยะเวลา </w:t>
      </w:r>
      <w:r>
        <w:rPr>
          <w:rFonts w:ascii="Angsana New" w:hAnsi="Angsana New"/>
          <w:sz w:val="30"/>
          <w:szCs w:val="30"/>
        </w:rPr>
        <w:t>2</w:t>
      </w:r>
      <w:r w:rsidRPr="00A57704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</w:rPr>
        <w:t>3</w:t>
      </w:r>
      <w:r w:rsidRPr="00A57704">
        <w:rPr>
          <w:rFonts w:ascii="Angsana New" w:hAnsi="Angsana New"/>
          <w:sz w:val="30"/>
          <w:szCs w:val="30"/>
          <w:cs/>
        </w:rPr>
        <w:t xml:space="preserve"> เดือน นอกจากนี้ บริษัทได้ทำสัญญาการเลี้ยงไก่ประกันราคากับบริษัทคู่สัญญาอีกรายหนึ่ง โดยมีระยะเวลา </w:t>
      </w:r>
      <w:r>
        <w:rPr>
          <w:rFonts w:ascii="Angsana New" w:hAnsi="Angsana New"/>
          <w:sz w:val="30"/>
          <w:szCs w:val="30"/>
        </w:rPr>
        <w:t>1</w:t>
      </w:r>
      <w:r w:rsidRPr="00A57704">
        <w:rPr>
          <w:rFonts w:ascii="Angsana New" w:hAnsi="Angsana New"/>
          <w:sz w:val="30"/>
          <w:szCs w:val="30"/>
          <w:cs/>
        </w:rPr>
        <w:t xml:space="preserve"> รุ่นการเลี้ยง ซึ่งจะต่ออายุสัญญาโดยอัตโนมัติเมื่อบริษัทได้รับลูกไก่และอาหารไก่จากบริษัทคู่สัญญาดังกล่าวเพื่อเลี้ยงไก่ในรุ่นถัดไป สรุปสาระสำคัญของสัญญาได้ดังนี้</w:t>
      </w:r>
    </w:p>
    <w:p w14:paraId="6D11B519" w14:textId="77777777" w:rsidR="005E0F45" w:rsidRPr="00C43252" w:rsidRDefault="005E0F45" w:rsidP="005E0F45">
      <w:pPr>
        <w:pStyle w:val="NoSpacing"/>
        <w:rPr>
          <w:rFonts w:ascii="Angsana New" w:hAnsi="Angsana New"/>
          <w:sz w:val="20"/>
          <w:szCs w:val="20"/>
        </w:rPr>
      </w:pPr>
    </w:p>
    <w:p w14:paraId="5B5D6CA7" w14:textId="77777777" w:rsidR="005E0F45" w:rsidRPr="004B2B1C" w:rsidRDefault="005E0F45" w:rsidP="005E0F4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4B2B1C">
        <w:rPr>
          <w:rFonts w:ascii="Angsana New" w:hAnsi="Angsana New"/>
          <w:spacing w:val="-6"/>
          <w:sz w:val="30"/>
          <w:szCs w:val="30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="002845A8">
        <w:rPr>
          <w:rFonts w:ascii="Angsana New" w:hAnsi="Angsana New"/>
          <w:spacing w:val="-6"/>
          <w:sz w:val="30"/>
          <w:szCs w:val="30"/>
        </w:rPr>
        <w:br/>
      </w:r>
      <w:r w:rsidRPr="004B2B1C">
        <w:rPr>
          <w:rFonts w:ascii="Angsana New" w:hAnsi="Angsana New"/>
          <w:spacing w:val="-6"/>
          <w:sz w:val="30"/>
          <w:szCs w:val="30"/>
        </w:rPr>
        <w:t>1</w:t>
      </w:r>
      <w:r w:rsidRPr="004B2B1C">
        <w:rPr>
          <w:rFonts w:ascii="Angsana New" w:hAnsi="Angsana New"/>
          <w:spacing w:val="-6"/>
          <w:sz w:val="30"/>
          <w:szCs w:val="30"/>
          <w:cs/>
        </w:rPr>
        <w:t xml:space="preserve"> รุ่น </w:t>
      </w:r>
      <w:r w:rsidRPr="004B2B1C">
        <w:rPr>
          <w:rFonts w:ascii="Angsana New" w:hAnsi="Angsana New"/>
          <w:spacing w:val="-6"/>
          <w:sz w:val="30"/>
          <w:szCs w:val="30"/>
        </w:rPr>
        <w:t>(</w:t>
      </w:r>
      <w:r w:rsidRPr="004B2B1C">
        <w:rPr>
          <w:rFonts w:ascii="Angsana New" w:hAnsi="Angsana New"/>
          <w:spacing w:val="-6"/>
          <w:sz w:val="30"/>
          <w:szCs w:val="30"/>
          <w:cs/>
        </w:rPr>
        <w:t xml:space="preserve">ประมาณ </w:t>
      </w:r>
      <w:r w:rsidRPr="004B2B1C">
        <w:rPr>
          <w:rFonts w:ascii="Angsana New" w:hAnsi="Angsana New"/>
          <w:spacing w:val="-6"/>
          <w:sz w:val="30"/>
          <w:szCs w:val="30"/>
        </w:rPr>
        <w:t>35</w:t>
      </w:r>
      <w:r w:rsidRPr="004B2B1C">
        <w:rPr>
          <w:rFonts w:ascii="Angsana New" w:hAnsi="Angsana New"/>
          <w:spacing w:val="-6"/>
          <w:sz w:val="30"/>
          <w:szCs w:val="30"/>
          <w:cs/>
        </w:rPr>
        <w:t xml:space="preserve"> ถึง </w:t>
      </w:r>
      <w:r w:rsidRPr="004B2B1C">
        <w:rPr>
          <w:rFonts w:ascii="Angsana New" w:hAnsi="Angsana New"/>
          <w:spacing w:val="-6"/>
          <w:sz w:val="30"/>
          <w:szCs w:val="30"/>
        </w:rPr>
        <w:t>45</w:t>
      </w:r>
      <w:r w:rsidRPr="004B2B1C">
        <w:rPr>
          <w:rFonts w:ascii="Angsana New" w:hAnsi="Angsana New"/>
          <w:spacing w:val="-6"/>
          <w:sz w:val="30"/>
          <w:szCs w:val="30"/>
          <w:cs/>
        </w:rPr>
        <w:t xml:space="preserve"> วัน</w:t>
      </w:r>
      <w:r w:rsidRPr="004B2B1C">
        <w:rPr>
          <w:rFonts w:ascii="Angsana New" w:hAnsi="Angsana New"/>
          <w:spacing w:val="-6"/>
          <w:sz w:val="30"/>
          <w:szCs w:val="30"/>
        </w:rPr>
        <w:t>)</w:t>
      </w:r>
      <w:r w:rsidRPr="004B2B1C">
        <w:rPr>
          <w:rFonts w:ascii="Angsana New" w:hAnsi="Angsana New"/>
          <w:spacing w:val="-6"/>
          <w:sz w:val="30"/>
          <w:szCs w:val="30"/>
          <w:cs/>
        </w:rPr>
        <w:t xml:space="preserve"> เพื่อขายให้บริษัทในราคาที่กำหนดโดยบริษัทคู่สัญญา </w:t>
      </w:r>
    </w:p>
    <w:p w14:paraId="2A1E2427" w14:textId="77777777" w:rsidR="005E0F45" w:rsidRPr="00C43252" w:rsidRDefault="005E0F45" w:rsidP="005E0F45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0"/>
          <w:szCs w:val="20"/>
        </w:rPr>
      </w:pPr>
    </w:p>
    <w:p w14:paraId="615DABB5" w14:textId="77777777" w:rsidR="005E0F45" w:rsidRPr="004B2B1C" w:rsidRDefault="005E0F45" w:rsidP="005E0F4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</w:t>
      </w:r>
      <w:r w:rsidR="00A57704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Pr="004B2B1C">
        <w:rPr>
          <w:rFonts w:ascii="Angsana New" w:hAnsi="Angsana New"/>
          <w:sz w:val="30"/>
          <w:szCs w:val="30"/>
          <w:cs/>
        </w:rPr>
        <w:t>บริษัทคู่สัญญาบางรายอนุญาตให้บริษัทเป็นผู้จัดหา ยา วัคซีน และเวชภัณฑ์ตามเงื่อนไขที่บริษัทคู่สัญญากำหนด และ</w:t>
      </w:r>
      <w:r w:rsidR="00A57704">
        <w:rPr>
          <w:rFonts w:ascii="Angsana New" w:hAnsi="Angsana New" w:hint="cs"/>
          <w:sz w:val="30"/>
          <w:szCs w:val="30"/>
          <w:cs/>
        </w:rPr>
        <w:t>เมื่อสิ้นสุดรอบการเลี้ยง บริษัทจะต้อง</w:t>
      </w:r>
      <w:r w:rsidRPr="004B2B1C">
        <w:rPr>
          <w:rFonts w:ascii="Angsana New" w:hAnsi="Angsana New"/>
          <w:sz w:val="30"/>
          <w:szCs w:val="30"/>
          <w:cs/>
        </w:rPr>
        <w:t xml:space="preserve">ขายไก่ใหญ่มีชีวิตทั้งหมดคืนให้กับบริษัทคู่สัญญาในราคาและเงื่อนไขที่บริษัทคู่สัญญากำหนด </w:t>
      </w:r>
    </w:p>
    <w:p w14:paraId="619119CA" w14:textId="77777777" w:rsidR="005E0F45" w:rsidRPr="00C43252" w:rsidRDefault="005E0F45" w:rsidP="005E0F45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0"/>
          <w:szCs w:val="20"/>
        </w:rPr>
      </w:pPr>
    </w:p>
    <w:p w14:paraId="16974ED3" w14:textId="77777777" w:rsidR="005E0F45" w:rsidRPr="004B2B1C" w:rsidRDefault="005E0F45" w:rsidP="005E0F4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t>บริษัทเป็นผู้รับผิดชอบค่าใช้จ่าย</w:t>
      </w:r>
      <w:r w:rsidR="00700D1A">
        <w:rPr>
          <w:rFonts w:ascii="Angsana New" w:hAnsi="Angsana New" w:hint="cs"/>
          <w:sz w:val="30"/>
          <w:szCs w:val="30"/>
          <w:cs/>
        </w:rPr>
        <w:t>ทั้งหมดที่เกี่ยวข้องกับ</w:t>
      </w:r>
      <w:r w:rsidRPr="004B2B1C">
        <w:rPr>
          <w:rFonts w:ascii="Angsana New" w:hAnsi="Angsana New"/>
          <w:sz w:val="30"/>
          <w:szCs w:val="30"/>
          <w:cs/>
        </w:rPr>
        <w:t>การจับและ</w:t>
      </w:r>
      <w:r w:rsidR="00700D1A">
        <w:rPr>
          <w:rFonts w:ascii="Angsana New" w:hAnsi="Angsana New" w:hint="cs"/>
          <w:sz w:val="30"/>
          <w:szCs w:val="30"/>
          <w:cs/>
        </w:rPr>
        <w:t>การ</w:t>
      </w:r>
      <w:r w:rsidRPr="004B2B1C">
        <w:rPr>
          <w:rFonts w:ascii="Angsana New" w:hAnsi="Angsana New"/>
          <w:sz w:val="30"/>
          <w:szCs w:val="30"/>
          <w:cs/>
        </w:rPr>
        <w:t>ขนส่งไก่ใหญ่</w:t>
      </w:r>
      <w:r w:rsidR="00700D1A">
        <w:rPr>
          <w:rFonts w:ascii="Angsana New" w:hAnsi="Angsana New" w:hint="cs"/>
          <w:sz w:val="30"/>
          <w:szCs w:val="30"/>
          <w:cs/>
        </w:rPr>
        <w:t>มีชีวิต</w:t>
      </w:r>
      <w:r w:rsidRPr="004B2B1C">
        <w:rPr>
          <w:rFonts w:ascii="Angsana New" w:hAnsi="Angsana New"/>
          <w:sz w:val="30"/>
          <w:szCs w:val="30"/>
          <w:cs/>
        </w:rPr>
        <w:t>ไปยังโรงชำแหละ</w:t>
      </w:r>
      <w:r w:rsidR="008D42F8">
        <w:rPr>
          <w:rFonts w:ascii="Angsana New" w:hAnsi="Angsana New" w:hint="cs"/>
          <w:sz w:val="30"/>
          <w:szCs w:val="30"/>
          <w:cs/>
        </w:rPr>
        <w:t>ที่</w:t>
      </w:r>
      <w:r w:rsidRPr="004B2B1C">
        <w:rPr>
          <w:rFonts w:ascii="Angsana New" w:hAnsi="Angsana New"/>
          <w:sz w:val="30"/>
          <w:szCs w:val="30"/>
          <w:cs/>
        </w:rPr>
        <w:t>บริษัทคู่สัญญา</w:t>
      </w:r>
      <w:r w:rsidR="008D42F8">
        <w:rPr>
          <w:rFonts w:ascii="Angsana New" w:hAnsi="Angsana New" w:hint="cs"/>
          <w:sz w:val="30"/>
          <w:szCs w:val="30"/>
          <w:cs/>
        </w:rPr>
        <w:t>กำหนด</w:t>
      </w:r>
      <w:r w:rsidRPr="004B2B1C">
        <w:rPr>
          <w:rFonts w:ascii="Angsana New" w:hAnsi="Angsana New"/>
          <w:sz w:val="30"/>
          <w:szCs w:val="30"/>
          <w:cs/>
        </w:rPr>
        <w:t xml:space="preserve"> และ </w:t>
      </w:r>
    </w:p>
    <w:p w14:paraId="45B7B278" w14:textId="77777777" w:rsidR="005E0F45" w:rsidRPr="00C43252" w:rsidRDefault="005E0F45" w:rsidP="005E0F45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0"/>
          <w:szCs w:val="20"/>
        </w:rPr>
      </w:pPr>
    </w:p>
    <w:p w14:paraId="334679D0" w14:textId="77777777" w:rsidR="005E0F45" w:rsidRPr="004B2B1C" w:rsidRDefault="005E0F45" w:rsidP="005E0F4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t>บริษัทคู่สัญญาจะจ่ายชำระค่าซื้อไก่ประกันราคาให้กับบริษัท</w:t>
      </w:r>
      <w:r w:rsidR="00C7220B" w:rsidRPr="004B2B1C">
        <w:rPr>
          <w:rFonts w:ascii="Angsana New" w:hAnsi="Angsana New"/>
          <w:sz w:val="30"/>
          <w:szCs w:val="30"/>
          <w:cs/>
        </w:rPr>
        <w:t>เมื่อครบกำหนดชำระ</w:t>
      </w:r>
      <w:r w:rsidR="00C7220B">
        <w:rPr>
          <w:rFonts w:ascii="Angsana New" w:hAnsi="Angsana New" w:hint="cs"/>
          <w:sz w:val="30"/>
          <w:szCs w:val="30"/>
          <w:cs/>
        </w:rPr>
        <w:t xml:space="preserve"> </w:t>
      </w:r>
      <w:r w:rsidRPr="004B2B1C">
        <w:rPr>
          <w:rFonts w:ascii="Angsana New" w:hAnsi="Angsana New"/>
          <w:sz w:val="30"/>
          <w:szCs w:val="30"/>
          <w:cs/>
        </w:rPr>
        <w:t>หลังหักต้นทุนค่าลูกไก่ อาหารไก่ ยา วัคซีน และเวชภัณฑ์ที่บริษัทคู่สัญญาจัดหาให้</w:t>
      </w:r>
      <w:r w:rsidR="00A57704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4B2B1C">
        <w:rPr>
          <w:rFonts w:ascii="Angsana New" w:hAnsi="Angsana New"/>
          <w:sz w:val="30"/>
          <w:szCs w:val="30"/>
          <w:cs/>
        </w:rPr>
        <w:t>ค่าใช้จ่ายอื่น</w:t>
      </w:r>
      <w:r w:rsidR="00A57704">
        <w:rPr>
          <w:rFonts w:ascii="Angsana New" w:hAnsi="Angsana New" w:hint="cs"/>
          <w:sz w:val="30"/>
          <w:szCs w:val="30"/>
          <w:cs/>
        </w:rPr>
        <w:t xml:space="preserve"> ๆ </w:t>
      </w:r>
      <w:r w:rsidRPr="004B2B1C">
        <w:rPr>
          <w:rFonts w:ascii="Angsana New" w:hAnsi="Angsana New"/>
          <w:sz w:val="30"/>
          <w:szCs w:val="30"/>
          <w:cs/>
        </w:rPr>
        <w:t>ที่บริษัทคู่สัญญา</w:t>
      </w:r>
      <w:r w:rsidR="00A57704">
        <w:rPr>
          <w:rFonts w:ascii="Angsana New" w:hAnsi="Angsana New" w:hint="cs"/>
          <w:sz w:val="30"/>
          <w:szCs w:val="30"/>
          <w:cs/>
        </w:rPr>
        <w:t>ได้</w:t>
      </w:r>
      <w:r w:rsidRPr="004B2B1C">
        <w:rPr>
          <w:rFonts w:ascii="Angsana New" w:hAnsi="Angsana New"/>
          <w:sz w:val="30"/>
          <w:szCs w:val="30"/>
          <w:cs/>
        </w:rPr>
        <w:t>ทดรองจ่าย</w:t>
      </w:r>
      <w:r w:rsidR="00A57704">
        <w:rPr>
          <w:rFonts w:ascii="Angsana New" w:hAnsi="Angsana New" w:hint="cs"/>
          <w:sz w:val="30"/>
          <w:szCs w:val="30"/>
          <w:cs/>
        </w:rPr>
        <w:t xml:space="preserve"> </w:t>
      </w:r>
      <w:r w:rsidRPr="004B2B1C">
        <w:rPr>
          <w:rFonts w:ascii="Angsana New" w:hAnsi="Angsana New"/>
          <w:sz w:val="30"/>
          <w:szCs w:val="30"/>
          <w:cs/>
        </w:rPr>
        <w:t>เช่น ค่าขนส่งไก่ใหญ่ เป็นต้น</w:t>
      </w:r>
    </w:p>
    <w:p w14:paraId="31BC00B2" w14:textId="77777777" w:rsidR="005E0F45" w:rsidRPr="00C43252" w:rsidRDefault="005E0F45" w:rsidP="005E0F45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0"/>
          <w:szCs w:val="20"/>
        </w:rPr>
      </w:pPr>
    </w:p>
    <w:p w14:paraId="1473883B" w14:textId="77777777" w:rsidR="005E0F45" w:rsidRPr="004B2B1C" w:rsidRDefault="00A57704" w:rsidP="005E0F45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กรณี</w:t>
      </w:r>
      <w:r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ต้นทุน</w:t>
      </w:r>
      <w:r>
        <w:rPr>
          <w:rFonts w:ascii="Angsana New" w:hAnsi="Angsana New" w:hint="cs"/>
          <w:spacing w:val="-4"/>
          <w:sz w:val="30"/>
          <w:szCs w:val="30"/>
          <w:cs/>
        </w:rPr>
        <w:t>รวมของ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ค่าลูกไก่ อาหารไก่ ยา วัคซีน เวชภัณฑ์ และค่าใช้จ่ายอื่น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ๆ 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ที่บริษัทคู่สัญญาทดรองจ่าย</w:t>
      </w:r>
      <w:r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มากกว่ามูลค่า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ไก่ใหญ่ที่บริษัทคู่สัญญารับซื้อจากบริษัท 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ต้องจ่ายชำระเงินส่วนที่เหลือให้</w:t>
      </w:r>
      <w:r>
        <w:rPr>
          <w:rFonts w:ascii="Angsana New" w:hAnsi="Angsana New" w:hint="cs"/>
          <w:spacing w:val="-4"/>
          <w:sz w:val="30"/>
          <w:szCs w:val="30"/>
          <w:cs/>
        </w:rPr>
        <w:t>แก่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บริษัทคู่สัญญาตามเงื่อนไขที่บริษัทคู่สัญญากำหนด</w:t>
      </w:r>
    </w:p>
    <w:p w14:paraId="2F3DF190" w14:textId="77777777" w:rsidR="005E0F45" w:rsidRPr="00C43252" w:rsidRDefault="005E0F45" w:rsidP="005E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668E8A4" w14:textId="77777777" w:rsidR="005E0F45" w:rsidRPr="004B2B1C" w:rsidRDefault="005E0F45" w:rsidP="005E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B1C">
        <w:rPr>
          <w:rFonts w:ascii="Angsana New" w:hAnsi="Angsana New"/>
          <w:sz w:val="30"/>
          <w:szCs w:val="30"/>
          <w:cs/>
        </w:rPr>
        <w:t>บริษัทคู่สัญญารายหนึ่งกำหนดเงื่อนไขพิเศษในการจ่ายโบนัส</w:t>
      </w:r>
      <w:r w:rsidR="002928A7">
        <w:rPr>
          <w:rFonts w:ascii="Angsana New" w:hAnsi="Angsana New" w:hint="cs"/>
          <w:sz w:val="30"/>
          <w:szCs w:val="30"/>
          <w:cs/>
        </w:rPr>
        <w:t xml:space="preserve"> โดยคำนวณ</w:t>
      </w:r>
      <w:r w:rsidRPr="004B2B1C">
        <w:rPr>
          <w:rFonts w:ascii="Angsana New" w:hAnsi="Angsana New"/>
          <w:sz w:val="30"/>
          <w:szCs w:val="30"/>
          <w:cs/>
        </w:rPr>
        <w:t>จากปริมาณไก่เข้าเลี้ยง</w:t>
      </w:r>
      <w:r w:rsidR="002928A7">
        <w:rPr>
          <w:rFonts w:ascii="Angsana New" w:hAnsi="Angsana New" w:hint="cs"/>
          <w:sz w:val="30"/>
          <w:szCs w:val="30"/>
          <w:cs/>
        </w:rPr>
        <w:t>และปริมาณ</w:t>
      </w:r>
      <w:r w:rsidRPr="004B2B1C">
        <w:rPr>
          <w:rFonts w:ascii="Angsana New" w:hAnsi="Angsana New"/>
          <w:sz w:val="30"/>
          <w:szCs w:val="30"/>
          <w:cs/>
        </w:rPr>
        <w:t>ไก่จับสุทธิ</w:t>
      </w:r>
      <w:r w:rsidR="002928A7">
        <w:rPr>
          <w:rFonts w:ascii="Angsana New" w:hAnsi="Angsana New" w:hint="cs"/>
          <w:sz w:val="30"/>
          <w:szCs w:val="30"/>
          <w:cs/>
        </w:rPr>
        <w:t>ส่ง</w:t>
      </w:r>
      <w:r w:rsidRPr="004B2B1C">
        <w:rPr>
          <w:rFonts w:ascii="Angsana New" w:hAnsi="Angsana New"/>
          <w:sz w:val="30"/>
          <w:szCs w:val="30"/>
          <w:cs/>
        </w:rPr>
        <w:t>เข้าโรง</w:t>
      </w:r>
      <w:r w:rsidR="002928A7">
        <w:rPr>
          <w:rFonts w:ascii="Angsana New" w:hAnsi="Angsana New" w:hint="cs"/>
          <w:sz w:val="30"/>
          <w:szCs w:val="30"/>
          <w:cs/>
        </w:rPr>
        <w:t>ชำแหละ</w:t>
      </w:r>
      <w:r w:rsidR="00A43E26" w:rsidRPr="00A43E26">
        <w:rPr>
          <w:rFonts w:ascii="Angsana New" w:hAnsi="Angsana New"/>
          <w:sz w:val="30"/>
          <w:szCs w:val="30"/>
          <w:cs/>
        </w:rPr>
        <w:t>ที่บริษัทคู่สัญญากำหนด</w:t>
      </w:r>
      <w:r w:rsidRPr="004B2B1C">
        <w:rPr>
          <w:rFonts w:ascii="Angsana New" w:hAnsi="Angsana New"/>
          <w:sz w:val="30"/>
          <w:szCs w:val="30"/>
          <w:cs/>
        </w:rPr>
        <w:t xml:space="preserve"> หากบริษัทสามารถปฏิบัติได้ตามข้อกำหนดและเงื่อนไขในสัญญา</w:t>
      </w:r>
    </w:p>
    <w:p w14:paraId="31B1D8C9" w14:textId="77777777" w:rsidR="005E0F45" w:rsidRPr="00C43252" w:rsidRDefault="005E0F45" w:rsidP="005E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ED65E94" w14:textId="77777777" w:rsidR="005E0F45" w:rsidRPr="004B2B1C" w:rsidRDefault="002928A7" w:rsidP="005E0F45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4B2B1C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4B2B1C">
        <w:rPr>
          <w:rFonts w:ascii="Angsana New" w:hAnsi="Angsana New"/>
          <w:spacing w:val="-4"/>
          <w:sz w:val="30"/>
          <w:szCs w:val="30"/>
        </w:rPr>
        <w:t>3</w:t>
      </w:r>
      <w:r w:rsidRPr="004B2B1C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4B2B1C">
        <w:rPr>
          <w:rFonts w:ascii="Angsana New" w:hAnsi="Angsana New"/>
          <w:spacing w:val="-4"/>
          <w:sz w:val="30"/>
          <w:szCs w:val="30"/>
        </w:rPr>
        <w:t xml:space="preserve"> </w:t>
      </w:r>
      <w:r w:rsidRPr="004B2B1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B2B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B2B1C">
        <w:rPr>
          <w:rFonts w:ascii="Angsana New" w:hAnsi="Angsana New"/>
          <w:spacing w:val="-4"/>
          <w:sz w:val="30"/>
          <w:szCs w:val="30"/>
        </w:rPr>
        <w:t>2569</w:t>
      </w:r>
      <w:r w:rsidRPr="004B2B1C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Pr="004B2B1C">
        <w:rPr>
          <w:rFonts w:ascii="Angsana New" w:hAnsi="Angsana New"/>
          <w:spacing w:val="-4"/>
          <w:sz w:val="30"/>
          <w:szCs w:val="30"/>
        </w:rPr>
        <w:t>31</w:t>
      </w:r>
      <w:r w:rsidRPr="004B2B1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4B2B1C">
        <w:rPr>
          <w:rFonts w:ascii="Angsana New" w:hAnsi="Angsana New"/>
          <w:spacing w:val="-4"/>
          <w:sz w:val="30"/>
          <w:szCs w:val="30"/>
        </w:rPr>
        <w:t>2568</w:t>
      </w:r>
      <w:r w:rsidRPr="004B2B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บริษัทคู่สัญญาบางราย</w:t>
      </w:r>
      <w:r>
        <w:rPr>
          <w:rFonts w:ascii="Angsana New" w:hAnsi="Angsana New" w:hint="cs"/>
          <w:spacing w:val="-4"/>
          <w:sz w:val="30"/>
          <w:szCs w:val="30"/>
          <w:cs/>
        </w:rPr>
        <w:t>ได้กำหนดให้บริษัทวางเงินประกันก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ารเลี้ยงไก่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="005E0F45" w:rsidRPr="004B2B1C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จำนวนเงินสะสมรวม</w:t>
      </w:r>
      <w:r w:rsidR="00171C78">
        <w:rPr>
          <w:rFonts w:ascii="Angsana New" w:hAnsi="Angsana New" w:hint="cs"/>
          <w:spacing w:val="-4"/>
          <w:sz w:val="30"/>
          <w:szCs w:val="30"/>
          <w:cs/>
        </w:rPr>
        <w:t>งวดละ</w:t>
      </w:r>
      <w:r w:rsidR="005E0F45" w:rsidRPr="004B2B1C">
        <w:rPr>
          <w:rFonts w:ascii="Angsana New" w:hAnsi="Angsana New"/>
          <w:spacing w:val="-4"/>
          <w:sz w:val="30"/>
          <w:szCs w:val="30"/>
        </w:rPr>
        <w:t xml:space="preserve"> 50.3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5E0F45" w:rsidRPr="004B2B1C">
        <w:rPr>
          <w:rFonts w:ascii="Angsana New" w:hAnsi="Angsana New" w:hint="cs"/>
          <w:spacing w:val="-4"/>
          <w:sz w:val="30"/>
          <w:szCs w:val="30"/>
          <w:cs/>
        </w:rPr>
        <w:t xml:space="preserve"> ซึ่ง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แสดง</w:t>
      </w:r>
      <w:r>
        <w:rPr>
          <w:rFonts w:ascii="Angsana New" w:hAnsi="Angsana New" w:hint="cs"/>
          <w:spacing w:val="-4"/>
          <w:sz w:val="30"/>
          <w:szCs w:val="30"/>
          <w:cs/>
        </w:rPr>
        <w:t>รายการ</w:t>
      </w:r>
      <w:r w:rsidR="005E0F45" w:rsidRPr="004B2B1C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5E0F45" w:rsidRPr="004B2B1C">
        <w:rPr>
          <w:rFonts w:ascii="Angsana New" w:hAnsi="Angsana New"/>
          <w:spacing w:val="-4"/>
          <w:sz w:val="30"/>
          <w:szCs w:val="30"/>
        </w:rPr>
        <w:t xml:space="preserve"> “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เงินค้ำประกันตามสัญญา</w:t>
      </w:r>
      <w:r w:rsidR="005E0F45" w:rsidRPr="004B2B1C">
        <w:rPr>
          <w:rFonts w:ascii="Angsana New" w:hAnsi="Angsana New"/>
          <w:spacing w:val="-4"/>
          <w:sz w:val="30"/>
          <w:szCs w:val="30"/>
        </w:rPr>
        <w:t xml:space="preserve">” </w:t>
      </w:r>
      <w:r w:rsidR="005E0F45" w:rsidRPr="004B2B1C">
        <w:rPr>
          <w:rFonts w:ascii="Angsana New" w:hAnsi="Angsana New"/>
          <w:spacing w:val="-4"/>
          <w:sz w:val="30"/>
          <w:szCs w:val="30"/>
          <w:cs/>
        </w:rPr>
        <w:t>ในงบฐานะการเงิน</w:t>
      </w:r>
    </w:p>
    <w:p w14:paraId="50F71926" w14:textId="77777777" w:rsidR="00A9443D" w:rsidRPr="00C43252" w:rsidRDefault="00A9443D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14:paraId="328CA84A" w14:textId="77777777" w:rsidR="00C729EF" w:rsidRDefault="00C729EF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20DE6C" w14:textId="77777777" w:rsidR="00610251" w:rsidRPr="002928A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28A7">
        <w:rPr>
          <w:rFonts w:ascii="Angsana New" w:hAnsi="Angsana New"/>
          <w:sz w:val="30"/>
          <w:szCs w:val="30"/>
          <w:cs/>
        </w:rPr>
        <w:lastRenderedPageBreak/>
        <w:t>ผลการดำเนินงานที่บริษัทบันทึกตามสัญญาซื้อขายไก่/ประกันราคาดังกล่าวข้างต้นสำหรับ</w:t>
      </w:r>
      <w:r w:rsidR="00547B37" w:rsidRPr="002928A7">
        <w:rPr>
          <w:rFonts w:ascii="Angsana New" w:hAnsi="Angsana New" w:hint="cs"/>
          <w:sz w:val="30"/>
          <w:szCs w:val="30"/>
          <w:cs/>
        </w:rPr>
        <w:t>งวด</w:t>
      </w:r>
      <w:r w:rsidR="00831EA6" w:rsidRPr="002928A7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547B37" w:rsidRPr="002928A7">
        <w:rPr>
          <w:rFonts w:ascii="Angsana New" w:hAnsi="Angsana New" w:hint="cs"/>
          <w:sz w:val="30"/>
          <w:szCs w:val="30"/>
          <w:cs/>
        </w:rPr>
        <w:t>เดือน</w:t>
      </w:r>
      <w:r w:rsidRPr="002928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1EA6" w:rsidRPr="002928A7">
        <w:rPr>
          <w:rFonts w:ascii="Angsana New" w:hAnsi="Angsana New"/>
          <w:sz w:val="30"/>
          <w:szCs w:val="30"/>
        </w:rPr>
        <w:t xml:space="preserve">30 </w:t>
      </w:r>
      <w:r w:rsidR="00831EA6" w:rsidRPr="002928A7">
        <w:rPr>
          <w:rFonts w:ascii="Angsana New" w:hAnsi="Angsana New" w:hint="cs"/>
          <w:sz w:val="30"/>
          <w:szCs w:val="30"/>
          <w:cs/>
        </w:rPr>
        <w:t>มิถุนายน</w:t>
      </w:r>
      <w:r w:rsidRPr="002928A7">
        <w:rPr>
          <w:rFonts w:ascii="Angsana New" w:hAnsi="Angsana New"/>
          <w:sz w:val="30"/>
          <w:szCs w:val="30"/>
          <w:cs/>
        </w:rPr>
        <w:t xml:space="preserve"> </w:t>
      </w:r>
      <w:r w:rsidRPr="002928A7">
        <w:rPr>
          <w:rFonts w:ascii="Angsana New" w:hAnsi="Angsana New"/>
          <w:sz w:val="30"/>
          <w:szCs w:val="30"/>
        </w:rPr>
        <w:t>256</w:t>
      </w:r>
      <w:r w:rsidR="00EC1FBB" w:rsidRPr="002928A7">
        <w:rPr>
          <w:rFonts w:ascii="Angsana New" w:hAnsi="Angsana New"/>
          <w:sz w:val="30"/>
          <w:szCs w:val="30"/>
        </w:rPr>
        <w:t>9</w:t>
      </w:r>
      <w:r w:rsidRPr="002928A7">
        <w:rPr>
          <w:rFonts w:ascii="Angsana New" w:hAnsi="Angsana New"/>
          <w:sz w:val="30"/>
          <w:szCs w:val="30"/>
          <w:cs/>
        </w:rPr>
        <w:t xml:space="preserve"> และ </w:t>
      </w:r>
      <w:r w:rsidRPr="002928A7">
        <w:rPr>
          <w:rFonts w:ascii="Angsana New" w:hAnsi="Angsana New"/>
          <w:sz w:val="30"/>
          <w:szCs w:val="30"/>
        </w:rPr>
        <w:t>256</w:t>
      </w:r>
      <w:r w:rsidR="00EC1FBB" w:rsidRPr="002928A7">
        <w:rPr>
          <w:rFonts w:ascii="Angsana New" w:hAnsi="Angsana New"/>
          <w:sz w:val="30"/>
          <w:szCs w:val="30"/>
        </w:rPr>
        <w:t>8</w:t>
      </w:r>
      <w:r w:rsidRPr="002928A7">
        <w:rPr>
          <w:rFonts w:ascii="Angsana New" w:hAnsi="Angsana New"/>
          <w:sz w:val="30"/>
          <w:szCs w:val="30"/>
          <w:cs/>
        </w:rPr>
        <w:t xml:space="preserve"> มีรายละเอียด ดังนี้</w:t>
      </w:r>
    </w:p>
    <w:p w14:paraId="5D01B045" w14:textId="77777777" w:rsidR="00C43252" w:rsidRPr="00C729EF" w:rsidRDefault="00C43252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10012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4762"/>
        <w:gridCol w:w="1134"/>
        <w:gridCol w:w="237"/>
        <w:gridCol w:w="1135"/>
        <w:gridCol w:w="236"/>
        <w:gridCol w:w="1134"/>
        <w:gridCol w:w="238"/>
        <w:gridCol w:w="1136"/>
      </w:tblGrid>
      <w:tr w:rsidR="00831EA6" w:rsidRPr="00831EA6" w14:paraId="5D6A8237" w14:textId="77777777" w:rsidTr="0050527D">
        <w:trPr>
          <w:cantSplit/>
        </w:trPr>
        <w:tc>
          <w:tcPr>
            <w:tcW w:w="4762" w:type="dxa"/>
          </w:tcPr>
          <w:p w14:paraId="24D43B82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7CFBA80A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31EA6" w:rsidRPr="00831EA6" w14:paraId="083B4424" w14:textId="77777777" w:rsidTr="0050527D">
        <w:trPr>
          <w:cantSplit/>
        </w:trPr>
        <w:tc>
          <w:tcPr>
            <w:tcW w:w="4762" w:type="dxa"/>
          </w:tcPr>
          <w:p w14:paraId="5A12581D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0CCB2C1A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งวดสามเดือน</w:t>
            </w:r>
          </w:p>
        </w:tc>
        <w:tc>
          <w:tcPr>
            <w:tcW w:w="236" w:type="dxa"/>
          </w:tcPr>
          <w:p w14:paraId="69679392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08" w:type="dxa"/>
            <w:gridSpan w:val="3"/>
          </w:tcPr>
          <w:p w14:paraId="459535BC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งวดหกเดือน</w:t>
            </w:r>
          </w:p>
        </w:tc>
      </w:tr>
      <w:tr w:rsidR="0008576B" w:rsidRPr="00831EA6" w14:paraId="6CFC4FA3" w14:textId="77777777" w:rsidTr="009F3999">
        <w:trPr>
          <w:cantSplit/>
        </w:trPr>
        <w:tc>
          <w:tcPr>
            <w:tcW w:w="4762" w:type="dxa"/>
          </w:tcPr>
          <w:p w14:paraId="64B1E08F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00B2BB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</w:t>
            </w:r>
            <w:r w:rsidR="0029390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10D56F2D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716D08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</w:t>
            </w:r>
            <w:r w:rsidR="0029390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14A1026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5A647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</w:t>
            </w:r>
            <w:r w:rsidR="0029390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CDCB6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902016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</w:t>
            </w:r>
            <w:r w:rsidR="0029390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8576B" w:rsidRPr="00831EA6" w14:paraId="1A20B72D" w14:textId="77777777" w:rsidTr="009F3999">
        <w:trPr>
          <w:cantSplit/>
        </w:trPr>
        <w:tc>
          <w:tcPr>
            <w:tcW w:w="4762" w:type="dxa"/>
          </w:tcPr>
          <w:p w14:paraId="26881927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4E39A73D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D1A03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bottom"/>
          </w:tcPr>
          <w:p w14:paraId="48FCE5CE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08D8AB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36CE0E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FBD98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62D4D5F3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900" w:rsidRPr="00831EA6" w14:paraId="343971F3" w14:textId="77777777" w:rsidTr="009F3999">
        <w:trPr>
          <w:cantSplit/>
        </w:trPr>
        <w:tc>
          <w:tcPr>
            <w:tcW w:w="4762" w:type="dxa"/>
            <w:tcBorders>
              <w:right w:val="single" w:sz="12" w:space="0" w:color="auto"/>
            </w:tcBorders>
          </w:tcPr>
          <w:p w14:paraId="74200266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ไก่เนื้อที่ส่งโรงชำแหละของบริษัทคู่สัญญา (จำนวนพันตัว)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B090715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42646B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237" w:type="dxa"/>
            <w:tcBorders>
              <w:left w:val="single" w:sz="12" w:space="0" w:color="auto"/>
              <w:right w:val="single" w:sz="12" w:space="0" w:color="auto"/>
            </w:tcBorders>
          </w:tcPr>
          <w:p w14:paraId="7461663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79AADD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3,207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640CAA2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8CD8C" w14:textId="77777777" w:rsidR="00293900" w:rsidRPr="00CC4525" w:rsidRDefault="00BD1348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</w:t>
            </w:r>
            <w:r w:rsidR="0042646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8" w:type="dxa"/>
            <w:tcBorders>
              <w:left w:val="single" w:sz="12" w:space="0" w:color="auto"/>
              <w:right w:val="single" w:sz="12" w:space="0" w:color="auto"/>
            </w:tcBorders>
          </w:tcPr>
          <w:p w14:paraId="022247D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2B67C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7,172</w:t>
            </w:r>
          </w:p>
        </w:tc>
      </w:tr>
      <w:tr w:rsidR="00293900" w:rsidRPr="00831EA6" w14:paraId="7337920E" w14:textId="77777777" w:rsidTr="009F3999">
        <w:trPr>
          <w:cantSplit/>
        </w:trPr>
        <w:tc>
          <w:tcPr>
            <w:tcW w:w="4762" w:type="dxa"/>
          </w:tcPr>
          <w:p w14:paraId="1AD53F49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รายได้จากการขายไก่ประกันราคาตามสัญญา</w:t>
            </w:r>
            <w:r w:rsidRPr="00831EA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01E99C5B" w14:textId="77777777" w:rsidR="00293900" w:rsidRPr="00CC4525" w:rsidRDefault="009F3999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444,034</w:t>
            </w:r>
          </w:p>
        </w:tc>
        <w:tc>
          <w:tcPr>
            <w:tcW w:w="237" w:type="dxa"/>
          </w:tcPr>
          <w:p w14:paraId="7A1FF17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12" w:space="0" w:color="auto"/>
            </w:tcBorders>
            <w:vAlign w:val="bottom"/>
          </w:tcPr>
          <w:p w14:paraId="367EB0EE" w14:textId="77777777" w:rsidR="00293900" w:rsidRPr="00831EA6" w:rsidRDefault="00293900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372,189</w:t>
            </w:r>
          </w:p>
        </w:tc>
        <w:tc>
          <w:tcPr>
            <w:tcW w:w="236" w:type="dxa"/>
          </w:tcPr>
          <w:p w14:paraId="3556777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1313A36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783,136</w:t>
            </w:r>
          </w:p>
        </w:tc>
        <w:tc>
          <w:tcPr>
            <w:tcW w:w="238" w:type="dxa"/>
          </w:tcPr>
          <w:p w14:paraId="689315BD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6DB5D19E" w14:textId="77777777" w:rsidR="00293900" w:rsidRPr="00831EA6" w:rsidRDefault="00293900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822,175</w:t>
            </w:r>
          </w:p>
        </w:tc>
      </w:tr>
      <w:tr w:rsidR="00293900" w:rsidRPr="00831EA6" w14:paraId="41B9C665" w14:textId="77777777" w:rsidTr="009F3999">
        <w:trPr>
          <w:cantSplit/>
        </w:trPr>
        <w:tc>
          <w:tcPr>
            <w:tcW w:w="4762" w:type="dxa"/>
          </w:tcPr>
          <w:p w14:paraId="35EB2670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831EA6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ต้นทุนค่าลูกไก่และอาหารไก่ที่บริษัทคู่สัญญาจัดหาให้ </w:t>
            </w:r>
          </w:p>
        </w:tc>
        <w:tc>
          <w:tcPr>
            <w:tcW w:w="1134" w:type="dxa"/>
            <w:vAlign w:val="bottom"/>
          </w:tcPr>
          <w:p w14:paraId="192E5A33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372,238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2247234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E204E74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(312,804)</w:t>
            </w:r>
          </w:p>
        </w:tc>
        <w:tc>
          <w:tcPr>
            <w:tcW w:w="236" w:type="dxa"/>
          </w:tcPr>
          <w:p w14:paraId="586E89D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A9C9F4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666,627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43B563DE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0C5076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(695,190)</w:t>
            </w:r>
          </w:p>
        </w:tc>
      </w:tr>
      <w:tr w:rsidR="00293900" w:rsidRPr="00831EA6" w14:paraId="41A5F38F" w14:textId="77777777" w:rsidTr="009F3999">
        <w:trPr>
          <w:cantSplit/>
        </w:trPr>
        <w:tc>
          <w:tcPr>
            <w:tcW w:w="4762" w:type="dxa"/>
          </w:tcPr>
          <w:p w14:paraId="0EFCF194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831EA6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CC68ED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12,768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74E1FB6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C75835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4525">
              <w:rPr>
                <w:rFonts w:ascii="Angsana New" w:hAnsi="Angsana New"/>
                <w:sz w:val="26"/>
                <w:szCs w:val="26"/>
              </w:rPr>
              <w:t>9,192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33B949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BF45DB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21,377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67E7D1D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36981D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(20,496)</w:t>
            </w:r>
          </w:p>
        </w:tc>
      </w:tr>
      <w:tr w:rsidR="00293900" w:rsidRPr="00831EA6" w14:paraId="0D3C34BF" w14:textId="77777777" w:rsidTr="009F3999">
        <w:trPr>
          <w:cantSplit/>
        </w:trPr>
        <w:tc>
          <w:tcPr>
            <w:tcW w:w="4762" w:type="dxa"/>
          </w:tcPr>
          <w:p w14:paraId="167D9D7A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เงินรับจากการขายไก่ประกันราคาตามสัญญา </w:t>
            </w:r>
            <w:r w:rsidRPr="00831EA6">
              <w:rPr>
                <w:rFonts w:ascii="Angsana New" w:hAnsi="Angsana New"/>
                <w:sz w:val="26"/>
                <w:szCs w:val="26"/>
              </w:rPr>
              <w:t>(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Pr="00831EA6">
              <w:rPr>
                <w:rFonts w:ascii="Angsana New" w:hAnsi="Angsana New"/>
                <w:sz w:val="26"/>
                <w:szCs w:val="26"/>
              </w:rPr>
              <w:t>1</w:t>
            </w:r>
            <w:r w:rsidR="00D632A4">
              <w:rPr>
                <w:rFonts w:ascii="Angsana New" w:hAnsi="Angsana New"/>
                <w:sz w:val="26"/>
                <w:szCs w:val="26"/>
              </w:rPr>
              <w:t>4</w:t>
            </w:r>
            <w:r w:rsidRPr="00831EA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Pr="00831EA6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0F13B4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59,028</w:t>
            </w:r>
          </w:p>
        </w:tc>
        <w:tc>
          <w:tcPr>
            <w:tcW w:w="237" w:type="dxa"/>
          </w:tcPr>
          <w:p w14:paraId="1973DE0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D1A3D5E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50,193</w:t>
            </w:r>
          </w:p>
        </w:tc>
        <w:tc>
          <w:tcPr>
            <w:tcW w:w="236" w:type="dxa"/>
          </w:tcPr>
          <w:p w14:paraId="42B0EBCE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532191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95,132</w:t>
            </w:r>
          </w:p>
        </w:tc>
        <w:tc>
          <w:tcPr>
            <w:tcW w:w="238" w:type="dxa"/>
          </w:tcPr>
          <w:p w14:paraId="483B887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EEE7646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106,489</w:t>
            </w:r>
          </w:p>
        </w:tc>
      </w:tr>
      <w:tr w:rsidR="00293900" w:rsidRPr="00831EA6" w14:paraId="03D9B80B" w14:textId="77777777" w:rsidTr="009F3999">
        <w:trPr>
          <w:cantSplit/>
        </w:trPr>
        <w:tc>
          <w:tcPr>
            <w:tcW w:w="4762" w:type="dxa"/>
          </w:tcPr>
          <w:p w14:paraId="59C04AA4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รายได้ค้างรับจากการเลี้ยงไก่เนื้อตามพันธะสัญญาตลอด</w:t>
            </w:r>
          </w:p>
        </w:tc>
        <w:tc>
          <w:tcPr>
            <w:tcW w:w="1134" w:type="dxa"/>
            <w:vAlign w:val="bottom"/>
          </w:tcPr>
          <w:p w14:paraId="40FC6BD1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EC0FC8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3CA4AB7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4521D8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D440AE7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6631C9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34D343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900" w:rsidRPr="00831EA6" w14:paraId="32E26472" w14:textId="77777777" w:rsidTr="009F3999">
        <w:trPr>
          <w:cantSplit/>
        </w:trPr>
        <w:tc>
          <w:tcPr>
            <w:tcW w:w="4762" w:type="dxa"/>
          </w:tcPr>
          <w:p w14:paraId="52763418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ช่วงเวลาการเลี้ยง (</w:t>
            </w:r>
            <w:r w:rsidRPr="00831EA6">
              <w:rPr>
                <w:rFonts w:ascii="Angsana New" w:hAnsi="Angsana New"/>
                <w:sz w:val="26"/>
                <w:szCs w:val="26"/>
              </w:rPr>
              <w:t xml:space="preserve">Over time) - 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ไก่เนื้อระหว่างเลี้ยง - ต้น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B95C1B" w14:textId="77777777" w:rsidR="00293900" w:rsidRPr="00E372A8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E372A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372A8">
              <w:rPr>
                <w:rFonts w:ascii="Angsana New" w:hAnsi="Angsana New"/>
                <w:sz w:val="26"/>
                <w:szCs w:val="26"/>
              </w:rPr>
              <w:t>23,37</w:t>
            </w:r>
            <w:r w:rsidR="00E372A8" w:rsidRPr="00E372A8">
              <w:rPr>
                <w:rFonts w:ascii="Angsana New" w:hAnsi="Angsana New"/>
                <w:sz w:val="26"/>
                <w:szCs w:val="26"/>
              </w:rPr>
              <w:t>3</w:t>
            </w:r>
            <w:r w:rsidRPr="00E372A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310F340D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F4CB21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(16,454)</w:t>
            </w:r>
          </w:p>
        </w:tc>
        <w:tc>
          <w:tcPr>
            <w:tcW w:w="236" w:type="dxa"/>
          </w:tcPr>
          <w:p w14:paraId="2C57D366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55C3C0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9,30</w:t>
            </w:r>
            <w:r w:rsidR="00267C9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3543727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78B37A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(24,664)</w:t>
            </w:r>
          </w:p>
        </w:tc>
      </w:tr>
      <w:tr w:rsidR="00293900" w:rsidRPr="00831EA6" w14:paraId="3549231A" w14:textId="77777777" w:rsidTr="009F3999">
        <w:trPr>
          <w:cantSplit/>
        </w:trPr>
        <w:tc>
          <w:tcPr>
            <w:tcW w:w="4762" w:type="dxa"/>
          </w:tcPr>
          <w:p w14:paraId="3234498C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F65B6D" w14:textId="77777777" w:rsidR="00293900" w:rsidRPr="00E372A8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E372A8">
              <w:rPr>
                <w:rFonts w:ascii="Angsana New" w:hAnsi="Angsana New"/>
                <w:sz w:val="26"/>
                <w:szCs w:val="26"/>
              </w:rPr>
              <w:t>35,65</w:t>
            </w:r>
            <w:r w:rsidR="00E372A8" w:rsidRPr="00E372A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781E16B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55AA4E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33,739</w:t>
            </w:r>
          </w:p>
        </w:tc>
        <w:tc>
          <w:tcPr>
            <w:tcW w:w="236" w:type="dxa"/>
          </w:tcPr>
          <w:p w14:paraId="717508C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DDE853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85,82</w:t>
            </w:r>
            <w:r w:rsidR="00267C9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8" w:type="dxa"/>
          </w:tcPr>
          <w:p w14:paraId="292676B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3A53E0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81,825</w:t>
            </w:r>
          </w:p>
        </w:tc>
      </w:tr>
      <w:tr w:rsidR="00293900" w:rsidRPr="00831EA6" w14:paraId="11554795" w14:textId="77777777" w:rsidTr="009F3999">
        <w:trPr>
          <w:cantSplit/>
          <w:trHeight w:val="170"/>
        </w:trPr>
        <w:tc>
          <w:tcPr>
            <w:tcW w:w="4762" w:type="dxa"/>
          </w:tcPr>
          <w:p w14:paraId="51D47BC1" w14:textId="77777777" w:rsidR="00293900" w:rsidRPr="00357C48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9C76C0" w14:textId="77777777" w:rsidR="00293900" w:rsidRPr="00E372A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10848336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6AA71D4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3DDA93C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9B226C2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0285B0A7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5DD6B7C7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293900" w:rsidRPr="00831EA6" w14:paraId="2C110E11" w14:textId="77777777" w:rsidTr="009F3999">
        <w:trPr>
          <w:cantSplit/>
        </w:trPr>
        <w:tc>
          <w:tcPr>
            <w:tcW w:w="4762" w:type="dxa"/>
            <w:tcBorders>
              <w:right w:val="single" w:sz="12" w:space="0" w:color="auto"/>
            </w:tcBorders>
          </w:tcPr>
          <w:p w14:paraId="0FA7D40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ไก่เนื้อระหว่างเลี้ยง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- 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สิ้น</w:t>
            </w:r>
            <w:r w:rsidRPr="00831EA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งวด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(จำนวนพันตัว)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47DF386" w14:textId="77777777" w:rsidR="00293900" w:rsidRPr="00E372A8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372A8">
              <w:rPr>
                <w:rFonts w:ascii="Angsana New" w:hAnsi="Angsana New"/>
                <w:sz w:val="26"/>
                <w:szCs w:val="26"/>
              </w:rPr>
              <w:t>1,713</w:t>
            </w:r>
          </w:p>
        </w:tc>
        <w:tc>
          <w:tcPr>
            <w:tcW w:w="237" w:type="dxa"/>
            <w:tcBorders>
              <w:left w:val="single" w:sz="12" w:space="0" w:color="auto"/>
              <w:right w:val="single" w:sz="12" w:space="0" w:color="auto"/>
            </w:tcBorders>
          </w:tcPr>
          <w:p w14:paraId="5EF4337E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968647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06246">
              <w:rPr>
                <w:rFonts w:ascii="Angsana New" w:hAnsi="Angsana New"/>
                <w:sz w:val="26"/>
                <w:szCs w:val="26"/>
              </w:rPr>
              <w:t>1,4</w:t>
            </w: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14E39841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54B9B8" w14:textId="77777777" w:rsidR="00293900" w:rsidRPr="00F06246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1,713</w:t>
            </w:r>
          </w:p>
        </w:tc>
        <w:tc>
          <w:tcPr>
            <w:tcW w:w="238" w:type="dxa"/>
            <w:tcBorders>
              <w:left w:val="single" w:sz="12" w:space="0" w:color="auto"/>
              <w:right w:val="single" w:sz="12" w:space="0" w:color="auto"/>
            </w:tcBorders>
          </w:tcPr>
          <w:p w14:paraId="1F65CC5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5C1EA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06246">
              <w:rPr>
                <w:rFonts w:ascii="Angsana New" w:hAnsi="Angsana New"/>
                <w:sz w:val="26"/>
                <w:szCs w:val="26"/>
              </w:rPr>
              <w:t>1,4</w:t>
            </w:r>
            <w:r w:rsidRPr="00883D1D">
              <w:rPr>
                <w:rFonts w:ascii="Angsana New" w:hAnsi="Angsana New" w:hint="cs"/>
                <w:sz w:val="26"/>
                <w:szCs w:val="26"/>
              </w:rPr>
              <w:t>79</w:t>
            </w:r>
          </w:p>
        </w:tc>
      </w:tr>
      <w:tr w:rsidR="0008576B" w:rsidRPr="00831EA6" w14:paraId="48391C0A" w14:textId="77777777" w:rsidTr="009F3999">
        <w:trPr>
          <w:cantSplit/>
        </w:trPr>
        <w:tc>
          <w:tcPr>
            <w:tcW w:w="4762" w:type="dxa"/>
          </w:tcPr>
          <w:p w14:paraId="25555F6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รายได้ค้างรับจากการเลี้ยงไก่เนื้อตามพันธะสัญญาตลอด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57396887" w14:textId="77777777" w:rsidR="00831EA6" w:rsidRPr="00E372A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06BDDC8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12" w:space="0" w:color="auto"/>
            </w:tcBorders>
            <w:vAlign w:val="bottom"/>
          </w:tcPr>
          <w:p w14:paraId="55281A38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82CB0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AB2DE72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0CA9A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6FD48D2E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900" w:rsidRPr="00831EA6" w14:paraId="5E95B3A4" w14:textId="77777777" w:rsidTr="009F3999">
        <w:trPr>
          <w:cantSplit/>
        </w:trPr>
        <w:tc>
          <w:tcPr>
            <w:tcW w:w="4762" w:type="dxa"/>
          </w:tcPr>
          <w:p w14:paraId="51F58F1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ช่วงเวลาการเลี้ยง </w:t>
            </w:r>
            <w:r w:rsidRPr="00831EA6">
              <w:rPr>
                <w:rFonts w:ascii="Angsana New" w:hAnsi="Angsana New"/>
                <w:sz w:val="26"/>
                <w:szCs w:val="26"/>
              </w:rPr>
              <w:t xml:space="preserve">(Over time) </w:t>
            </w:r>
          </w:p>
        </w:tc>
        <w:tc>
          <w:tcPr>
            <w:tcW w:w="1134" w:type="dxa"/>
            <w:vAlign w:val="bottom"/>
          </w:tcPr>
          <w:p w14:paraId="547E3413" w14:textId="77777777" w:rsidR="00293900" w:rsidRPr="00E372A8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E372A8">
              <w:rPr>
                <w:rFonts w:ascii="Angsana New" w:hAnsi="Angsana New"/>
                <w:sz w:val="26"/>
                <w:szCs w:val="26"/>
              </w:rPr>
              <w:t>23,</w:t>
            </w:r>
            <w:r w:rsidR="0042646B">
              <w:rPr>
                <w:rFonts w:ascii="Angsana New" w:hAnsi="Angsana New"/>
                <w:sz w:val="26"/>
                <w:szCs w:val="26"/>
              </w:rPr>
              <w:t>42</w:t>
            </w:r>
            <w:r w:rsidR="00267C9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7" w:type="dxa"/>
          </w:tcPr>
          <w:p w14:paraId="08A09FE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52278E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13,</w:t>
            </w:r>
            <w:r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236" w:type="dxa"/>
          </w:tcPr>
          <w:p w14:paraId="6685A4B6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0CD60D" w14:textId="77777777" w:rsidR="00293900" w:rsidRPr="00CC4525" w:rsidRDefault="0042646B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E372A8">
              <w:rPr>
                <w:rFonts w:ascii="Angsana New" w:hAnsi="Angsana New"/>
                <w:sz w:val="26"/>
                <w:szCs w:val="26"/>
              </w:rPr>
              <w:t>23,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267C9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</w:tcPr>
          <w:p w14:paraId="777C74D4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C9AED7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13,</w:t>
            </w:r>
            <w:r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293900" w:rsidRPr="00831EA6" w14:paraId="3428859B" w14:textId="77777777" w:rsidTr="009F3999">
        <w:trPr>
          <w:cantSplit/>
        </w:trPr>
        <w:tc>
          <w:tcPr>
            <w:tcW w:w="4762" w:type="dxa"/>
          </w:tcPr>
          <w:p w14:paraId="301995B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0451F" w14:textId="77777777" w:rsidR="00293900" w:rsidRPr="00E372A8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E372A8">
              <w:rPr>
                <w:rFonts w:ascii="Angsana New" w:hAnsi="Angsana New"/>
                <w:sz w:val="26"/>
                <w:szCs w:val="26"/>
              </w:rPr>
              <w:t>59,</w:t>
            </w:r>
            <w:r w:rsidR="0042646B">
              <w:rPr>
                <w:rFonts w:ascii="Angsana New" w:hAnsi="Angsana New"/>
                <w:sz w:val="26"/>
                <w:szCs w:val="26"/>
              </w:rPr>
              <w:t>08</w:t>
            </w:r>
            <w:r w:rsidR="00267C95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7" w:type="dxa"/>
          </w:tcPr>
          <w:p w14:paraId="19B89B5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C33B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47,</w:t>
            </w: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36" w:type="dxa"/>
          </w:tcPr>
          <w:p w14:paraId="6CC8EEE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815A85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</w:t>
            </w:r>
            <w:r w:rsidR="0042646B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38" w:type="dxa"/>
          </w:tcPr>
          <w:p w14:paraId="447A9B6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EA968D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95,</w:t>
            </w: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293900" w:rsidRPr="00831EA6" w14:paraId="7C7653F1" w14:textId="77777777" w:rsidTr="009F3999">
        <w:trPr>
          <w:cantSplit/>
        </w:trPr>
        <w:tc>
          <w:tcPr>
            <w:tcW w:w="4762" w:type="dxa"/>
          </w:tcPr>
          <w:p w14:paraId="119A624E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B9F963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7BA14DDC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634FDA2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9F334D9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3F528F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424EF6BD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A5C92BD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293900" w:rsidRPr="00831EA6" w14:paraId="332F84F0" w14:textId="77777777" w:rsidTr="009F3999">
        <w:trPr>
          <w:cantSplit/>
        </w:trPr>
        <w:tc>
          <w:tcPr>
            <w:tcW w:w="4762" w:type="dxa"/>
          </w:tcPr>
          <w:p w14:paraId="627F4B5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487A667B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BA4BA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77F5571A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1B6FF1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A22ED1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DEADF9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69091A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900" w:rsidRPr="00831EA6" w14:paraId="38535A59" w14:textId="77777777" w:rsidTr="009F3999">
        <w:trPr>
          <w:cantSplit/>
        </w:trPr>
        <w:tc>
          <w:tcPr>
            <w:tcW w:w="4762" w:type="dxa"/>
          </w:tcPr>
          <w:p w14:paraId="410BAE8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ไก่เนื้อที่ส่งโรงชำแหละของบริษัทคู่สัญญา</w:t>
            </w:r>
          </w:p>
        </w:tc>
        <w:tc>
          <w:tcPr>
            <w:tcW w:w="1134" w:type="dxa"/>
            <w:vAlign w:val="bottom"/>
          </w:tcPr>
          <w:p w14:paraId="78341602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3D532D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8AC8FFC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1C779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248DF3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F66540E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3B3807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900" w:rsidRPr="00831EA6" w14:paraId="4C15C6F4" w14:textId="77777777" w:rsidTr="009F3999">
        <w:trPr>
          <w:cantSplit/>
        </w:trPr>
        <w:tc>
          <w:tcPr>
            <w:tcW w:w="4762" w:type="dxa"/>
          </w:tcPr>
          <w:p w14:paraId="70BDE65D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403B7C6A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44,673</w:t>
            </w:r>
          </w:p>
        </w:tc>
        <w:tc>
          <w:tcPr>
            <w:tcW w:w="237" w:type="dxa"/>
          </w:tcPr>
          <w:p w14:paraId="4520C77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590518F" w14:textId="77777777" w:rsidR="00293900" w:rsidRPr="00831EA6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41,853</w:t>
            </w:r>
          </w:p>
        </w:tc>
        <w:tc>
          <w:tcPr>
            <w:tcW w:w="236" w:type="dxa"/>
          </w:tcPr>
          <w:p w14:paraId="5C959910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1DEAE7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79,248</w:t>
            </w:r>
          </w:p>
        </w:tc>
        <w:tc>
          <w:tcPr>
            <w:tcW w:w="238" w:type="dxa"/>
          </w:tcPr>
          <w:p w14:paraId="00C995EF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89A899" w14:textId="77777777" w:rsidR="00293900" w:rsidRPr="00075288" w:rsidRDefault="00365965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075288">
              <w:rPr>
                <w:rFonts w:ascii="Angsana New" w:hAnsi="Angsana New"/>
                <w:sz w:val="26"/>
                <w:szCs w:val="26"/>
              </w:rPr>
              <w:t>91,15</w:t>
            </w:r>
            <w:r w:rsidR="00EF5D18" w:rsidRPr="0007528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93900" w:rsidRPr="00831EA6" w14:paraId="052591EA" w14:textId="77777777" w:rsidTr="009F3999">
        <w:trPr>
          <w:cantSplit/>
        </w:trPr>
        <w:tc>
          <w:tcPr>
            <w:tcW w:w="4762" w:type="dxa"/>
          </w:tcPr>
          <w:p w14:paraId="7A7E6DF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ไก่เนื้อระหว่างเลี้ยง - ต้น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5F4E333D" w14:textId="77777777" w:rsidR="00293900" w:rsidRPr="00CC4525" w:rsidRDefault="00D632A4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D632A4">
              <w:rPr>
                <w:rFonts w:ascii="Angsana New" w:hAnsi="Angsana New"/>
                <w:sz w:val="26"/>
                <w:szCs w:val="26"/>
              </w:rPr>
              <w:t>(</w:t>
            </w:r>
            <w:r w:rsidR="009F3999">
              <w:rPr>
                <w:rFonts w:ascii="Angsana New" w:hAnsi="Angsana New"/>
                <w:sz w:val="26"/>
                <w:szCs w:val="26"/>
              </w:rPr>
              <w:t>15,69</w:t>
            </w:r>
            <w:r w:rsidR="0042646B">
              <w:rPr>
                <w:rFonts w:ascii="Angsana New" w:hAnsi="Angsana New"/>
                <w:sz w:val="26"/>
                <w:szCs w:val="26"/>
              </w:rPr>
              <w:t>9</w:t>
            </w:r>
            <w:r w:rsidRPr="00D632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56108B24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3B6D811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(11,890)</w:t>
            </w:r>
          </w:p>
        </w:tc>
        <w:tc>
          <w:tcPr>
            <w:tcW w:w="236" w:type="dxa"/>
          </w:tcPr>
          <w:p w14:paraId="288BE4E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D9853B" w14:textId="77777777" w:rsidR="00293900" w:rsidRPr="00CC4525" w:rsidRDefault="00D632A4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D632A4">
              <w:rPr>
                <w:rFonts w:ascii="Angsana New" w:hAnsi="Angsana New"/>
                <w:sz w:val="26"/>
                <w:szCs w:val="26"/>
              </w:rPr>
              <w:t>(8,711)</w:t>
            </w:r>
          </w:p>
        </w:tc>
        <w:tc>
          <w:tcPr>
            <w:tcW w:w="238" w:type="dxa"/>
          </w:tcPr>
          <w:p w14:paraId="48D8DFF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148455" w14:textId="77777777" w:rsidR="00293900" w:rsidRPr="0007528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075288">
              <w:rPr>
                <w:rFonts w:ascii="Angsana New" w:hAnsi="Angsana New"/>
                <w:sz w:val="26"/>
                <w:szCs w:val="26"/>
              </w:rPr>
              <w:t>(20,885)</w:t>
            </w:r>
          </w:p>
        </w:tc>
      </w:tr>
      <w:tr w:rsidR="00293900" w:rsidRPr="00831EA6" w14:paraId="6CC5D587" w14:textId="77777777" w:rsidTr="009F3999">
        <w:trPr>
          <w:cantSplit/>
        </w:trPr>
        <w:tc>
          <w:tcPr>
            <w:tcW w:w="4762" w:type="dxa"/>
          </w:tcPr>
          <w:p w14:paraId="0D5B7A1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ประมาณการผลขาดทุนจากการเลี้ยงไก่เนื้อตามพันธะสัญญา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096804DA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68EC4A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E1B5A5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659871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9602EB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3FA990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CCBEEF" w14:textId="77777777" w:rsidR="00293900" w:rsidRPr="0007528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3999" w:rsidRPr="00831EA6" w14:paraId="047F52A5" w14:textId="77777777" w:rsidTr="009F3999">
        <w:trPr>
          <w:cantSplit/>
        </w:trPr>
        <w:tc>
          <w:tcPr>
            <w:tcW w:w="4762" w:type="dxa"/>
          </w:tcPr>
          <w:p w14:paraId="7C9D7BDF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- ไก่เนื้อระหว่างเลี้ยง - ต้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A62681" w14:textId="77777777" w:rsidR="009F3999" w:rsidRPr="00CC4525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11FEC85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0C17300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6581D2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321F53" w14:textId="77777777" w:rsidR="009F3999" w:rsidRPr="00CC4525" w:rsidRDefault="00BD1348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2,417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62E85D73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755E002" w14:textId="77777777" w:rsidR="009F3999" w:rsidRPr="00075288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075288">
              <w:rPr>
                <w:rFonts w:ascii="Angsana New" w:hAnsi="Angsana New"/>
                <w:sz w:val="26"/>
                <w:szCs w:val="26"/>
              </w:rPr>
              <w:t>(32</w:t>
            </w:r>
            <w:r w:rsidR="00532569" w:rsidRPr="00075288">
              <w:rPr>
                <w:rFonts w:ascii="Angsana New" w:hAnsi="Angsana New"/>
                <w:sz w:val="26"/>
                <w:szCs w:val="26"/>
              </w:rPr>
              <w:t>7</w:t>
            </w:r>
            <w:r w:rsidRPr="000752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3900" w:rsidRPr="00831EA6" w14:paraId="04467BE4" w14:textId="77777777" w:rsidTr="009F3999">
        <w:trPr>
          <w:cantSplit/>
        </w:trPr>
        <w:tc>
          <w:tcPr>
            <w:tcW w:w="4762" w:type="dxa"/>
          </w:tcPr>
          <w:p w14:paraId="239233F9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E09B7E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28,97</w:t>
            </w:r>
            <w:r w:rsidR="00D273A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55BA07EA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CCE7F5C" w14:textId="77777777" w:rsidR="00293900" w:rsidRPr="00831EA6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29,963</w:t>
            </w:r>
          </w:p>
        </w:tc>
        <w:tc>
          <w:tcPr>
            <w:tcW w:w="236" w:type="dxa"/>
          </w:tcPr>
          <w:p w14:paraId="78F8E714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C5D15D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68,120</w:t>
            </w:r>
          </w:p>
        </w:tc>
        <w:tc>
          <w:tcPr>
            <w:tcW w:w="238" w:type="dxa"/>
          </w:tcPr>
          <w:p w14:paraId="62FDDA9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FB7ABCC" w14:textId="77777777" w:rsidR="00293900" w:rsidRPr="00075288" w:rsidRDefault="00365965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075288">
              <w:rPr>
                <w:rFonts w:ascii="Angsana New" w:hAnsi="Angsana New"/>
                <w:sz w:val="26"/>
                <w:szCs w:val="26"/>
              </w:rPr>
              <w:t>69,9</w:t>
            </w:r>
            <w:r w:rsidR="00532569" w:rsidRPr="00075288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293900" w:rsidRPr="00831EA6" w14:paraId="3AC0A3DD" w14:textId="77777777" w:rsidTr="009F3999">
        <w:trPr>
          <w:cantSplit/>
        </w:trPr>
        <w:tc>
          <w:tcPr>
            <w:tcW w:w="4762" w:type="dxa"/>
          </w:tcPr>
          <w:p w14:paraId="1F0B97F2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AD0E8A5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5B79D197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6B6A6AEA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C9483C6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8902B02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6DCEAABD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2C790BA6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293900" w:rsidRPr="00831EA6" w14:paraId="183F7D22" w14:textId="77777777" w:rsidTr="009F3999">
        <w:trPr>
          <w:cantSplit/>
        </w:trPr>
        <w:tc>
          <w:tcPr>
            <w:tcW w:w="4762" w:type="dxa"/>
          </w:tcPr>
          <w:p w14:paraId="0B5B36D8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ไก่เนื้อระหว่างเลี้ยง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-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สิ้น</w:t>
            </w:r>
            <w:r w:rsidRPr="00831EA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4553C2FA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BC7BD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76DA6C1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724ED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470125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F03B20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BD151E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900" w:rsidRPr="00831EA6" w14:paraId="57DEA1DB" w14:textId="77777777" w:rsidTr="009F3999">
        <w:trPr>
          <w:cantSplit/>
        </w:trPr>
        <w:tc>
          <w:tcPr>
            <w:tcW w:w="4762" w:type="dxa"/>
          </w:tcPr>
          <w:p w14:paraId="56B04B01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443A5468" w14:textId="77777777" w:rsidR="00293900" w:rsidRPr="00CC4525" w:rsidRDefault="009F3999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16,32</w:t>
            </w:r>
            <w:r w:rsidR="004909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0CC4FAF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7BDC9FC2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36" w:type="dxa"/>
          </w:tcPr>
          <w:p w14:paraId="59E9C0FF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9DE9A6" w14:textId="77777777" w:rsidR="00293900" w:rsidRPr="00CC4525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16,32</w:t>
            </w:r>
            <w:r w:rsidR="004909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00197E8B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184A13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9F3999" w:rsidRPr="00831EA6" w14:paraId="1212460F" w14:textId="77777777" w:rsidTr="009F3999">
        <w:trPr>
          <w:cantSplit/>
        </w:trPr>
        <w:tc>
          <w:tcPr>
            <w:tcW w:w="4762" w:type="dxa"/>
          </w:tcPr>
          <w:p w14:paraId="12F425DA" w14:textId="77777777" w:rsidR="009F3999" w:rsidRPr="00831EA6" w:rsidRDefault="009F3999" w:rsidP="009F3999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ผลขาดทุนจากการเลี้ยงไก่เนื้อตามพันธะสัญญา</w:t>
            </w:r>
          </w:p>
        </w:tc>
        <w:tc>
          <w:tcPr>
            <w:tcW w:w="1134" w:type="dxa"/>
          </w:tcPr>
          <w:p w14:paraId="3B5CE720" w14:textId="77777777" w:rsidR="009F3999" w:rsidRPr="00CC4525" w:rsidRDefault="0042646B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37" w:type="dxa"/>
          </w:tcPr>
          <w:p w14:paraId="761B82AD" w14:textId="77777777" w:rsidR="009F3999" w:rsidRPr="00831EA6" w:rsidRDefault="009F3999" w:rsidP="009F3999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710EB3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36" w:type="dxa"/>
          </w:tcPr>
          <w:p w14:paraId="444DB993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D5205B" w14:textId="77777777" w:rsidR="009F3999" w:rsidRPr="00CC4525" w:rsidRDefault="0042646B" w:rsidP="002F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38" w:type="dxa"/>
          </w:tcPr>
          <w:p w14:paraId="2F4728BD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7F2A0DE" w14:textId="77777777" w:rsidR="009F3999" w:rsidRPr="00831EA6" w:rsidRDefault="009F3999" w:rsidP="009F3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293900" w:rsidRPr="00831EA6" w14:paraId="5DF7BBBA" w14:textId="77777777" w:rsidTr="009F3999">
        <w:trPr>
          <w:cantSplit/>
        </w:trPr>
        <w:tc>
          <w:tcPr>
            <w:tcW w:w="4762" w:type="dxa"/>
          </w:tcPr>
          <w:p w14:paraId="62166605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รวมต้นทุนและค่าใช้จ่ายอื่นในการเลี้ยงไก่เนื้อตามพันธะสัญญา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54ACFB" w14:textId="77777777" w:rsidR="00293900" w:rsidRPr="00CC4525" w:rsidRDefault="0042646B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45,373</w:t>
            </w:r>
          </w:p>
        </w:tc>
        <w:tc>
          <w:tcPr>
            <w:tcW w:w="237" w:type="dxa"/>
          </w:tcPr>
          <w:p w14:paraId="1B7CC086" w14:textId="77777777" w:rsidR="00293900" w:rsidRPr="00831EA6" w:rsidRDefault="00293900" w:rsidP="0029390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BF29605" w14:textId="77777777" w:rsidR="00293900" w:rsidRPr="00831EA6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40,583</w:t>
            </w:r>
          </w:p>
        </w:tc>
        <w:tc>
          <w:tcPr>
            <w:tcW w:w="236" w:type="dxa"/>
          </w:tcPr>
          <w:p w14:paraId="44720047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81820D" w14:textId="77777777" w:rsidR="00293900" w:rsidRPr="00CC4525" w:rsidRDefault="002F22F6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</w:t>
            </w:r>
            <w:r w:rsidR="0042646B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238" w:type="dxa"/>
          </w:tcPr>
          <w:p w14:paraId="576719E4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959329F" w14:textId="77777777" w:rsidR="00293900" w:rsidRPr="00532569" w:rsidRDefault="00365965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532569">
              <w:rPr>
                <w:rFonts w:ascii="Angsana New" w:hAnsi="Angsana New"/>
                <w:sz w:val="26"/>
                <w:szCs w:val="26"/>
              </w:rPr>
              <w:t>80,5</w:t>
            </w:r>
            <w:r w:rsidR="00532569" w:rsidRPr="00532569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293900" w:rsidRPr="00831EA6" w14:paraId="647FC163" w14:textId="77777777" w:rsidTr="009F3999">
        <w:trPr>
          <w:cantSplit/>
        </w:trPr>
        <w:tc>
          <w:tcPr>
            <w:tcW w:w="4762" w:type="dxa"/>
          </w:tcPr>
          <w:p w14:paraId="03E9B0BB" w14:textId="77777777" w:rsidR="00293900" w:rsidRPr="00357C48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2DA776" w14:textId="77777777" w:rsidR="00293900" w:rsidRPr="00CC452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6D7E362D" w14:textId="77777777" w:rsidR="00293900" w:rsidRPr="00357C48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F15429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E366D74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11DCB3" w14:textId="77777777" w:rsidR="00293900" w:rsidRPr="00490975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5D4C8589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BABAFAF" w14:textId="77777777" w:rsidR="00293900" w:rsidRPr="00357C48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293900" w:rsidRPr="00831EA6" w14:paraId="76AD7B78" w14:textId="77777777" w:rsidTr="005C2248">
        <w:trPr>
          <w:cantSplit/>
        </w:trPr>
        <w:tc>
          <w:tcPr>
            <w:tcW w:w="4762" w:type="dxa"/>
          </w:tcPr>
          <w:p w14:paraId="142AD3A0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A0560BD" w14:textId="77777777" w:rsidR="00293900" w:rsidRPr="00CC4525" w:rsidRDefault="0042646B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13,71</w:t>
            </w:r>
            <w:r w:rsidR="00267C95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37" w:type="dxa"/>
          </w:tcPr>
          <w:p w14:paraId="4B5D14AA" w14:textId="77777777" w:rsidR="00293900" w:rsidRPr="00831EA6" w:rsidRDefault="00293900" w:rsidP="00293900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4CEEAE13" w14:textId="77777777" w:rsidR="00293900" w:rsidRPr="00831EA6" w:rsidRDefault="00BD1348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7,053</w:t>
            </w:r>
          </w:p>
        </w:tc>
        <w:tc>
          <w:tcPr>
            <w:tcW w:w="236" w:type="dxa"/>
          </w:tcPr>
          <w:p w14:paraId="7B98F374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5C0A034" w14:textId="77777777" w:rsidR="00293900" w:rsidRPr="00490975" w:rsidRDefault="0042646B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24,73</w:t>
            </w:r>
            <w:r w:rsidR="00535B5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14:paraId="39CEB67E" w14:textId="77777777" w:rsidR="00293900" w:rsidRPr="00831EA6" w:rsidRDefault="00293900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A3BE42D" w14:textId="77777777" w:rsidR="00293900" w:rsidRPr="00532569" w:rsidRDefault="00365965" w:rsidP="0029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532569">
              <w:rPr>
                <w:rFonts w:ascii="Angsana New" w:hAnsi="Angsana New"/>
                <w:sz w:val="26"/>
                <w:szCs w:val="26"/>
              </w:rPr>
              <w:t>15,16</w:t>
            </w:r>
            <w:r w:rsidR="00532569" w:rsidRPr="0053256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7866A4B9" w14:textId="77777777" w:rsidR="00293900" w:rsidRPr="00C43252" w:rsidRDefault="00293900" w:rsidP="0029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Pr="00C43252">
        <w:rPr>
          <w:rFonts w:ascii="Angsana New" w:hAnsi="Angsana New"/>
          <w:sz w:val="30"/>
          <w:szCs w:val="30"/>
        </w:rPr>
        <w:t>15</w:t>
      </w:r>
      <w:r w:rsidRPr="00C43252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บริษัทรับรู้รายได้จากการขายไก่ประกันราคาตามสัญญา</w:t>
      </w:r>
      <w:r w:rsidR="002928A7">
        <w:rPr>
          <w:rFonts w:ascii="Angsana New" w:hAnsi="Angsana New" w:hint="cs"/>
          <w:sz w:val="30"/>
          <w:szCs w:val="30"/>
          <w:cs/>
        </w:rPr>
        <w:t>ด้วยยอด</w:t>
      </w:r>
      <w:r w:rsidRPr="00C43252">
        <w:rPr>
          <w:rFonts w:ascii="Angsana New" w:hAnsi="Angsana New"/>
          <w:sz w:val="30"/>
          <w:szCs w:val="30"/>
          <w:cs/>
        </w:rPr>
        <w:t>สุทธิ</w:t>
      </w:r>
      <w:r w:rsidR="002928A7">
        <w:rPr>
          <w:rFonts w:ascii="Angsana New" w:hAnsi="Angsana New" w:hint="cs"/>
          <w:sz w:val="30"/>
          <w:szCs w:val="30"/>
          <w:cs/>
        </w:rPr>
        <w:t>หลังหัก</w:t>
      </w:r>
      <w:r w:rsidRPr="00C43252">
        <w:rPr>
          <w:rFonts w:ascii="Angsana New" w:hAnsi="Angsana New"/>
          <w:sz w:val="30"/>
          <w:szCs w:val="30"/>
          <w:cs/>
        </w:rPr>
        <w:t>ต้นทุนค่าลูกไก่</w:t>
      </w:r>
      <w:r w:rsidR="002928A7">
        <w:rPr>
          <w:rFonts w:ascii="Angsana New" w:hAnsi="Angsana New" w:hint="cs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อาหารไก่ที่บริษัทคู่สัญญาจัดหาให้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และค่าขนส่งไก่ใหญ่ที่บริษัทคู่สัญญาทดรองจ่าย</w:t>
      </w:r>
      <w:r w:rsidR="002928A7">
        <w:rPr>
          <w:rFonts w:ascii="Angsana New" w:hAnsi="Angsana New" w:hint="cs"/>
          <w:sz w:val="30"/>
          <w:szCs w:val="30"/>
          <w:cs/>
        </w:rPr>
        <w:t xml:space="preserve"> โดยแสดงรายการเ</w:t>
      </w:r>
      <w:r w:rsidRPr="00C43252">
        <w:rPr>
          <w:rFonts w:ascii="Angsana New" w:hAnsi="Angsana New"/>
          <w:sz w:val="30"/>
          <w:szCs w:val="30"/>
          <w:cs/>
        </w:rPr>
        <w:t>ป็น</w:t>
      </w:r>
      <w:r w:rsidR="002928A7">
        <w:rPr>
          <w:rFonts w:ascii="Angsana New" w:hAnsi="Angsana New" w:hint="cs"/>
          <w:sz w:val="30"/>
          <w:szCs w:val="30"/>
          <w:cs/>
        </w:rPr>
        <w:t xml:space="preserve"> “</w:t>
      </w:r>
      <w:r w:rsidRPr="00C43252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</w:t>
      </w:r>
      <w:r w:rsidR="002928A7">
        <w:rPr>
          <w:rFonts w:ascii="Angsana New" w:hAnsi="Angsana New" w:hint="cs"/>
          <w:sz w:val="30"/>
          <w:szCs w:val="30"/>
          <w:cs/>
        </w:rPr>
        <w:t xml:space="preserve">” </w:t>
      </w:r>
      <w:r w:rsidRPr="00C43252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14CA5069" w14:textId="77777777" w:rsidR="00293900" w:rsidRPr="00B9351E" w:rsidRDefault="00293900" w:rsidP="0029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07B81B8" w14:textId="77777777" w:rsidR="00293900" w:rsidRPr="00C43252" w:rsidRDefault="00293900" w:rsidP="0029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3252">
        <w:rPr>
          <w:rFonts w:ascii="Angsana New" w:hAnsi="Angsana New"/>
          <w:sz w:val="30"/>
          <w:szCs w:val="30"/>
        </w:rPr>
        <w:t xml:space="preserve">30 </w:t>
      </w:r>
      <w:r w:rsidRPr="00C4325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43252">
        <w:rPr>
          <w:rFonts w:ascii="Angsana New" w:hAnsi="Angsana New"/>
          <w:sz w:val="30"/>
          <w:szCs w:val="30"/>
        </w:rPr>
        <w:t xml:space="preserve">2569 </w:t>
      </w:r>
      <w:r w:rsidRPr="00C43252">
        <w:rPr>
          <w:rFonts w:ascii="Angsana New" w:hAnsi="Angsana New"/>
          <w:sz w:val="30"/>
          <w:szCs w:val="30"/>
          <w:cs/>
        </w:rPr>
        <w:t>และ</w:t>
      </w:r>
      <w:r w:rsidRPr="00C43252">
        <w:rPr>
          <w:rFonts w:ascii="Angsana New" w:hAnsi="Angsana New" w:hint="cs"/>
          <w:sz w:val="30"/>
          <w:szCs w:val="30"/>
          <w:cs/>
        </w:rPr>
        <w:t>วันที่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31</w:t>
      </w:r>
      <w:r w:rsidRPr="00C4325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43252">
        <w:rPr>
          <w:rFonts w:ascii="Angsana New" w:hAnsi="Angsana New"/>
          <w:sz w:val="30"/>
          <w:szCs w:val="30"/>
        </w:rPr>
        <w:t xml:space="preserve">2568 </w:t>
      </w:r>
      <w:r w:rsidR="002928A7">
        <w:rPr>
          <w:rFonts w:ascii="Angsana New" w:hAnsi="Angsana New" w:hint="cs"/>
          <w:sz w:val="30"/>
          <w:szCs w:val="30"/>
          <w:cs/>
        </w:rPr>
        <w:t>สินทรัพย์ที่เกิดจากสัญญา-</w:t>
      </w:r>
      <w:r w:rsidRPr="00C43252">
        <w:rPr>
          <w:rFonts w:ascii="Angsana New" w:hAnsi="Angsana New"/>
          <w:sz w:val="30"/>
          <w:szCs w:val="30"/>
          <w:cs/>
        </w:rPr>
        <w:t>ลูกหนี้ที่ยังไม่ออกใบแจ้งหนี้จำนวน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="00982DE4">
        <w:rPr>
          <w:rFonts w:ascii="Angsana New" w:hAnsi="Angsana New"/>
          <w:sz w:val="30"/>
          <w:szCs w:val="30"/>
        </w:rPr>
        <w:t>23.4</w:t>
      </w:r>
      <w:r w:rsidRPr="00C4325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C43252">
        <w:rPr>
          <w:rFonts w:ascii="Angsana New" w:hAnsi="Angsana New"/>
          <w:sz w:val="30"/>
          <w:szCs w:val="30"/>
        </w:rPr>
        <w:t xml:space="preserve">9.3 </w:t>
      </w:r>
      <w:r w:rsidRPr="00C43252">
        <w:rPr>
          <w:rFonts w:ascii="Angsana New" w:hAnsi="Angsana New"/>
          <w:sz w:val="30"/>
          <w:szCs w:val="30"/>
          <w:cs/>
        </w:rPr>
        <w:t>ล้านบาท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ตามลำดับ เกิดจากการรับรู้รายได้จากการเลี้ยงไก่เนื้อตามพันธะสัญญาตลอดช่วงเวลาการเลี้ยง (</w:t>
      </w:r>
      <w:r w:rsidRPr="00C43252">
        <w:rPr>
          <w:rFonts w:ascii="Angsana New" w:hAnsi="Angsana New"/>
          <w:sz w:val="30"/>
          <w:szCs w:val="30"/>
        </w:rPr>
        <w:t xml:space="preserve">Over time) </w:t>
      </w:r>
      <w:r w:rsidR="002928A7" w:rsidRPr="002928A7">
        <w:rPr>
          <w:rFonts w:ascii="Angsana New" w:hAnsi="Angsana New"/>
          <w:sz w:val="30"/>
          <w:szCs w:val="30"/>
          <w:cs/>
        </w:rPr>
        <w:t xml:space="preserve">โดยในงวดปี </w:t>
      </w:r>
      <w:r w:rsidR="002928A7" w:rsidRPr="002928A7">
        <w:rPr>
          <w:rFonts w:ascii="Angsana New" w:hAnsi="Angsana New"/>
          <w:sz w:val="30"/>
          <w:szCs w:val="30"/>
        </w:rPr>
        <w:t xml:space="preserve">2569 </w:t>
      </w:r>
      <w:r w:rsidR="002928A7" w:rsidRPr="002928A7">
        <w:rPr>
          <w:rFonts w:ascii="Angsana New" w:hAnsi="Angsana New"/>
          <w:sz w:val="30"/>
          <w:szCs w:val="30"/>
          <w:cs/>
        </w:rPr>
        <w:t>บริษัทจะดำเนินการขนส่งไก่ใหญ่ไปยังโรงชำแหละที่บริษัทคู่สัญญากำหนด และจะได้รับชำระเงินในช่วงเดือนกรกฎาคม</w:t>
      </w:r>
      <w:r w:rsidR="002928A7">
        <w:rPr>
          <w:rFonts w:ascii="Angsana New" w:hAnsi="Angsana New" w:hint="cs"/>
          <w:sz w:val="30"/>
          <w:szCs w:val="30"/>
          <w:cs/>
        </w:rPr>
        <w:t>ถึง</w:t>
      </w:r>
      <w:r w:rsidR="002928A7" w:rsidRPr="002928A7">
        <w:rPr>
          <w:rFonts w:ascii="Angsana New" w:hAnsi="Angsana New"/>
          <w:sz w:val="30"/>
          <w:szCs w:val="30"/>
          <w:cs/>
        </w:rPr>
        <w:t xml:space="preserve">เดือนสิงหาคม </w:t>
      </w:r>
      <w:r w:rsidR="002928A7" w:rsidRPr="002928A7">
        <w:rPr>
          <w:rFonts w:ascii="Angsana New" w:hAnsi="Angsana New"/>
          <w:sz w:val="30"/>
          <w:szCs w:val="30"/>
        </w:rPr>
        <w:t xml:space="preserve">2569 </w:t>
      </w:r>
      <w:r w:rsidR="002928A7" w:rsidRPr="002928A7">
        <w:rPr>
          <w:rFonts w:ascii="Angsana New" w:hAnsi="Angsana New"/>
          <w:sz w:val="30"/>
          <w:szCs w:val="30"/>
          <w:cs/>
        </w:rPr>
        <w:t xml:space="preserve">ส่วนในงวดปี </w:t>
      </w:r>
      <w:r w:rsidR="002928A7" w:rsidRPr="002928A7">
        <w:rPr>
          <w:rFonts w:ascii="Angsana New" w:hAnsi="Angsana New"/>
          <w:sz w:val="30"/>
          <w:szCs w:val="30"/>
        </w:rPr>
        <w:t xml:space="preserve">2568 </w:t>
      </w:r>
      <w:r w:rsidR="002928A7" w:rsidRPr="002928A7">
        <w:rPr>
          <w:rFonts w:ascii="Angsana New" w:hAnsi="Angsana New"/>
          <w:sz w:val="30"/>
          <w:szCs w:val="30"/>
          <w:cs/>
        </w:rPr>
        <w:t xml:space="preserve">บริษัทได้ขนส่งไก่ใหญ่และได้รับชำระเงินเรียบร้อยแล้วในช่วงเดือนมกราคมถึงเดือนกุมภาพันธ์ </w:t>
      </w:r>
      <w:r w:rsidR="002928A7" w:rsidRPr="002928A7">
        <w:rPr>
          <w:rFonts w:ascii="Angsana New" w:hAnsi="Angsana New"/>
          <w:sz w:val="30"/>
          <w:szCs w:val="30"/>
        </w:rPr>
        <w:t>2569</w:t>
      </w:r>
    </w:p>
    <w:p w14:paraId="0D2C44D1" w14:textId="77777777" w:rsidR="00293900" w:rsidRPr="00B9351E" w:rsidRDefault="00293900" w:rsidP="0029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658B8A6" w14:textId="77777777" w:rsidR="00293900" w:rsidRPr="00C43252" w:rsidRDefault="00293900" w:rsidP="0029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3252">
        <w:rPr>
          <w:rFonts w:ascii="Angsana New" w:hAnsi="Angsana New"/>
          <w:sz w:val="30"/>
          <w:szCs w:val="30"/>
          <w:cs/>
        </w:rPr>
        <w:t>ณ</w:t>
      </w:r>
      <w:r w:rsidRPr="00C43252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="008B1D73" w:rsidRPr="00C43252">
        <w:rPr>
          <w:rFonts w:ascii="Angsana New" w:hAnsi="Angsana New"/>
          <w:sz w:val="30"/>
          <w:szCs w:val="30"/>
        </w:rPr>
        <w:t xml:space="preserve">30 </w:t>
      </w:r>
      <w:r w:rsidR="008B1D73" w:rsidRPr="00C4325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43252">
        <w:rPr>
          <w:rFonts w:ascii="Angsana New" w:hAnsi="Angsana New"/>
          <w:sz w:val="30"/>
          <w:szCs w:val="30"/>
        </w:rPr>
        <w:t xml:space="preserve">2569 </w:t>
      </w:r>
      <w:r w:rsidRPr="00C43252">
        <w:rPr>
          <w:rFonts w:ascii="Angsana New" w:hAnsi="Angsana New"/>
          <w:sz w:val="30"/>
          <w:szCs w:val="30"/>
          <w:cs/>
        </w:rPr>
        <w:t>และ</w:t>
      </w:r>
      <w:r w:rsidRPr="00C43252">
        <w:rPr>
          <w:rFonts w:ascii="Angsana New" w:hAnsi="Angsana New" w:hint="cs"/>
          <w:sz w:val="30"/>
          <w:szCs w:val="30"/>
          <w:cs/>
        </w:rPr>
        <w:t>วันที่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31</w:t>
      </w:r>
      <w:r w:rsidRPr="00C4325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43252">
        <w:rPr>
          <w:rFonts w:ascii="Angsana New" w:hAnsi="Angsana New"/>
          <w:sz w:val="30"/>
          <w:szCs w:val="30"/>
        </w:rPr>
        <w:t>2568</w:t>
      </w:r>
      <w:r w:rsidRPr="00C43252">
        <w:rPr>
          <w:rFonts w:ascii="Angsana New" w:hAnsi="Angsana New"/>
          <w:sz w:val="30"/>
          <w:szCs w:val="30"/>
          <w:cs/>
        </w:rPr>
        <w:t xml:space="preserve"> สินทรัพย์และหนี้สินจากการจัดหาลูกไก่และอาหารไก่ที่บริษัทคู่สัญญาจัดหาให้</w:t>
      </w:r>
      <w:r w:rsidR="00B9351E">
        <w:rPr>
          <w:rFonts w:ascii="Angsana New" w:hAnsi="Angsana New" w:hint="cs"/>
          <w:sz w:val="30"/>
          <w:szCs w:val="30"/>
          <w:cs/>
        </w:rPr>
        <w:t>ตามสัญญา</w:t>
      </w:r>
      <w:r w:rsidR="002928A7">
        <w:rPr>
          <w:rFonts w:ascii="Angsana New" w:hAnsi="Angsana New" w:hint="cs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ในส่วนที่บริษัทคู่สัญญายังไม่นำไปหัก</w:t>
      </w:r>
      <w:r w:rsidR="002928A7">
        <w:rPr>
          <w:rFonts w:ascii="Angsana New" w:hAnsi="Angsana New" w:hint="cs"/>
          <w:sz w:val="30"/>
          <w:szCs w:val="30"/>
          <w:cs/>
        </w:rPr>
        <w:t>กลบ</w:t>
      </w:r>
      <w:r w:rsidRPr="00C43252">
        <w:rPr>
          <w:rFonts w:ascii="Angsana New" w:hAnsi="Angsana New"/>
          <w:sz w:val="30"/>
          <w:szCs w:val="30"/>
          <w:cs/>
        </w:rPr>
        <w:t>กับการจ่ายชำระค่าซื้อไก่ประกันราคามีรายละเอียดดังนี้</w:t>
      </w:r>
    </w:p>
    <w:p w14:paraId="44B0B762" w14:textId="77777777" w:rsidR="00434076" w:rsidRPr="00B9351E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69"/>
        <w:gridCol w:w="1708"/>
        <w:gridCol w:w="283"/>
        <w:gridCol w:w="1705"/>
      </w:tblGrid>
      <w:tr w:rsidR="008B1D73" w:rsidRPr="00C43252" w14:paraId="3773B319" w14:textId="77777777" w:rsidTr="009B2CEA">
        <w:trPr>
          <w:cantSplit/>
        </w:trPr>
        <w:tc>
          <w:tcPr>
            <w:tcW w:w="5669" w:type="dxa"/>
          </w:tcPr>
          <w:p w14:paraId="4A7806D7" w14:textId="77777777" w:rsidR="008B1D73" w:rsidRPr="00C43252" w:rsidRDefault="008B1D73" w:rsidP="009B2CE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79AB3095" w14:textId="77777777" w:rsidR="008B1D73" w:rsidRPr="00C43252" w:rsidRDefault="008B1D73" w:rsidP="009B2CEA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8B1D73" w:rsidRPr="00C43252" w14:paraId="393DDE96" w14:textId="77777777" w:rsidTr="009B2CEA">
        <w:trPr>
          <w:cantSplit/>
        </w:trPr>
        <w:tc>
          <w:tcPr>
            <w:tcW w:w="5669" w:type="dxa"/>
          </w:tcPr>
          <w:p w14:paraId="6CAAA05E" w14:textId="77777777" w:rsidR="008B1D73" w:rsidRPr="00C43252" w:rsidRDefault="008B1D73" w:rsidP="009B2CE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68D731A1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4325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2297D484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35C09C6D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43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B1D73" w:rsidRPr="00C43252" w14:paraId="3FB31594" w14:textId="77777777" w:rsidTr="009B2CEA">
        <w:trPr>
          <w:cantSplit/>
        </w:trPr>
        <w:tc>
          <w:tcPr>
            <w:tcW w:w="5669" w:type="dxa"/>
          </w:tcPr>
          <w:p w14:paraId="1590E3EE" w14:textId="77777777" w:rsidR="008B1D73" w:rsidRPr="00C43252" w:rsidRDefault="008B1D73" w:rsidP="009B2CE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708" w:type="dxa"/>
            <w:vAlign w:val="bottom"/>
          </w:tcPr>
          <w:p w14:paraId="7284E737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A72D4D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B81DAC8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D73" w:rsidRPr="00C43252" w14:paraId="1C6AD09E" w14:textId="77777777" w:rsidTr="009B2CEA">
        <w:trPr>
          <w:cantSplit/>
        </w:trPr>
        <w:tc>
          <w:tcPr>
            <w:tcW w:w="5669" w:type="dxa"/>
          </w:tcPr>
          <w:p w14:paraId="544FB065" w14:textId="77777777" w:rsidR="008B1D73" w:rsidRPr="00C43252" w:rsidRDefault="008B1D73" w:rsidP="009B2CE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708" w:type="dxa"/>
            <w:vAlign w:val="bottom"/>
          </w:tcPr>
          <w:p w14:paraId="102F0689" w14:textId="77777777" w:rsidR="008B1D73" w:rsidRPr="00C43252" w:rsidRDefault="00864E48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113,054</w:t>
            </w:r>
          </w:p>
        </w:tc>
        <w:tc>
          <w:tcPr>
            <w:tcW w:w="283" w:type="dxa"/>
          </w:tcPr>
          <w:p w14:paraId="771A6233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4A3633B7" w14:textId="77777777" w:rsidR="008B1D73" w:rsidRPr="00C43252" w:rsidRDefault="008B1D73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51,642</w:t>
            </w:r>
          </w:p>
        </w:tc>
      </w:tr>
      <w:tr w:rsidR="008B1D73" w:rsidRPr="00C43252" w14:paraId="6C53C1E0" w14:textId="77777777" w:rsidTr="009B2CEA">
        <w:trPr>
          <w:cantSplit/>
        </w:trPr>
        <w:tc>
          <w:tcPr>
            <w:tcW w:w="5669" w:type="dxa"/>
          </w:tcPr>
          <w:p w14:paraId="48D20EC5" w14:textId="77777777" w:rsidR="008B1D73" w:rsidRPr="00C43252" w:rsidRDefault="008B1D73" w:rsidP="009B2CE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3D8D7F72" w14:textId="77777777" w:rsidR="008B1D73" w:rsidRPr="00C43252" w:rsidRDefault="00864E4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73,630</w:t>
            </w:r>
          </w:p>
        </w:tc>
        <w:tc>
          <w:tcPr>
            <w:tcW w:w="283" w:type="dxa"/>
          </w:tcPr>
          <w:p w14:paraId="785F171F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7306F0E0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99,383</w:t>
            </w:r>
          </w:p>
        </w:tc>
      </w:tr>
      <w:tr w:rsidR="008B1D73" w:rsidRPr="00C43252" w14:paraId="7B2D0E37" w14:textId="77777777" w:rsidTr="009B2CEA">
        <w:trPr>
          <w:cantSplit/>
        </w:trPr>
        <w:tc>
          <w:tcPr>
            <w:tcW w:w="5669" w:type="dxa"/>
          </w:tcPr>
          <w:p w14:paraId="64419BFE" w14:textId="77777777" w:rsidR="008B1D73" w:rsidRPr="00C43252" w:rsidRDefault="008B1D73" w:rsidP="009B2CE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A5596" w14:textId="77777777" w:rsidR="008B1D73" w:rsidRPr="00C43252" w:rsidRDefault="00864E4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186,684</w:t>
            </w:r>
          </w:p>
        </w:tc>
        <w:tc>
          <w:tcPr>
            <w:tcW w:w="283" w:type="dxa"/>
          </w:tcPr>
          <w:p w14:paraId="5B822E10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DFC19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151,025</w:t>
            </w:r>
          </w:p>
        </w:tc>
      </w:tr>
      <w:tr w:rsidR="008B1D73" w:rsidRPr="00C43252" w14:paraId="63EFAA0B" w14:textId="77777777" w:rsidTr="009B2CEA">
        <w:trPr>
          <w:cantSplit/>
        </w:trPr>
        <w:tc>
          <w:tcPr>
            <w:tcW w:w="5669" w:type="dxa"/>
          </w:tcPr>
          <w:p w14:paraId="0A874A98" w14:textId="77777777" w:rsidR="008B1D73" w:rsidRPr="00C43252" w:rsidRDefault="008B1D73" w:rsidP="009B2CE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vAlign w:val="bottom"/>
          </w:tcPr>
          <w:p w14:paraId="03457161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A1B46A5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2371E876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D73" w:rsidRPr="00C43252" w14:paraId="4FD2A6BD" w14:textId="77777777" w:rsidTr="009B2CEA">
        <w:trPr>
          <w:cantSplit/>
        </w:trPr>
        <w:tc>
          <w:tcPr>
            <w:tcW w:w="5669" w:type="dxa"/>
          </w:tcPr>
          <w:p w14:paraId="7C5B4428" w14:textId="77777777" w:rsidR="008B1D73" w:rsidRPr="00C43252" w:rsidRDefault="008B1D73" w:rsidP="009B2CE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C43252">
              <w:rPr>
                <w:rFonts w:ascii="Angsana New" w:hAnsi="Angsana New"/>
                <w:sz w:val="30"/>
                <w:szCs w:val="30"/>
              </w:rPr>
              <w:t>-</w:t>
            </w: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54529C67" w14:textId="77777777" w:rsidR="008B1D73" w:rsidRPr="00C43252" w:rsidRDefault="00864E48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186,684</w:t>
            </w:r>
          </w:p>
        </w:tc>
        <w:tc>
          <w:tcPr>
            <w:tcW w:w="283" w:type="dxa"/>
            <w:tcBorders>
              <w:bottom w:val="nil"/>
            </w:tcBorders>
          </w:tcPr>
          <w:p w14:paraId="00470E96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vAlign w:val="bottom"/>
          </w:tcPr>
          <w:p w14:paraId="41074AF0" w14:textId="77777777" w:rsidR="008B1D73" w:rsidRPr="00C43252" w:rsidRDefault="008B1D73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151,025</w:t>
            </w:r>
          </w:p>
        </w:tc>
      </w:tr>
    </w:tbl>
    <w:p w14:paraId="5F5388CF" w14:textId="77777777" w:rsidR="00434076" w:rsidRPr="00C43252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B45979" w14:textId="77777777" w:rsidR="00434076" w:rsidRPr="00C43252" w:rsidRDefault="004C7BD9" w:rsidP="004B2B1C">
      <w:pPr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เนื่องจากสินทรัพย์ </w:t>
      </w:r>
      <w:r w:rsidRPr="00C43252">
        <w:rPr>
          <w:rFonts w:ascii="Angsana New" w:hAnsi="Angsana New"/>
          <w:sz w:val="30"/>
          <w:szCs w:val="30"/>
        </w:rPr>
        <w:t>(</w:t>
      </w:r>
      <w:r w:rsidRPr="00C43252">
        <w:rPr>
          <w:rFonts w:ascii="Angsana New" w:hAnsi="Angsana New"/>
          <w:sz w:val="30"/>
          <w:szCs w:val="30"/>
          <w:cs/>
        </w:rPr>
        <w:t>ลูกไก่และอาหารไก่</w:t>
      </w:r>
      <w:r w:rsidRPr="00C43252">
        <w:rPr>
          <w:rFonts w:ascii="Angsana New" w:hAnsi="Angsana New"/>
          <w:sz w:val="30"/>
          <w:szCs w:val="30"/>
        </w:rPr>
        <w:t>)</w:t>
      </w:r>
      <w:r w:rsidRPr="00C43252">
        <w:rPr>
          <w:rFonts w:ascii="Angsana New" w:hAnsi="Angsana New"/>
          <w:sz w:val="30"/>
          <w:szCs w:val="30"/>
          <w:cs/>
        </w:rPr>
        <w:t xml:space="preserve"> ยัง</w:t>
      </w:r>
      <w:r w:rsidR="002928A7">
        <w:rPr>
          <w:rFonts w:ascii="Angsana New" w:hAnsi="Angsana New" w:hint="cs"/>
          <w:sz w:val="30"/>
          <w:szCs w:val="30"/>
          <w:cs/>
        </w:rPr>
        <w:t>คง</w:t>
      </w:r>
      <w:r w:rsidRPr="00C43252">
        <w:rPr>
          <w:rFonts w:ascii="Angsana New" w:hAnsi="Angsana New"/>
          <w:sz w:val="30"/>
          <w:szCs w:val="30"/>
          <w:cs/>
        </w:rPr>
        <w:t>อยู่ภายใต้การควบคุมของบริษัทคู่สัญญา</w:t>
      </w:r>
      <w:r w:rsidR="002928A7">
        <w:rPr>
          <w:rFonts w:ascii="Angsana New" w:hAnsi="Angsana New" w:hint="cs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>ซึ่งบริษัทไม่มีอำนาจควบคุม</w:t>
      </w:r>
      <w:r w:rsidR="002928A7">
        <w:rPr>
          <w:rFonts w:ascii="Angsana New" w:hAnsi="Angsana New" w:hint="cs"/>
          <w:sz w:val="30"/>
          <w:szCs w:val="30"/>
          <w:cs/>
        </w:rPr>
        <w:t>ใน</w:t>
      </w:r>
      <w:r w:rsidRPr="00C43252">
        <w:rPr>
          <w:rFonts w:ascii="Angsana New" w:hAnsi="Angsana New"/>
          <w:sz w:val="30"/>
          <w:szCs w:val="30"/>
          <w:cs/>
        </w:rPr>
        <w:t>สินทรัพย์</w:t>
      </w:r>
      <w:r w:rsidR="002928A7">
        <w:rPr>
          <w:rFonts w:ascii="Angsana New" w:hAnsi="Angsana New" w:hint="cs"/>
          <w:sz w:val="30"/>
          <w:szCs w:val="30"/>
          <w:cs/>
        </w:rPr>
        <w:t>ดังกล่าว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Pr="00C43252">
        <w:rPr>
          <w:rFonts w:ascii="Angsana New" w:hAnsi="Angsana New"/>
          <w:sz w:val="30"/>
          <w:szCs w:val="30"/>
        </w:rPr>
        <w:t>(</w:t>
      </w:r>
      <w:r w:rsidRPr="00C43252">
        <w:rPr>
          <w:rFonts w:ascii="Angsana New" w:hAnsi="Angsana New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Pr="00C43252">
        <w:rPr>
          <w:rFonts w:ascii="Angsana New" w:hAnsi="Angsana New"/>
          <w:sz w:val="30"/>
          <w:szCs w:val="30"/>
        </w:rPr>
        <w:t>)</w:t>
      </w:r>
      <w:r w:rsidRPr="00C43252">
        <w:rPr>
          <w:rFonts w:ascii="Angsana New" w:hAnsi="Angsana New"/>
          <w:sz w:val="30"/>
          <w:szCs w:val="30"/>
          <w:cs/>
        </w:rPr>
        <w:t xml:space="preserve"> </w:t>
      </w:r>
      <w:r w:rsidR="002928A7">
        <w:rPr>
          <w:rFonts w:ascii="Angsana New" w:hAnsi="Angsana New" w:hint="cs"/>
          <w:sz w:val="30"/>
          <w:szCs w:val="30"/>
          <w:cs/>
        </w:rPr>
        <w:t>ประกอบกับ</w:t>
      </w:r>
      <w:r w:rsidRPr="00C43252">
        <w:rPr>
          <w:rFonts w:ascii="Angsana New" w:hAnsi="Angsana New"/>
          <w:sz w:val="30"/>
          <w:szCs w:val="30"/>
          <w:cs/>
        </w:rPr>
        <w:t xml:space="preserve">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</w:t>
      </w:r>
      <w:r w:rsidR="00A54D1B">
        <w:rPr>
          <w:rFonts w:ascii="Angsana New" w:hAnsi="Angsana New" w:hint="cs"/>
          <w:sz w:val="30"/>
          <w:szCs w:val="30"/>
          <w:cs/>
        </w:rPr>
        <w:t>รายการเหล่านี้</w:t>
      </w:r>
      <w:r w:rsidRPr="00C43252">
        <w:rPr>
          <w:rFonts w:ascii="Angsana New" w:hAnsi="Angsana New"/>
          <w:sz w:val="30"/>
          <w:szCs w:val="30"/>
          <w:cs/>
        </w:rPr>
        <w:t>จึงไม่เข้าเงื่อนไขการรับรู้เป็นสินทรัพย์และหนี้สินของบริษัทตาม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7BD93C7D" w14:textId="77777777" w:rsidR="005874BC" w:rsidRPr="00C43252" w:rsidRDefault="005874BC" w:rsidP="00D632A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4325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ข้อมูล</w:t>
      </w:r>
      <w:r w:rsidR="00D632A4" w:rsidRPr="00C43252">
        <w:rPr>
          <w:rFonts w:ascii="Angsana New" w:hAnsi="Angsana New"/>
          <w:b/>
          <w:bCs/>
          <w:color w:val="000000"/>
          <w:sz w:val="30"/>
          <w:szCs w:val="30"/>
          <w:cs/>
        </w:rPr>
        <w:t>ทางการเงินที่สำคัญจำแนกตามส่วนงานดำเนินงาน</w:t>
      </w:r>
    </w:p>
    <w:p w14:paraId="57F276D4" w14:textId="77777777" w:rsidR="00F06DE1" w:rsidRPr="00C43252" w:rsidRDefault="00F06DE1" w:rsidP="004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BC580C1" w14:textId="77777777" w:rsidR="00F06DE1" w:rsidRPr="00C43252" w:rsidRDefault="00D632A4" w:rsidP="00D63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 รายได้อื่น ต้นทุนและค่าใช้จ่ายอื่นในการเลี้ยงไก่เนื้อตามพันธะสัญญา ค่าใช้จ่ายอื่น และกำไรหรือขาดทุนก่อนค่าใช้จ่ายภาษีเงินได้เป็นข้อมูลทางการเงินที่สำคัญและเป็นข้อมูลหลักซึ่ง</w:t>
      </w:r>
      <w:r w:rsidR="00864E48" w:rsidRPr="00C43252">
        <w:rPr>
          <w:rFonts w:ascii="Angsana New" w:hAnsi="Angsana New"/>
          <w:sz w:val="30"/>
          <w:szCs w:val="30"/>
        </w:rPr>
        <w:br/>
      </w:r>
      <w:r w:rsidRPr="00C43252">
        <w:rPr>
          <w:rFonts w:ascii="Angsana New" w:hAnsi="Angsana New"/>
          <w:sz w:val="30"/>
          <w:szCs w:val="30"/>
          <w:cs/>
        </w:rPr>
        <w:t>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เชิงธุรกิจและส่วนงานดำเนินงานเชิงภูมิศาสตร์เพียงส่วนงานเดียว</w:t>
      </w:r>
    </w:p>
    <w:p w14:paraId="32E92882" w14:textId="77777777" w:rsidR="00D632A4" w:rsidRPr="00C43252" w:rsidRDefault="00D632A4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5C3C623" w14:textId="77777777" w:rsidR="00F06DE1" w:rsidRPr="00C43252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C43252">
        <w:rPr>
          <w:rFonts w:ascii="Angsana New" w:hAnsi="Angsana New"/>
          <w:sz w:val="30"/>
          <w:szCs w:val="30"/>
        </w:rPr>
        <w:t xml:space="preserve"> (</w:t>
      </w:r>
      <w:r w:rsidRPr="00C43252">
        <w:rPr>
          <w:rFonts w:ascii="Angsana New" w:hAnsi="Angsana New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 w:rsidRPr="00C43252">
        <w:rPr>
          <w:rFonts w:ascii="Angsana New" w:hAnsi="Angsana New"/>
          <w:sz w:val="30"/>
          <w:szCs w:val="30"/>
        </w:rPr>
        <w:t>10</w:t>
      </w:r>
      <w:r w:rsidRPr="00C43252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</w:t>
      </w:r>
      <w:r w:rsidR="00C73F36" w:rsidRPr="00C4325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C4325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73F36" w:rsidRPr="00C43252">
        <w:rPr>
          <w:rFonts w:ascii="Angsana New" w:eastAsia="Cordia New" w:hAnsi="Angsana New"/>
          <w:sz w:val="30"/>
          <w:szCs w:val="30"/>
        </w:rPr>
        <w:t xml:space="preserve">30 </w:t>
      </w:r>
      <w:r w:rsidR="00C73F36" w:rsidRPr="00C43252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Pr="00C43252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C43252">
        <w:rPr>
          <w:rFonts w:ascii="Angsana New" w:eastAsia="Cordia New" w:hAnsi="Angsana New"/>
          <w:sz w:val="30"/>
          <w:szCs w:val="30"/>
        </w:rPr>
        <w:t>256</w:t>
      </w:r>
      <w:r w:rsidR="00D632A4" w:rsidRPr="00C43252">
        <w:rPr>
          <w:rFonts w:ascii="Angsana New" w:eastAsia="Cordia New" w:hAnsi="Angsana New"/>
          <w:sz w:val="30"/>
          <w:szCs w:val="30"/>
        </w:rPr>
        <w:t>9</w:t>
      </w:r>
      <w:r w:rsidRPr="00C43252">
        <w:rPr>
          <w:rFonts w:ascii="Angsana New" w:eastAsia="Cordia New" w:hAnsi="Angsana New"/>
          <w:sz w:val="30"/>
          <w:szCs w:val="30"/>
        </w:rPr>
        <w:t xml:space="preserve"> </w:t>
      </w:r>
      <w:r w:rsidRPr="00C43252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C43252">
        <w:rPr>
          <w:rFonts w:ascii="Angsana New" w:eastAsia="Cordia New" w:hAnsi="Angsana New"/>
          <w:sz w:val="30"/>
          <w:szCs w:val="30"/>
        </w:rPr>
        <w:t>256</w:t>
      </w:r>
      <w:r w:rsidR="00D632A4" w:rsidRPr="00C43252">
        <w:rPr>
          <w:rFonts w:ascii="Angsana New" w:eastAsia="Cordia New" w:hAnsi="Angsana New"/>
          <w:sz w:val="30"/>
          <w:szCs w:val="30"/>
        </w:rPr>
        <w:t>8</w:t>
      </w:r>
      <w:r w:rsidRPr="00C43252">
        <w:rPr>
          <w:rFonts w:ascii="Angsana New" w:hAnsi="Angsana New"/>
          <w:sz w:val="30"/>
          <w:szCs w:val="30"/>
        </w:rPr>
        <w:t xml:space="preserve"> </w:t>
      </w:r>
      <w:r w:rsidRPr="00C43252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32950E6C" w14:textId="77777777" w:rsidR="00F06DE1" w:rsidRPr="00181892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2" w:type="dxa"/>
        <w:tblLook w:val="01E0" w:firstRow="1" w:lastRow="1" w:firstColumn="1" w:lastColumn="1" w:noHBand="0" w:noVBand="0"/>
      </w:tblPr>
      <w:tblGrid>
        <w:gridCol w:w="3685"/>
        <w:gridCol w:w="1304"/>
        <w:gridCol w:w="284"/>
        <w:gridCol w:w="1304"/>
        <w:gridCol w:w="283"/>
        <w:gridCol w:w="1304"/>
        <w:gridCol w:w="283"/>
        <w:gridCol w:w="1305"/>
      </w:tblGrid>
      <w:tr w:rsidR="00C73F36" w:rsidRPr="00C43252" w14:paraId="298C31AA" w14:textId="77777777" w:rsidTr="00D632A4">
        <w:tc>
          <w:tcPr>
            <w:tcW w:w="3685" w:type="dxa"/>
            <w:vAlign w:val="bottom"/>
          </w:tcPr>
          <w:p w14:paraId="1B5719AE" w14:textId="77777777" w:rsidR="00C73F36" w:rsidRPr="00C43252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7" w:type="dxa"/>
            <w:gridSpan w:val="7"/>
            <w:tcBorders>
              <w:bottom w:val="single" w:sz="4" w:space="0" w:color="auto"/>
            </w:tcBorders>
          </w:tcPr>
          <w:p w14:paraId="7780F6E2" w14:textId="77777777" w:rsidR="00C73F36" w:rsidRPr="00C43252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3F36" w:rsidRPr="00C43252" w14:paraId="7CD7442A" w14:textId="77777777" w:rsidTr="00C73F36">
        <w:tc>
          <w:tcPr>
            <w:tcW w:w="3685" w:type="dxa"/>
            <w:vAlign w:val="bottom"/>
          </w:tcPr>
          <w:p w14:paraId="025A2073" w14:textId="77777777" w:rsidR="00C73F36" w:rsidRPr="00C43252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</w:tcPr>
          <w:p w14:paraId="569B9F83" w14:textId="77777777" w:rsidR="00C73F36" w:rsidRPr="00C43252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2B43463A" w14:textId="77777777" w:rsidR="00C73F36" w:rsidRPr="00C43252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</w:tcPr>
          <w:p w14:paraId="4EE9DD2F" w14:textId="77777777" w:rsidR="00C73F36" w:rsidRPr="00C43252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C4325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C73F36" w:rsidRPr="00C43252" w14:paraId="5EDD1BDD" w14:textId="77777777" w:rsidTr="00C73F36">
        <w:tc>
          <w:tcPr>
            <w:tcW w:w="3685" w:type="dxa"/>
            <w:vAlign w:val="bottom"/>
          </w:tcPr>
          <w:p w14:paraId="695EF545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AF43533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256</w:t>
            </w:r>
            <w:r w:rsidR="00D632A4" w:rsidRPr="00C432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5A9DD44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09A375E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256</w:t>
            </w:r>
            <w:r w:rsidR="00D632A4" w:rsidRPr="00C432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74AFDCC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2F73D1F" w14:textId="77777777" w:rsidR="00C73F36" w:rsidRPr="00C43252" w:rsidRDefault="00883D1D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632A4" w:rsidRPr="00C432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F0A913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8931D70" w14:textId="77777777" w:rsidR="00C73F36" w:rsidRPr="00C43252" w:rsidRDefault="00883D1D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632A4" w:rsidRPr="00C4325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73F36" w:rsidRPr="00C43252" w14:paraId="6A427967" w14:textId="77777777" w:rsidTr="00C73F36">
        <w:tc>
          <w:tcPr>
            <w:tcW w:w="3685" w:type="dxa"/>
            <w:vAlign w:val="bottom"/>
          </w:tcPr>
          <w:p w14:paraId="6382E6BE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  <w:r w:rsidRPr="00C4325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4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304" w:type="dxa"/>
            <w:vAlign w:val="bottom"/>
          </w:tcPr>
          <w:p w14:paraId="2FDAF1B9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D7812DB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27854CC" w14:textId="77777777" w:rsidR="00C73F36" w:rsidRPr="00C43252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59C5B0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801D7E4" w14:textId="77777777" w:rsidR="00C73F36" w:rsidRPr="00C43252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9C42656" w14:textId="77777777" w:rsidR="00C73F36" w:rsidRPr="00C43252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4FF8948" w14:textId="77777777" w:rsidR="00C73F36" w:rsidRPr="00C43252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2A4" w:rsidRPr="00C43252" w14:paraId="7D863035" w14:textId="77777777" w:rsidTr="00C73F36">
        <w:tc>
          <w:tcPr>
            <w:tcW w:w="3685" w:type="dxa"/>
            <w:vAlign w:val="bottom"/>
          </w:tcPr>
          <w:p w14:paraId="133853FD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C432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4" w:type="dxa"/>
          </w:tcPr>
          <w:p w14:paraId="72FAD624" w14:textId="77777777" w:rsidR="00D632A4" w:rsidRPr="00C43252" w:rsidRDefault="00864E48" w:rsidP="000D3E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58,</w:t>
            </w:r>
            <w:r w:rsidR="00442D0A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84" w:type="dxa"/>
          </w:tcPr>
          <w:p w14:paraId="1BF61CFD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C2DDC4" w14:textId="77777777" w:rsidR="00D632A4" w:rsidRPr="00C43252" w:rsidRDefault="00D632A4" w:rsidP="000D3E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42,518</w:t>
            </w:r>
          </w:p>
        </w:tc>
        <w:tc>
          <w:tcPr>
            <w:tcW w:w="283" w:type="dxa"/>
          </w:tcPr>
          <w:p w14:paraId="0DC28977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B2044DD" w14:textId="77777777" w:rsidR="00D632A4" w:rsidRPr="00C43252" w:rsidRDefault="00442D0A" w:rsidP="000D3E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107,740</w:t>
            </w:r>
          </w:p>
        </w:tc>
        <w:tc>
          <w:tcPr>
            <w:tcW w:w="283" w:type="dxa"/>
          </w:tcPr>
          <w:p w14:paraId="1FFEB9B0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A2661E4" w14:textId="77777777" w:rsidR="00D632A4" w:rsidRPr="00C43252" w:rsidRDefault="00D632A4" w:rsidP="000D3E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85,638</w:t>
            </w:r>
          </w:p>
        </w:tc>
      </w:tr>
      <w:tr w:rsidR="00D632A4" w:rsidRPr="00C43252" w14:paraId="7D457F52" w14:textId="77777777" w:rsidTr="00D61B31">
        <w:tc>
          <w:tcPr>
            <w:tcW w:w="3685" w:type="dxa"/>
            <w:vAlign w:val="bottom"/>
          </w:tcPr>
          <w:p w14:paraId="1FF44CEE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C432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4" w:type="dxa"/>
          </w:tcPr>
          <w:p w14:paraId="7A37FAAF" w14:textId="77777777" w:rsidR="00D632A4" w:rsidRPr="00C43252" w:rsidRDefault="00864E48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98FC91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81E1D39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5,118</w:t>
            </w:r>
          </w:p>
        </w:tc>
        <w:tc>
          <w:tcPr>
            <w:tcW w:w="283" w:type="dxa"/>
          </w:tcPr>
          <w:p w14:paraId="5653BF50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5DF5553" w14:textId="77777777" w:rsidR="00D632A4" w:rsidRPr="00C43252" w:rsidRDefault="00864E48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3D93542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EDCF239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10,084</w:t>
            </w:r>
          </w:p>
        </w:tc>
      </w:tr>
      <w:tr w:rsidR="00D632A4" w:rsidRPr="00C43252" w14:paraId="28ADAFF1" w14:textId="77777777" w:rsidTr="00D61B31">
        <w:tc>
          <w:tcPr>
            <w:tcW w:w="3685" w:type="dxa"/>
            <w:vAlign w:val="bottom"/>
          </w:tcPr>
          <w:p w14:paraId="6E326E7D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32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59B70" w14:textId="77777777" w:rsidR="00D632A4" w:rsidRPr="00C43252" w:rsidRDefault="00864E48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58,</w:t>
            </w:r>
            <w:r w:rsidR="00442D0A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84" w:type="dxa"/>
          </w:tcPr>
          <w:p w14:paraId="7AE8CC0F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95A61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47,636</w:t>
            </w:r>
          </w:p>
        </w:tc>
        <w:tc>
          <w:tcPr>
            <w:tcW w:w="283" w:type="dxa"/>
          </w:tcPr>
          <w:p w14:paraId="463D09B0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EA98599" w14:textId="77777777" w:rsidR="00D632A4" w:rsidRPr="00C43252" w:rsidRDefault="00442D0A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107,740</w:t>
            </w:r>
          </w:p>
        </w:tc>
        <w:tc>
          <w:tcPr>
            <w:tcW w:w="283" w:type="dxa"/>
          </w:tcPr>
          <w:p w14:paraId="3876FE32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802A62C" w14:textId="77777777" w:rsidR="00D632A4" w:rsidRPr="00C43252" w:rsidRDefault="00D632A4" w:rsidP="00D632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43252">
              <w:rPr>
                <w:rFonts w:ascii="Angsana New" w:hAnsi="Angsana New"/>
                <w:sz w:val="30"/>
                <w:szCs w:val="30"/>
              </w:rPr>
              <w:t>95,722</w:t>
            </w:r>
          </w:p>
        </w:tc>
      </w:tr>
    </w:tbl>
    <w:p w14:paraId="2A436EBE" w14:textId="77777777" w:rsidR="008953C5" w:rsidRPr="00C43252" w:rsidRDefault="008953C5" w:rsidP="0089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7FC3FB8" w14:textId="77777777" w:rsidR="00FA24CF" w:rsidRPr="00C43252" w:rsidRDefault="00656F8B" w:rsidP="00EE063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232567BD" w14:textId="77777777" w:rsidR="00FA24CF" w:rsidRPr="00C43252" w:rsidRDefault="00FA24CF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6D0974BB" w14:textId="77777777" w:rsidR="00EE063C" w:rsidRPr="00C43252" w:rsidRDefault="00EE063C" w:rsidP="00EE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4325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3252">
        <w:rPr>
          <w:rFonts w:ascii="Angsana New" w:hAnsi="Angsana New"/>
          <w:sz w:val="30"/>
          <w:szCs w:val="30"/>
        </w:rPr>
        <w:t xml:space="preserve">30 </w:t>
      </w:r>
      <w:r w:rsidRPr="00C43252">
        <w:rPr>
          <w:rFonts w:ascii="Angsana New" w:hAnsi="Angsana New" w:hint="cs"/>
          <w:sz w:val="30"/>
          <w:szCs w:val="30"/>
          <w:cs/>
        </w:rPr>
        <w:t>มิถุนายน</w:t>
      </w:r>
      <w:r w:rsidRPr="00C43252">
        <w:rPr>
          <w:rFonts w:ascii="Angsana New" w:hAnsi="Angsana New"/>
          <w:sz w:val="30"/>
          <w:szCs w:val="30"/>
        </w:rPr>
        <w:t xml:space="preserve"> 2569 </w:t>
      </w:r>
      <w:r w:rsidRPr="00C43252">
        <w:rPr>
          <w:rFonts w:ascii="Angsana New" w:hAnsi="Angsana New"/>
          <w:sz w:val="30"/>
          <w:szCs w:val="30"/>
          <w:cs/>
        </w:rPr>
        <w:t>บริษัทมีหนังสือค้ำประกันซึ่งออกโดยธนาคารในประเทศแห่งหนึ่งให้กับบริษัทเอกชน</w:t>
      </w:r>
      <w:r w:rsidRPr="00C43252">
        <w:rPr>
          <w:rFonts w:ascii="Angsana New" w:hAnsi="Angsana New" w:hint="cs"/>
          <w:sz w:val="30"/>
          <w:szCs w:val="30"/>
          <w:cs/>
        </w:rPr>
        <w:t>สอง</w:t>
      </w:r>
      <w:r w:rsidRPr="00C43252">
        <w:rPr>
          <w:rFonts w:ascii="Angsana New" w:hAnsi="Angsana New"/>
          <w:sz w:val="30"/>
          <w:szCs w:val="30"/>
          <w:cs/>
        </w:rPr>
        <w:t>แห่งเป็นจำนวนเงินรวมประมาณ</w:t>
      </w:r>
      <w:r w:rsidRPr="00C43252">
        <w:rPr>
          <w:rFonts w:ascii="Angsana New" w:hAnsi="Angsana New"/>
          <w:sz w:val="30"/>
          <w:szCs w:val="30"/>
        </w:rPr>
        <w:t xml:space="preserve"> 2.1 </w:t>
      </w:r>
      <w:r w:rsidRPr="00C43252">
        <w:rPr>
          <w:rFonts w:ascii="Angsana New" w:hAnsi="Angsana New"/>
          <w:sz w:val="30"/>
          <w:szCs w:val="30"/>
          <w:cs/>
        </w:rPr>
        <w:t>ล้านบาท</w:t>
      </w:r>
    </w:p>
    <w:p w14:paraId="1ED0172E" w14:textId="77777777" w:rsidR="00074636" w:rsidRPr="00C43252" w:rsidRDefault="00074636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0161342" w14:textId="77777777" w:rsidR="00D15FDD" w:rsidRPr="00C43252" w:rsidRDefault="00D15FDD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ED92C2" w14:textId="77777777" w:rsidR="00D15FDD" w:rsidRPr="00C43252" w:rsidRDefault="00D15FDD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A23F6C5" w14:textId="77777777" w:rsidR="00D15FDD" w:rsidRDefault="00D15FDD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0BE9253" w14:textId="77777777" w:rsidR="00181892" w:rsidRDefault="00181892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A003AD1" w14:textId="77777777" w:rsidR="00181892" w:rsidRPr="00C43252" w:rsidRDefault="00181892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b/>
          <w:bCs/>
          <w:sz w:val="30"/>
          <w:szCs w:val="30"/>
        </w:rPr>
      </w:pPr>
    </w:p>
    <w:p w14:paraId="05DD3467" w14:textId="77777777" w:rsidR="00EE063C" w:rsidRPr="004B2B1C" w:rsidRDefault="00EE063C" w:rsidP="00EE063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4B2B1C">
        <w:rPr>
          <w:rFonts w:ascii="Angsana New" w:hAnsi="Angsana New" w:hint="cs"/>
          <w:b/>
          <w:bCs/>
          <w:sz w:val="29"/>
          <w:szCs w:val="29"/>
          <w:cs/>
        </w:rPr>
        <w:lastRenderedPageBreak/>
        <w:t>อื่น ๆ</w:t>
      </w:r>
    </w:p>
    <w:p w14:paraId="12300A0B" w14:textId="77777777" w:rsidR="00EE063C" w:rsidRPr="007826B0" w:rsidRDefault="00EE063C" w:rsidP="00EE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7FE0B6E" w14:textId="77777777" w:rsidR="00D15FDD" w:rsidRPr="007826B0" w:rsidRDefault="00D15FDD" w:rsidP="00D15F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9"/>
          <w:szCs w:val="29"/>
        </w:rPr>
      </w:pPr>
      <w:r w:rsidRPr="007826B0">
        <w:rPr>
          <w:rFonts w:ascii="Angsana New" w:hAnsi="Angsana New"/>
          <w:sz w:val="29"/>
          <w:szCs w:val="29"/>
          <w:cs/>
        </w:rPr>
        <w:t>ณ วันที่</w:t>
      </w:r>
      <w:r w:rsidR="00C43252">
        <w:rPr>
          <w:rFonts w:ascii="Angsana New" w:hAnsi="Angsana New"/>
          <w:sz w:val="29"/>
          <w:szCs w:val="29"/>
        </w:rPr>
        <w:t xml:space="preserve"> 30</w:t>
      </w:r>
      <w:r w:rsidRPr="007826B0">
        <w:rPr>
          <w:rFonts w:ascii="Angsana New" w:hAnsi="Angsana New"/>
          <w:sz w:val="29"/>
          <w:szCs w:val="29"/>
          <w:cs/>
        </w:rPr>
        <w:t xml:space="preserve"> มิถุนายน</w:t>
      </w:r>
      <w:r w:rsidR="00C43252">
        <w:rPr>
          <w:rFonts w:ascii="Angsana New" w:hAnsi="Angsana New"/>
          <w:sz w:val="29"/>
          <w:szCs w:val="29"/>
        </w:rPr>
        <w:t xml:space="preserve"> 2569</w:t>
      </w:r>
      <w:r w:rsidRPr="007826B0">
        <w:rPr>
          <w:rFonts w:ascii="Angsana New" w:hAnsi="Angsana New"/>
          <w:sz w:val="29"/>
          <w:szCs w:val="29"/>
          <w:cs/>
        </w:rPr>
        <w:t xml:space="preserve"> </w:t>
      </w:r>
      <w:r w:rsidRPr="007826B0">
        <w:rPr>
          <w:rFonts w:ascii="Angsana New" w:hAnsi="Angsana New"/>
          <w:sz w:val="29"/>
          <w:szCs w:val="29"/>
        </w:rPr>
        <w:t xml:space="preserve"> </w:t>
      </w:r>
    </w:p>
    <w:p w14:paraId="48096715" w14:textId="77777777" w:rsidR="00D15FDD" w:rsidRPr="007826B0" w:rsidRDefault="00D15FDD" w:rsidP="00D15FDD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2BC46E97" w14:textId="77777777" w:rsidR="00D15FDD" w:rsidRPr="007826B0" w:rsidRDefault="003E1774" w:rsidP="00D15FD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3E1774">
        <w:rPr>
          <w:rFonts w:ascii="Angsana New" w:hAnsi="Angsana New"/>
          <w:color w:val="000000"/>
          <w:sz w:val="29"/>
          <w:szCs w:val="29"/>
          <w:cs/>
        </w:rPr>
        <w:t xml:space="preserve">บริษัทมีภาระผูกพันจากงานระหว่างก่อสร้างรวมการจัดหาและติดตั้งเครื่องจักรและอุปกรณ์สำหรับงานโครงการฟาร์มไก่ไข่ เป็นจำนวนเงินรวมประมาณ </w:t>
      </w:r>
      <w:r>
        <w:rPr>
          <w:rFonts w:ascii="Angsana New" w:hAnsi="Angsana New"/>
          <w:color w:val="000000"/>
          <w:sz w:val="29"/>
          <w:szCs w:val="29"/>
        </w:rPr>
        <w:t>44.3</w:t>
      </w:r>
      <w:r w:rsidRPr="003E1774">
        <w:rPr>
          <w:rFonts w:ascii="Angsana New" w:hAnsi="Angsana New"/>
          <w:color w:val="000000"/>
          <w:sz w:val="29"/>
          <w:szCs w:val="29"/>
          <w:cs/>
        </w:rPr>
        <w:t xml:space="preserve"> ล้านบาท</w:t>
      </w:r>
    </w:p>
    <w:p w14:paraId="29D36828" w14:textId="77777777" w:rsidR="00D15FDD" w:rsidRPr="007826B0" w:rsidRDefault="00D15FDD" w:rsidP="00D1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E4F7D15" w14:textId="77777777" w:rsidR="00D15FDD" w:rsidRPr="007826B0" w:rsidRDefault="00C45377" w:rsidP="00D15FD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29"/>
          <w:szCs w:val="29"/>
        </w:rPr>
        <w:t xml:space="preserve">12 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มิถุนายน </w:t>
      </w:r>
      <w:r>
        <w:rPr>
          <w:rFonts w:ascii="Angsana New" w:hAnsi="Angsana New"/>
          <w:color w:val="000000"/>
          <w:sz w:val="29"/>
          <w:szCs w:val="29"/>
        </w:rPr>
        <w:t xml:space="preserve">2569 </w:t>
      </w:r>
      <w:r w:rsidRPr="00C45377">
        <w:rPr>
          <w:rFonts w:ascii="Angsana New" w:hAnsi="Angsana New"/>
          <w:color w:val="000000"/>
          <w:sz w:val="29"/>
          <w:szCs w:val="29"/>
          <w:cs/>
        </w:rPr>
        <w:t>บริษัทได้รับหนังสือแจ้งจากธนาคารพาณิชย์ในประเทศ</w:t>
      </w:r>
      <w:r>
        <w:rPr>
          <w:rFonts w:ascii="Angsana New" w:hAnsi="Angsana New" w:hint="cs"/>
          <w:color w:val="000000"/>
          <w:sz w:val="29"/>
          <w:szCs w:val="29"/>
          <w:cs/>
        </w:rPr>
        <w:t>แห่งหนึ่ง</w:t>
      </w:r>
      <w:r w:rsidRPr="00C45377">
        <w:rPr>
          <w:rFonts w:ascii="Angsana New" w:hAnsi="Angsana New"/>
          <w:color w:val="000000"/>
          <w:sz w:val="29"/>
          <w:szCs w:val="29"/>
          <w:cs/>
        </w:rPr>
        <w:t>เกี่ยวกับการทบทวนวงเงินสินเชื่อ ภายหลังจากการจ่ายชำระหนี้เสร็จสิ้นและมีการปลดสินทรัพย์ค้ำประกันที่เกี่ยวข้องภายใต้สัญญา</w:t>
      </w:r>
      <w:r w:rsidR="00150D58">
        <w:rPr>
          <w:rFonts w:ascii="Angsana New" w:hAnsi="Angsana New" w:hint="cs"/>
          <w:color w:val="000000"/>
          <w:sz w:val="29"/>
          <w:szCs w:val="29"/>
          <w:cs/>
        </w:rPr>
        <w:t xml:space="preserve">    </w:t>
      </w:r>
      <w:r>
        <w:rPr>
          <w:rFonts w:ascii="Angsana New" w:hAnsi="Angsana New" w:hint="cs"/>
          <w:color w:val="000000"/>
          <w:sz w:val="29"/>
          <w:szCs w:val="29"/>
          <w:cs/>
        </w:rPr>
        <w:t xml:space="preserve">ต่าง ๆ 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123466">
        <w:rPr>
          <w:rFonts w:ascii="Angsana New" w:hAnsi="Angsana New" w:hint="cs"/>
          <w:color w:val="000000"/>
          <w:sz w:val="29"/>
          <w:szCs w:val="29"/>
          <w:cs/>
        </w:rPr>
        <w:t xml:space="preserve">ที่เกี่ยวข้อง 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โดยมีการปรับลดวงเงินเบิกเกินบัญชีจากจำนวน </w:t>
      </w:r>
      <w:r>
        <w:rPr>
          <w:rFonts w:ascii="Angsana New" w:hAnsi="Angsana New"/>
          <w:color w:val="000000"/>
          <w:sz w:val="29"/>
          <w:szCs w:val="29"/>
        </w:rPr>
        <w:t>30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 ล้านบาท คงเหลือ </w:t>
      </w:r>
      <w:r>
        <w:rPr>
          <w:rFonts w:ascii="Angsana New" w:hAnsi="Angsana New"/>
          <w:color w:val="000000"/>
          <w:sz w:val="29"/>
          <w:szCs w:val="29"/>
        </w:rPr>
        <w:t>20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 ล้านบาท ซึ่งมีผลตั้งแต่วันที่ </w:t>
      </w:r>
      <w:r>
        <w:rPr>
          <w:rFonts w:ascii="Angsana New" w:hAnsi="Angsana New"/>
          <w:color w:val="000000"/>
          <w:sz w:val="29"/>
          <w:szCs w:val="29"/>
        </w:rPr>
        <w:t>3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 กรกฎาคม </w:t>
      </w:r>
      <w:r>
        <w:rPr>
          <w:rFonts w:ascii="Angsana New" w:hAnsi="Angsana New"/>
          <w:color w:val="000000"/>
          <w:sz w:val="29"/>
          <w:szCs w:val="29"/>
        </w:rPr>
        <w:t>2569</w:t>
      </w:r>
      <w:r w:rsidRPr="00C45377">
        <w:rPr>
          <w:rFonts w:ascii="Angsana New" w:hAnsi="Angsana New"/>
          <w:color w:val="000000"/>
          <w:sz w:val="29"/>
          <w:szCs w:val="29"/>
          <w:cs/>
        </w:rPr>
        <w:t xml:space="preserve"> เป็นต้นไป</w:t>
      </w:r>
    </w:p>
    <w:p w14:paraId="3A7E4B19" w14:textId="77777777" w:rsidR="00CC13D3" w:rsidRPr="007826B0" w:rsidRDefault="00CC13D3" w:rsidP="00CC13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0"/>
          <w:szCs w:val="20"/>
        </w:rPr>
      </w:pPr>
    </w:p>
    <w:p w14:paraId="1A13C7F7" w14:textId="77777777" w:rsidR="00CC13D3" w:rsidRPr="007826B0" w:rsidRDefault="00CC13D3" w:rsidP="00EE063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7826B0">
        <w:rPr>
          <w:rFonts w:ascii="Angsana New" w:hAnsi="Angsana New" w:hint="cs"/>
          <w:b/>
          <w:bCs/>
          <w:sz w:val="29"/>
          <w:szCs w:val="29"/>
          <w:cs/>
        </w:rPr>
        <w:t>เงินปันผลจ่าย</w:t>
      </w:r>
    </w:p>
    <w:p w14:paraId="03EB05F5" w14:textId="77777777" w:rsidR="00635A7B" w:rsidRPr="007826B0" w:rsidRDefault="00635A7B" w:rsidP="00635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A503675" w14:textId="77777777" w:rsidR="00CC13D3" w:rsidRPr="007826B0" w:rsidRDefault="00143671" w:rsidP="003E1774">
      <w:pPr>
        <w:pStyle w:val="a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hint="cs"/>
          <w:b/>
          <w:bCs/>
          <w:sz w:val="29"/>
          <w:szCs w:val="29"/>
          <w:cs/>
          <w:lang w:val="en-US"/>
        </w:rPr>
      </w:pPr>
      <w:r w:rsidRPr="007826B0">
        <w:rPr>
          <w:rFonts w:ascii="Angsana New" w:hAnsi="Angsana New" w:hint="cs"/>
          <w:sz w:val="29"/>
          <w:szCs w:val="29"/>
          <w:cs/>
        </w:rPr>
        <w:t>ใน</w:t>
      </w:r>
      <w:r w:rsidRPr="007826B0">
        <w:rPr>
          <w:rFonts w:ascii="Angsana New" w:hAnsi="Angsana New"/>
          <w:sz w:val="29"/>
          <w:szCs w:val="29"/>
          <w:cs/>
        </w:rPr>
        <w:t>ที่ประชุม</w:t>
      </w:r>
      <w:r w:rsidRPr="007826B0">
        <w:rPr>
          <w:rFonts w:ascii="Angsana New" w:hAnsi="Angsana New" w:hint="cs"/>
          <w:sz w:val="29"/>
          <w:szCs w:val="29"/>
          <w:cs/>
        </w:rPr>
        <w:t>สามัญผู้ถือหุ้นเมื่อวันที่</w:t>
      </w:r>
      <w:r w:rsidR="00C43252">
        <w:rPr>
          <w:rFonts w:ascii="Angsana New" w:hAnsi="Angsana New"/>
          <w:sz w:val="29"/>
          <w:szCs w:val="29"/>
          <w:lang w:val="en-US"/>
        </w:rPr>
        <w:t xml:space="preserve"> 8</w:t>
      </w:r>
      <w:r w:rsidRPr="007826B0">
        <w:rPr>
          <w:rFonts w:ascii="Angsana New" w:hAnsi="Angsana New" w:hint="cs"/>
          <w:sz w:val="29"/>
          <w:szCs w:val="29"/>
          <w:cs/>
        </w:rPr>
        <w:t xml:space="preserve"> เมษายน</w:t>
      </w:r>
      <w:r w:rsidR="00C43252">
        <w:rPr>
          <w:rFonts w:ascii="Angsana New" w:hAnsi="Angsana New"/>
          <w:sz w:val="29"/>
          <w:szCs w:val="29"/>
          <w:lang w:val="en-US"/>
        </w:rPr>
        <w:t xml:space="preserve"> 2569</w:t>
      </w:r>
      <w:r w:rsidRPr="007826B0">
        <w:rPr>
          <w:rFonts w:ascii="Angsana New" w:hAnsi="Angsana New" w:hint="cs"/>
          <w:sz w:val="29"/>
          <w:szCs w:val="29"/>
          <w:cs/>
        </w:rPr>
        <w:t xml:space="preserve"> ผู้ถือหุ้น</w:t>
      </w:r>
      <w:r w:rsidRPr="007826B0">
        <w:rPr>
          <w:rFonts w:ascii="Angsana New" w:hAnsi="Angsana New"/>
          <w:sz w:val="29"/>
          <w:szCs w:val="29"/>
          <w:cs/>
        </w:rPr>
        <w:t>ได้มีมติ</w:t>
      </w:r>
      <w:r w:rsidRPr="007826B0">
        <w:rPr>
          <w:rFonts w:ascii="Angsana New" w:hAnsi="Angsana New" w:hint="cs"/>
          <w:sz w:val="29"/>
          <w:szCs w:val="29"/>
          <w:cs/>
        </w:rPr>
        <w:t>อนุมัติการจ่ายเงินปันผล</w:t>
      </w:r>
      <w:r w:rsidRPr="007826B0">
        <w:rPr>
          <w:rFonts w:ascii="Angsana New" w:hAnsi="Angsana New" w:hint="cs"/>
          <w:sz w:val="29"/>
          <w:szCs w:val="29"/>
          <w:cs/>
          <w:lang w:val="en-US"/>
        </w:rPr>
        <w:t>จากกำไรสุทธิประจำปี</w:t>
      </w:r>
      <w:r w:rsidR="00C43252">
        <w:rPr>
          <w:rFonts w:ascii="Angsana New" w:hAnsi="Angsana New"/>
          <w:sz w:val="29"/>
          <w:szCs w:val="29"/>
          <w:lang w:val="en-US"/>
        </w:rPr>
        <w:t xml:space="preserve"> 2568</w:t>
      </w:r>
      <w:r w:rsidRPr="007826B0">
        <w:rPr>
          <w:rFonts w:ascii="Angsana New" w:hAnsi="Angsana New" w:hint="cs"/>
          <w:sz w:val="29"/>
          <w:szCs w:val="29"/>
          <w:cs/>
          <w:lang w:val="en-US"/>
        </w:rPr>
        <w:t xml:space="preserve"> และกำไรสะสม</w:t>
      </w:r>
      <w:r w:rsidR="003E1774">
        <w:rPr>
          <w:rFonts w:ascii="Angsana New" w:hAnsi="Angsana New" w:hint="cs"/>
          <w:sz w:val="29"/>
          <w:szCs w:val="29"/>
          <w:cs/>
          <w:lang w:val="en-US"/>
        </w:rPr>
        <w:t xml:space="preserve"> (</w:t>
      </w:r>
      <w:r w:rsidR="003E1774" w:rsidRPr="007826B0">
        <w:rPr>
          <w:rFonts w:ascii="Angsana New" w:hAnsi="Angsana New"/>
          <w:sz w:val="29"/>
          <w:szCs w:val="29"/>
          <w:cs/>
        </w:rPr>
        <w:t>กำไร</w:t>
      </w:r>
      <w:r w:rsidR="003E1774" w:rsidRPr="007826B0">
        <w:rPr>
          <w:rFonts w:ascii="Angsana New" w:hAnsi="Angsana New" w:hint="cs"/>
          <w:sz w:val="29"/>
          <w:szCs w:val="29"/>
          <w:cs/>
        </w:rPr>
        <w:t>สุทธิ</w:t>
      </w:r>
      <w:r w:rsidR="003E1774" w:rsidRPr="007826B0">
        <w:rPr>
          <w:rFonts w:ascii="Angsana New" w:hAnsi="Angsana New"/>
          <w:sz w:val="29"/>
          <w:szCs w:val="29"/>
          <w:cs/>
        </w:rPr>
        <w:t>ที่ได้รับการส่งเสริมการลงทุน</w:t>
      </w:r>
      <w:r w:rsidR="003E1774">
        <w:rPr>
          <w:rFonts w:ascii="Angsana New" w:hAnsi="Angsana New" w:hint="cs"/>
          <w:sz w:val="29"/>
          <w:szCs w:val="29"/>
          <w:cs/>
        </w:rPr>
        <w:t xml:space="preserve">) </w:t>
      </w:r>
      <w:r w:rsidRPr="007826B0">
        <w:rPr>
          <w:rFonts w:ascii="Angsana New" w:hAnsi="Angsana New" w:hint="cs"/>
          <w:sz w:val="29"/>
          <w:szCs w:val="29"/>
          <w:cs/>
          <w:lang w:val="en-US"/>
        </w:rPr>
        <w:t>ให้</w:t>
      </w:r>
      <w:r w:rsidRPr="007826B0">
        <w:rPr>
          <w:rFonts w:ascii="Angsana New" w:hAnsi="Angsana New"/>
          <w:sz w:val="29"/>
          <w:szCs w:val="29"/>
          <w:cs/>
        </w:rPr>
        <w:t>แก่ผู้ถือหุ้น</w:t>
      </w:r>
      <w:r w:rsidRPr="007826B0">
        <w:rPr>
          <w:rFonts w:ascii="Angsana New" w:hAnsi="Angsana New" w:hint="cs"/>
          <w:sz w:val="29"/>
          <w:szCs w:val="29"/>
          <w:cs/>
        </w:rPr>
        <w:t>ในอัตรา</w:t>
      </w:r>
      <w:r w:rsidR="00C43252">
        <w:rPr>
          <w:rFonts w:ascii="Angsana New" w:hAnsi="Angsana New"/>
          <w:sz w:val="29"/>
          <w:szCs w:val="29"/>
          <w:lang w:val="en-US"/>
        </w:rPr>
        <w:t xml:space="preserve"> 0.02</w:t>
      </w:r>
      <w:r w:rsidRPr="007826B0">
        <w:rPr>
          <w:rFonts w:ascii="Angsana New" w:hAnsi="Angsana New" w:hint="cs"/>
          <w:sz w:val="29"/>
          <w:szCs w:val="29"/>
          <w:cs/>
        </w:rPr>
        <w:t xml:space="preserve"> บาทต่อหุ้น</w:t>
      </w:r>
      <w:r w:rsidR="003E1774">
        <w:rPr>
          <w:rFonts w:ascii="Angsana New" w:hAnsi="Angsana New" w:hint="cs"/>
          <w:sz w:val="29"/>
          <w:szCs w:val="29"/>
          <w:cs/>
        </w:rPr>
        <w:t xml:space="preserve"> </w:t>
      </w:r>
      <w:r w:rsidRPr="007826B0">
        <w:rPr>
          <w:rFonts w:ascii="Angsana New" w:hAnsi="Angsana New"/>
          <w:sz w:val="29"/>
          <w:szCs w:val="29"/>
          <w:cs/>
        </w:rPr>
        <w:t>เป็นเงินรวม</w:t>
      </w:r>
      <w:r w:rsidRPr="007826B0">
        <w:rPr>
          <w:rFonts w:ascii="Angsana New" w:hAnsi="Angsana New" w:hint="cs"/>
          <w:sz w:val="29"/>
          <w:szCs w:val="29"/>
          <w:cs/>
        </w:rPr>
        <w:t>ประมาณ</w:t>
      </w:r>
      <w:r w:rsidR="00C43252">
        <w:rPr>
          <w:rFonts w:ascii="Angsana New" w:hAnsi="Angsana New"/>
          <w:sz w:val="29"/>
          <w:szCs w:val="29"/>
          <w:lang w:val="en-US"/>
        </w:rPr>
        <w:t xml:space="preserve"> 11.6</w:t>
      </w:r>
      <w:r w:rsidRPr="007826B0">
        <w:rPr>
          <w:rFonts w:ascii="Angsana New" w:hAnsi="Angsana New" w:hint="cs"/>
          <w:sz w:val="29"/>
          <w:szCs w:val="29"/>
          <w:cs/>
        </w:rPr>
        <w:t xml:space="preserve"> ล้านบาท</w:t>
      </w:r>
      <w:r w:rsidR="00C43252">
        <w:rPr>
          <w:rFonts w:ascii="Angsana New" w:hAnsi="Angsana New"/>
          <w:sz w:val="29"/>
          <w:szCs w:val="29"/>
          <w:lang w:val="en-US"/>
        </w:rPr>
        <w:t xml:space="preserve"> </w:t>
      </w:r>
      <w:r w:rsidR="003E1774">
        <w:rPr>
          <w:rFonts w:ascii="Angsana New" w:hAnsi="Angsana New" w:hint="cs"/>
          <w:sz w:val="29"/>
          <w:szCs w:val="29"/>
          <w:cs/>
        </w:rPr>
        <w:t>โดย</w:t>
      </w:r>
      <w:r w:rsidRPr="007826B0">
        <w:rPr>
          <w:rFonts w:ascii="Angsana New" w:hAnsi="Angsana New" w:hint="cs"/>
          <w:sz w:val="29"/>
          <w:szCs w:val="29"/>
          <w:cs/>
        </w:rPr>
        <w:t>จ่ายเงินปันผลในวันที่</w:t>
      </w:r>
      <w:r w:rsidR="00C43252">
        <w:rPr>
          <w:rFonts w:ascii="Angsana New" w:hAnsi="Angsana New"/>
          <w:sz w:val="29"/>
          <w:szCs w:val="29"/>
          <w:lang w:val="en-US"/>
        </w:rPr>
        <w:t xml:space="preserve"> 7</w:t>
      </w:r>
      <w:r w:rsidRPr="007826B0">
        <w:rPr>
          <w:rFonts w:ascii="Angsana New" w:hAnsi="Angsana New" w:hint="cs"/>
          <w:sz w:val="29"/>
          <w:szCs w:val="29"/>
          <w:cs/>
        </w:rPr>
        <w:t xml:space="preserve"> พฤษภาคม</w:t>
      </w:r>
      <w:r w:rsidR="00C43252">
        <w:rPr>
          <w:rFonts w:ascii="Angsana New" w:hAnsi="Angsana New"/>
          <w:sz w:val="29"/>
          <w:szCs w:val="29"/>
          <w:lang w:val="en-US"/>
        </w:rPr>
        <w:t xml:space="preserve"> 2569</w:t>
      </w:r>
    </w:p>
    <w:p w14:paraId="22461806" w14:textId="77777777" w:rsidR="00CC13D3" w:rsidRPr="007826B0" w:rsidRDefault="00CC13D3" w:rsidP="0014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b/>
          <w:bCs/>
          <w:sz w:val="20"/>
          <w:szCs w:val="20"/>
        </w:rPr>
      </w:pPr>
    </w:p>
    <w:p w14:paraId="761458C5" w14:textId="77777777" w:rsidR="00074636" w:rsidRPr="007826B0" w:rsidRDefault="00074636" w:rsidP="00EE063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7826B0">
        <w:rPr>
          <w:rFonts w:ascii="Angsana New" w:hAnsi="Angsana New"/>
          <w:b/>
          <w:bCs/>
          <w:sz w:val="29"/>
          <w:szCs w:val="29"/>
          <w:cs/>
        </w:rPr>
        <w:t>การจัดประเภทรายการบัญชีใหม่</w:t>
      </w:r>
    </w:p>
    <w:p w14:paraId="059E7F6C" w14:textId="77777777" w:rsidR="00074636" w:rsidRPr="007826B0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20"/>
          <w:szCs w:val="20"/>
        </w:rPr>
      </w:pPr>
    </w:p>
    <w:p w14:paraId="2C8AFD78" w14:textId="77777777" w:rsidR="0073500A" w:rsidRDefault="00EE063C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  <w:r w:rsidRPr="007826B0">
        <w:rPr>
          <w:rFonts w:ascii="Angsana New" w:hAnsi="Angsana New"/>
          <w:sz w:val="29"/>
          <w:szCs w:val="29"/>
          <w:cs/>
        </w:rPr>
        <w:t>บริษัทได้จัดประเภทรายการบัญชีบางรายการในงบ</w:t>
      </w:r>
      <w:r w:rsidRPr="007826B0">
        <w:rPr>
          <w:rFonts w:ascii="Angsana New" w:hAnsi="Angsana New" w:hint="cs"/>
          <w:sz w:val="29"/>
          <w:szCs w:val="29"/>
          <w:cs/>
        </w:rPr>
        <w:t>กำไรขาดทุนเบ็ดเสร็จสำหรับงวด</w:t>
      </w:r>
      <w:r w:rsidR="00F83E83" w:rsidRPr="007826B0">
        <w:rPr>
          <w:rFonts w:ascii="Angsana New" w:hAnsi="Angsana New" w:hint="cs"/>
          <w:sz w:val="29"/>
          <w:szCs w:val="29"/>
          <w:cs/>
        </w:rPr>
        <w:t>สามเดือน</w:t>
      </w:r>
      <w:r w:rsidR="002845A8">
        <w:rPr>
          <w:rFonts w:ascii="Angsana New" w:hAnsi="Angsana New" w:hint="cs"/>
          <w:sz w:val="29"/>
          <w:szCs w:val="29"/>
          <w:cs/>
        </w:rPr>
        <w:t>และ</w:t>
      </w:r>
      <w:r w:rsidR="00EC6D32" w:rsidRPr="007826B0">
        <w:rPr>
          <w:rFonts w:ascii="Angsana New" w:hAnsi="Angsana New" w:hint="cs"/>
          <w:sz w:val="29"/>
          <w:szCs w:val="29"/>
          <w:cs/>
        </w:rPr>
        <w:t>หก</w:t>
      </w:r>
      <w:r w:rsidRPr="007826B0">
        <w:rPr>
          <w:rFonts w:ascii="Angsana New" w:hAnsi="Angsana New" w:hint="cs"/>
          <w:sz w:val="29"/>
          <w:szCs w:val="29"/>
          <w:cs/>
        </w:rPr>
        <w:t xml:space="preserve">เดือนสิ้นสุดวันที่ </w:t>
      </w:r>
      <w:r w:rsidR="00C43252">
        <w:rPr>
          <w:rFonts w:ascii="Angsana New" w:hAnsi="Angsana New"/>
          <w:sz w:val="29"/>
          <w:szCs w:val="29"/>
        </w:rPr>
        <w:br/>
        <w:t xml:space="preserve">30 </w:t>
      </w:r>
      <w:r w:rsidRPr="007826B0">
        <w:rPr>
          <w:rFonts w:ascii="Angsana New" w:hAnsi="Angsana New" w:hint="cs"/>
          <w:sz w:val="29"/>
          <w:szCs w:val="29"/>
          <w:cs/>
        </w:rPr>
        <w:t xml:space="preserve"> ม</w:t>
      </w:r>
      <w:r w:rsidR="00EC6D32" w:rsidRPr="007826B0">
        <w:rPr>
          <w:rFonts w:ascii="Angsana New" w:hAnsi="Angsana New" w:hint="cs"/>
          <w:sz w:val="29"/>
          <w:szCs w:val="29"/>
          <w:cs/>
        </w:rPr>
        <w:t>ิถุนายน</w:t>
      </w:r>
      <w:r w:rsidRPr="007826B0">
        <w:rPr>
          <w:rFonts w:ascii="Angsana New" w:hAnsi="Angsana New" w:hint="cs"/>
          <w:sz w:val="29"/>
          <w:szCs w:val="29"/>
          <w:cs/>
        </w:rPr>
        <w:t xml:space="preserve"> </w:t>
      </w:r>
      <w:r w:rsidRPr="007826B0">
        <w:rPr>
          <w:rFonts w:ascii="Angsana New" w:hAnsi="Angsana New"/>
          <w:sz w:val="29"/>
          <w:szCs w:val="29"/>
        </w:rPr>
        <w:t xml:space="preserve">2568 </w:t>
      </w:r>
      <w:r w:rsidRPr="007826B0">
        <w:rPr>
          <w:rFonts w:ascii="Angsana New" w:hAnsi="Angsana New" w:hint="cs"/>
          <w:sz w:val="29"/>
          <w:szCs w:val="29"/>
          <w:cs/>
        </w:rPr>
        <w:t>ใหม่เพื่อให้สอดคล้องกับการแสดงรายการในงบกำไรขาดทุนเบ็ดเสร็จสำหรับงวด</w:t>
      </w:r>
      <w:r w:rsidR="00F83E83" w:rsidRPr="007826B0">
        <w:rPr>
          <w:rFonts w:ascii="Angsana New" w:hAnsi="Angsana New" w:hint="cs"/>
          <w:sz w:val="29"/>
          <w:szCs w:val="29"/>
          <w:cs/>
        </w:rPr>
        <w:t>สามเดือนและ</w:t>
      </w:r>
      <w:r w:rsidR="00F83E83" w:rsidRPr="007826B0">
        <w:rPr>
          <w:rFonts w:ascii="Angsana New" w:hAnsi="Angsana New"/>
          <w:sz w:val="29"/>
          <w:szCs w:val="29"/>
          <w:cs/>
        </w:rPr>
        <w:br/>
      </w:r>
      <w:r w:rsidR="00EC6D32" w:rsidRPr="007826B0">
        <w:rPr>
          <w:rFonts w:ascii="Angsana New" w:hAnsi="Angsana New" w:hint="cs"/>
          <w:sz w:val="29"/>
          <w:szCs w:val="29"/>
          <w:cs/>
        </w:rPr>
        <w:t>หก</w:t>
      </w:r>
      <w:r w:rsidRPr="007826B0">
        <w:rPr>
          <w:rFonts w:ascii="Angsana New" w:hAnsi="Angsana New" w:hint="cs"/>
          <w:sz w:val="29"/>
          <w:szCs w:val="29"/>
          <w:cs/>
        </w:rPr>
        <w:t xml:space="preserve">เดือนสิ้นสุดวันที่ </w:t>
      </w:r>
      <w:r w:rsidRPr="007826B0">
        <w:rPr>
          <w:rFonts w:ascii="Angsana New" w:hAnsi="Angsana New"/>
          <w:sz w:val="29"/>
          <w:szCs w:val="29"/>
        </w:rPr>
        <w:t>3</w:t>
      </w:r>
      <w:r w:rsidR="00EC6D32" w:rsidRPr="007826B0">
        <w:rPr>
          <w:rFonts w:ascii="Angsana New" w:hAnsi="Angsana New"/>
          <w:sz w:val="29"/>
          <w:szCs w:val="29"/>
        </w:rPr>
        <w:t>0</w:t>
      </w:r>
      <w:r w:rsidRPr="007826B0">
        <w:rPr>
          <w:rFonts w:ascii="Angsana New" w:hAnsi="Angsana New" w:hint="cs"/>
          <w:sz w:val="29"/>
          <w:szCs w:val="29"/>
          <w:cs/>
        </w:rPr>
        <w:t xml:space="preserve"> ม</w:t>
      </w:r>
      <w:r w:rsidR="00EC6D32" w:rsidRPr="007826B0">
        <w:rPr>
          <w:rFonts w:ascii="Angsana New" w:hAnsi="Angsana New" w:hint="cs"/>
          <w:sz w:val="29"/>
          <w:szCs w:val="29"/>
          <w:cs/>
        </w:rPr>
        <w:t>ิถุนายน</w:t>
      </w:r>
      <w:r w:rsidRPr="007826B0">
        <w:rPr>
          <w:rFonts w:ascii="Angsana New" w:hAnsi="Angsana New" w:hint="cs"/>
          <w:sz w:val="29"/>
          <w:szCs w:val="29"/>
          <w:cs/>
        </w:rPr>
        <w:t xml:space="preserve"> </w:t>
      </w:r>
      <w:r w:rsidRPr="007826B0">
        <w:rPr>
          <w:rFonts w:ascii="Angsana New" w:hAnsi="Angsana New"/>
          <w:sz w:val="29"/>
          <w:szCs w:val="29"/>
        </w:rPr>
        <w:t xml:space="preserve">2569 </w:t>
      </w:r>
      <w:r w:rsidRPr="007826B0">
        <w:rPr>
          <w:rFonts w:ascii="Angsana New" w:hAnsi="Angsana New" w:hint="cs"/>
          <w:sz w:val="29"/>
          <w:szCs w:val="29"/>
          <w:cs/>
        </w:rPr>
        <w:t>โดยไม่มีผลกระทบต่อกำไรเบ็ดเสร็จรวมหรือส่วนของผู้ถือหุ้น การจัดประเภทรายการบัญชีใหม่มีดังต่อไปนี้</w:t>
      </w:r>
    </w:p>
    <w:p w14:paraId="6B2AB703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60BBE6CC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239211ED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35C68791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1C4B90AE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19FA363C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2EFF592A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150C7109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p w14:paraId="19591268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  <w:cs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7"/>
        <w:gridCol w:w="1497"/>
        <w:gridCol w:w="238"/>
        <w:gridCol w:w="1512"/>
        <w:gridCol w:w="238"/>
        <w:gridCol w:w="1498"/>
      </w:tblGrid>
      <w:tr w:rsidR="0073500A" w:rsidRPr="00143671" w14:paraId="5A3E4075" w14:textId="77777777" w:rsidTr="00DF058A">
        <w:tc>
          <w:tcPr>
            <w:tcW w:w="4437" w:type="dxa"/>
            <w:vAlign w:val="bottom"/>
          </w:tcPr>
          <w:p w14:paraId="0923D2BC" w14:textId="77777777" w:rsidR="0073500A" w:rsidRDefault="0073500A" w:rsidP="00DF058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lastRenderedPageBreak/>
              <w:br w:type="page"/>
            </w:r>
          </w:p>
        </w:tc>
        <w:tc>
          <w:tcPr>
            <w:tcW w:w="4983" w:type="dxa"/>
            <w:gridSpan w:val="5"/>
            <w:hideMark/>
          </w:tcPr>
          <w:p w14:paraId="3E583D8E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4367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  <w:r w:rsidRPr="001436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</w:t>
            </w:r>
            <w:r w:rsidRPr="001436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73500A" w:rsidRPr="00143671" w14:paraId="281850B0" w14:textId="77777777" w:rsidTr="00DF058A">
        <w:tc>
          <w:tcPr>
            <w:tcW w:w="4437" w:type="dxa"/>
            <w:vAlign w:val="bottom"/>
          </w:tcPr>
          <w:p w14:paraId="213BBA79" w14:textId="77777777" w:rsidR="0073500A" w:rsidRPr="00143671" w:rsidRDefault="0073500A" w:rsidP="00DF058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6D7200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4367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B2CC4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B1089D" w14:textId="77777777" w:rsidR="0073500A" w:rsidRPr="00143671" w:rsidRDefault="0073500A" w:rsidP="00DF058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4255C" w14:textId="77777777" w:rsidR="0073500A" w:rsidRPr="00143671" w:rsidRDefault="0073500A" w:rsidP="00DF058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3A13DA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4367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73500A" w:rsidRPr="00143671" w14:paraId="79FB17FD" w14:textId="77777777" w:rsidTr="00DF058A">
        <w:tc>
          <w:tcPr>
            <w:tcW w:w="4437" w:type="dxa"/>
            <w:vAlign w:val="bottom"/>
          </w:tcPr>
          <w:p w14:paraId="47DC3625" w14:textId="77777777" w:rsidR="0073500A" w:rsidRPr="00143671" w:rsidRDefault="0073500A" w:rsidP="00DF058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60AD9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4367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76AB05C3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90F5D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4367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689F30A2" w14:textId="77777777" w:rsidR="0073500A" w:rsidRPr="00143671" w:rsidRDefault="0073500A" w:rsidP="00DF058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9AC7D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4367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73500A" w:rsidRPr="00143671" w14:paraId="195E22BD" w14:textId="77777777" w:rsidTr="00DF058A">
        <w:tc>
          <w:tcPr>
            <w:tcW w:w="4437" w:type="dxa"/>
            <w:vAlign w:val="bottom"/>
            <w:hideMark/>
          </w:tcPr>
          <w:p w14:paraId="30D44A49" w14:textId="77777777" w:rsidR="0073500A" w:rsidRPr="00143671" w:rsidRDefault="0073500A" w:rsidP="00DF058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lang w:val="en-US"/>
              </w:rPr>
            </w:pPr>
            <w:r w:rsidRPr="00143671">
              <w:rPr>
                <w:rFonts w:ascii="Angsana New" w:hAnsi="Angsana New" w:hint="cs"/>
                <w:cs/>
                <w:lang w:val="en-US"/>
              </w:rPr>
              <w:t>รายได้จากผลิตผลพลอยได้</w:t>
            </w:r>
            <w:r>
              <w:rPr>
                <w:rFonts w:ascii="Angsana New" w:hAnsi="Angsana New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497" w:type="dxa"/>
          </w:tcPr>
          <w:p w14:paraId="5B329248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953</w:t>
            </w:r>
          </w:p>
        </w:tc>
        <w:tc>
          <w:tcPr>
            <w:tcW w:w="238" w:type="dxa"/>
          </w:tcPr>
          <w:p w14:paraId="3E22C419" w14:textId="77777777" w:rsidR="0073500A" w:rsidRPr="00143671" w:rsidRDefault="0073500A" w:rsidP="00DF058A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14:paraId="56C9DB28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367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367</w:t>
            </w:r>
            <w:r w:rsidRPr="0014367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8E972D6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4EE74565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3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586</w:t>
            </w:r>
          </w:p>
        </w:tc>
      </w:tr>
      <w:tr w:rsidR="0073500A" w:rsidRPr="00143671" w14:paraId="1D28695D" w14:textId="77777777" w:rsidTr="00DF058A">
        <w:tc>
          <w:tcPr>
            <w:tcW w:w="4437" w:type="dxa"/>
            <w:vAlign w:val="bottom"/>
            <w:hideMark/>
          </w:tcPr>
          <w:p w14:paraId="4B67677A" w14:textId="77777777" w:rsidR="0073500A" w:rsidRPr="00143671" w:rsidRDefault="0073500A" w:rsidP="00DF058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</w:rPr>
            </w:pPr>
            <w:r w:rsidRPr="00487B56">
              <w:rPr>
                <w:rFonts w:ascii="Angsana New" w:hAnsi="Angsana New"/>
                <w:cs/>
              </w:rPr>
              <w:t>ต้นทุนและค่าใช้จ่ายอื่นในการเลี้ยงไก่เนื้อตาม</w:t>
            </w:r>
            <w:r>
              <w:rPr>
                <w:rFonts w:ascii="Angsana New" w:hAnsi="Angsana New"/>
                <w:lang w:val="en-US"/>
              </w:rPr>
              <w:br/>
            </w:r>
            <w:r w:rsidRPr="00143671"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 w:rsidRPr="00487B56">
              <w:rPr>
                <w:rFonts w:ascii="Angsana New" w:hAnsi="Angsana New"/>
                <w:cs/>
              </w:rPr>
              <w:t>พันธะสัญญา</w:t>
            </w:r>
          </w:p>
        </w:tc>
        <w:tc>
          <w:tcPr>
            <w:tcW w:w="1497" w:type="dxa"/>
          </w:tcPr>
          <w:p w14:paraId="58F9A3B6" w14:textId="77777777" w:rsidR="0073500A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0A68A3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40,991</w:t>
            </w:r>
          </w:p>
        </w:tc>
        <w:tc>
          <w:tcPr>
            <w:tcW w:w="238" w:type="dxa"/>
          </w:tcPr>
          <w:p w14:paraId="365D2828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2EDA5296" w14:textId="77777777" w:rsidR="0073500A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89F05FC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3671">
              <w:rPr>
                <w:rFonts w:ascii="Angsana New" w:hAnsi="Angsana New"/>
                <w:bCs/>
                <w:sz w:val="30"/>
                <w:szCs w:val="30"/>
              </w:rPr>
              <w:t>(408)</w:t>
            </w:r>
          </w:p>
        </w:tc>
        <w:tc>
          <w:tcPr>
            <w:tcW w:w="238" w:type="dxa"/>
          </w:tcPr>
          <w:p w14:paraId="57B53E95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5F2EB025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3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40,583</w:t>
            </w:r>
          </w:p>
        </w:tc>
      </w:tr>
      <w:tr w:rsidR="0073500A" w:rsidRPr="00143671" w14:paraId="70F96BB3" w14:textId="77777777" w:rsidTr="00DF058A">
        <w:tc>
          <w:tcPr>
            <w:tcW w:w="4437" w:type="dxa"/>
            <w:vAlign w:val="bottom"/>
          </w:tcPr>
          <w:p w14:paraId="325EDA2B" w14:textId="77777777" w:rsidR="0073500A" w:rsidRPr="00143671" w:rsidRDefault="0073500A" w:rsidP="00DF058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</w:rPr>
            </w:pPr>
            <w:r w:rsidRPr="00143671">
              <w:rPr>
                <w:rFonts w:ascii="Angsana New" w:hAnsi="Angsana New" w:hint="cs"/>
                <w:cs/>
              </w:rPr>
              <w:t>ขาดทุน (กลับรายการขาดทุน) จากการวัดมูลค่า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BE48519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D31C5A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5F35D5F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451D397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22F05AC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3500A" w14:paraId="57ADAFE3" w14:textId="77777777" w:rsidTr="00DF058A">
        <w:tc>
          <w:tcPr>
            <w:tcW w:w="4437" w:type="dxa"/>
            <w:vAlign w:val="bottom"/>
          </w:tcPr>
          <w:p w14:paraId="2BA5B886" w14:textId="77777777" w:rsidR="0073500A" w:rsidRPr="00143671" w:rsidRDefault="0073500A" w:rsidP="00DF058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  <w:lang w:val="en-US"/>
              </w:rPr>
            </w:pPr>
            <w:r w:rsidRPr="00143671">
              <w:rPr>
                <w:rFonts w:ascii="Angsana New" w:hAnsi="Angsana New" w:hint="cs"/>
                <w:cs/>
                <w:lang w:val="en-US"/>
              </w:rPr>
              <w:t xml:space="preserve">   ผลิตผลพลอยได้รอการขาย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4C852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2,230</w:t>
            </w:r>
          </w:p>
        </w:tc>
        <w:tc>
          <w:tcPr>
            <w:tcW w:w="238" w:type="dxa"/>
          </w:tcPr>
          <w:p w14:paraId="3FA5AAE3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989AD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38" w:type="dxa"/>
          </w:tcPr>
          <w:p w14:paraId="0A438911" w14:textId="77777777" w:rsidR="0073500A" w:rsidRPr="00143671" w:rsidRDefault="0073500A" w:rsidP="00DF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E1522" w14:textId="77777777" w:rsidR="0073500A" w:rsidRDefault="0073500A" w:rsidP="00DF058A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3671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271</w:t>
            </w:r>
          </w:p>
        </w:tc>
      </w:tr>
    </w:tbl>
    <w:p w14:paraId="3D417EF1" w14:textId="77777777" w:rsidR="0073500A" w:rsidRDefault="0073500A" w:rsidP="00635A7B">
      <w:pPr>
        <w:tabs>
          <w:tab w:val="clear" w:pos="227"/>
          <w:tab w:val="clear" w:pos="454"/>
          <w:tab w:val="left" w:pos="574"/>
        </w:tabs>
        <w:jc w:val="thaiDistribute"/>
        <w:rPr>
          <w:rFonts w:ascii="Angsana New" w:hAnsi="Angsana New"/>
          <w:sz w:val="29"/>
          <w:szCs w:val="29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7"/>
        <w:gridCol w:w="1497"/>
        <w:gridCol w:w="238"/>
        <w:gridCol w:w="1512"/>
        <w:gridCol w:w="238"/>
        <w:gridCol w:w="1498"/>
      </w:tblGrid>
      <w:tr w:rsidR="00EE063C" w:rsidRPr="007826B0" w14:paraId="0C846708" w14:textId="77777777" w:rsidTr="00143671">
        <w:tc>
          <w:tcPr>
            <w:tcW w:w="4437" w:type="dxa"/>
            <w:vAlign w:val="bottom"/>
          </w:tcPr>
          <w:p w14:paraId="14AFB779" w14:textId="77777777" w:rsidR="00EE063C" w:rsidRPr="007826B0" w:rsidRDefault="00EE063C" w:rsidP="009B2CE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4983" w:type="dxa"/>
            <w:gridSpan w:val="5"/>
            <w:hideMark/>
          </w:tcPr>
          <w:p w14:paraId="341E6138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826B0">
              <w:rPr>
                <w:rFonts w:ascii="Angsana New" w:hAnsi="Angsana New"/>
                <w:sz w:val="29"/>
                <w:szCs w:val="29"/>
                <w:cs/>
                <w:lang w:val="en-US"/>
              </w:rPr>
              <w:t>พันบาท</w:t>
            </w:r>
            <w:r w:rsidR="00143671" w:rsidRPr="007826B0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 xml:space="preserve"> - งวดหกเดือน</w:t>
            </w:r>
          </w:p>
        </w:tc>
      </w:tr>
      <w:tr w:rsidR="00EE063C" w:rsidRPr="007826B0" w14:paraId="05256527" w14:textId="77777777" w:rsidTr="00143671">
        <w:tc>
          <w:tcPr>
            <w:tcW w:w="4437" w:type="dxa"/>
            <w:vAlign w:val="bottom"/>
          </w:tcPr>
          <w:p w14:paraId="4E714E89" w14:textId="77777777" w:rsidR="00EE063C" w:rsidRPr="007826B0" w:rsidRDefault="00EE063C" w:rsidP="009B2CE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DEB32F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D14F9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A7AE3" w14:textId="77777777" w:rsidR="00EE063C" w:rsidRPr="007826B0" w:rsidRDefault="00EE063C" w:rsidP="009B2CEA">
            <w:pPr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9158E" w14:textId="77777777" w:rsidR="00EE063C" w:rsidRPr="007826B0" w:rsidRDefault="00EE063C" w:rsidP="009B2CE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CC02E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หลังรายการ</w:t>
            </w:r>
          </w:p>
        </w:tc>
      </w:tr>
      <w:tr w:rsidR="00EE063C" w:rsidRPr="007826B0" w14:paraId="4DD1F4E9" w14:textId="77777777" w:rsidTr="00143671">
        <w:tc>
          <w:tcPr>
            <w:tcW w:w="4437" w:type="dxa"/>
            <w:vAlign w:val="bottom"/>
          </w:tcPr>
          <w:p w14:paraId="06A644BD" w14:textId="77777777" w:rsidR="00EE063C" w:rsidRPr="007826B0" w:rsidRDefault="00EE063C" w:rsidP="009B2CE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7C9A6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46EFA79E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FE28B8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1B6D1042" w14:textId="77777777" w:rsidR="00EE063C" w:rsidRPr="007826B0" w:rsidRDefault="00EE063C" w:rsidP="009B2CE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57FBB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จัดประเภทใหม่</w:t>
            </w:r>
          </w:p>
        </w:tc>
      </w:tr>
      <w:tr w:rsidR="00EE063C" w:rsidRPr="007826B0" w14:paraId="65B18ADF" w14:textId="77777777" w:rsidTr="00143671">
        <w:tc>
          <w:tcPr>
            <w:tcW w:w="4437" w:type="dxa"/>
            <w:vAlign w:val="bottom"/>
            <w:hideMark/>
          </w:tcPr>
          <w:p w14:paraId="0AAD6F88" w14:textId="77777777" w:rsidR="00EE063C" w:rsidRPr="007826B0" w:rsidRDefault="00EE063C" w:rsidP="009B2CE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รายได้จากผลิตผลพลอยได้</w:t>
            </w:r>
            <w:r w:rsidR="002C417C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 xml:space="preserve"> - สุทธิ</w:t>
            </w:r>
          </w:p>
        </w:tc>
        <w:tc>
          <w:tcPr>
            <w:tcW w:w="1497" w:type="dxa"/>
          </w:tcPr>
          <w:p w14:paraId="3A9C6290" w14:textId="77777777" w:rsidR="00EE063C" w:rsidRPr="007826B0" w:rsidRDefault="00143671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038"/>
              </w:tabs>
              <w:ind w:right="204"/>
              <w:jc w:val="right"/>
              <w:rPr>
                <w:rFonts w:ascii="Angsana New" w:hAnsi="Angsana New" w:hint="cs"/>
                <w:color w:val="000000"/>
                <w:sz w:val="29"/>
                <w:szCs w:val="29"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</w:rPr>
              <w:t>2,348</w:t>
            </w:r>
          </w:p>
        </w:tc>
        <w:tc>
          <w:tcPr>
            <w:tcW w:w="238" w:type="dxa"/>
          </w:tcPr>
          <w:p w14:paraId="1C7E03F5" w14:textId="77777777" w:rsidR="00EE063C" w:rsidRPr="007826B0" w:rsidRDefault="00EE063C" w:rsidP="009B2CEA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512" w:type="dxa"/>
          </w:tcPr>
          <w:p w14:paraId="296A9915" w14:textId="77777777" w:rsidR="00EE063C" w:rsidRPr="007826B0" w:rsidRDefault="00EE063C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bCs/>
                <w:sz w:val="29"/>
                <w:szCs w:val="29"/>
              </w:rPr>
              <w:t>(</w:t>
            </w:r>
            <w:r w:rsidR="00143671" w:rsidRPr="007826B0">
              <w:rPr>
                <w:rFonts w:ascii="Angsana New" w:hAnsi="Angsana New"/>
                <w:bCs/>
                <w:sz w:val="29"/>
                <w:szCs w:val="29"/>
              </w:rPr>
              <w:t>561</w:t>
            </w:r>
            <w:r w:rsidRPr="007826B0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  <w:tc>
          <w:tcPr>
            <w:tcW w:w="238" w:type="dxa"/>
          </w:tcPr>
          <w:p w14:paraId="797F949D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498" w:type="dxa"/>
            <w:vAlign w:val="bottom"/>
          </w:tcPr>
          <w:p w14:paraId="2E755102" w14:textId="77777777" w:rsidR="00EE063C" w:rsidRPr="007826B0" w:rsidRDefault="00143671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3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bCs/>
                <w:sz w:val="29"/>
                <w:szCs w:val="29"/>
              </w:rPr>
              <w:t>1,787</w:t>
            </w:r>
          </w:p>
        </w:tc>
      </w:tr>
      <w:tr w:rsidR="00EE063C" w:rsidRPr="007826B0" w14:paraId="5974AAB2" w14:textId="77777777" w:rsidTr="00143671">
        <w:tc>
          <w:tcPr>
            <w:tcW w:w="4437" w:type="dxa"/>
            <w:vAlign w:val="bottom"/>
            <w:hideMark/>
          </w:tcPr>
          <w:p w14:paraId="67298259" w14:textId="77777777" w:rsidR="00EE063C" w:rsidRPr="007826B0" w:rsidRDefault="00487B56" w:rsidP="009B2CE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sz w:val="29"/>
                <w:szCs w:val="29"/>
                <w:cs/>
              </w:rPr>
              <w:t>ต้นทุนและค่าใช้จ่ายอื่นในการเลี้ยงไก่เนื้อตาม</w:t>
            </w:r>
            <w:r w:rsidRPr="007826B0">
              <w:rPr>
                <w:rFonts w:ascii="Angsana New" w:hAnsi="Angsana New"/>
                <w:sz w:val="29"/>
                <w:szCs w:val="29"/>
                <w:lang w:val="en-US"/>
              </w:rPr>
              <w:br/>
            </w:r>
            <w:r w:rsidRPr="007826B0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 xml:space="preserve">   </w:t>
            </w:r>
            <w:r w:rsidRPr="007826B0">
              <w:rPr>
                <w:rFonts w:ascii="Angsana New" w:hAnsi="Angsana New"/>
                <w:sz w:val="29"/>
                <w:szCs w:val="29"/>
                <w:cs/>
              </w:rPr>
              <w:t>พันธะสัญญา</w:t>
            </w:r>
          </w:p>
        </w:tc>
        <w:tc>
          <w:tcPr>
            <w:tcW w:w="1497" w:type="dxa"/>
          </w:tcPr>
          <w:p w14:paraId="3E7A7B68" w14:textId="77777777" w:rsidR="00487B56" w:rsidRPr="007826B0" w:rsidRDefault="00487B56" w:rsidP="00143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  <w:p w14:paraId="7BDD0DE8" w14:textId="77777777" w:rsidR="00EE063C" w:rsidRPr="007826B0" w:rsidRDefault="00143671" w:rsidP="00143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</w:rPr>
              <w:t>80,968</w:t>
            </w:r>
          </w:p>
        </w:tc>
        <w:tc>
          <w:tcPr>
            <w:tcW w:w="238" w:type="dxa"/>
          </w:tcPr>
          <w:p w14:paraId="6A6B8845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29"/>
                <w:szCs w:val="29"/>
                <w:cs/>
              </w:rPr>
            </w:pPr>
          </w:p>
        </w:tc>
        <w:tc>
          <w:tcPr>
            <w:tcW w:w="1512" w:type="dxa"/>
          </w:tcPr>
          <w:p w14:paraId="3A57BD2C" w14:textId="77777777" w:rsidR="00487B56" w:rsidRPr="007826B0" w:rsidRDefault="00487B56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  <w:p w14:paraId="53010F5C" w14:textId="77777777" w:rsidR="00EE063C" w:rsidRPr="007826B0" w:rsidRDefault="00143671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bCs/>
                <w:sz w:val="29"/>
                <w:szCs w:val="29"/>
              </w:rPr>
              <w:t>(408)</w:t>
            </w:r>
          </w:p>
        </w:tc>
        <w:tc>
          <w:tcPr>
            <w:tcW w:w="238" w:type="dxa"/>
          </w:tcPr>
          <w:p w14:paraId="6AB7161C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29"/>
                <w:szCs w:val="29"/>
                <w:cs/>
              </w:rPr>
            </w:pPr>
          </w:p>
        </w:tc>
        <w:tc>
          <w:tcPr>
            <w:tcW w:w="1498" w:type="dxa"/>
            <w:vAlign w:val="bottom"/>
          </w:tcPr>
          <w:p w14:paraId="0CD81A46" w14:textId="77777777" w:rsidR="00EE063C" w:rsidRPr="007826B0" w:rsidRDefault="00143671" w:rsidP="000D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3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bCs/>
                <w:sz w:val="29"/>
                <w:szCs w:val="29"/>
              </w:rPr>
              <w:t>80,560</w:t>
            </w:r>
          </w:p>
        </w:tc>
      </w:tr>
      <w:tr w:rsidR="00EE063C" w:rsidRPr="007826B0" w14:paraId="4FC639CF" w14:textId="77777777" w:rsidTr="00143671">
        <w:tc>
          <w:tcPr>
            <w:tcW w:w="4437" w:type="dxa"/>
            <w:vAlign w:val="bottom"/>
          </w:tcPr>
          <w:p w14:paraId="6BC56280" w14:textId="77777777" w:rsidR="00EE063C" w:rsidRPr="007826B0" w:rsidRDefault="00EE063C" w:rsidP="009B2CE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7826B0">
              <w:rPr>
                <w:rFonts w:ascii="Angsana New" w:hAnsi="Angsana New" w:hint="cs"/>
                <w:sz w:val="29"/>
                <w:szCs w:val="29"/>
                <w:cs/>
              </w:rPr>
              <w:t>ขาดทุน (กลับรายการขาดทุน) จากการวัดมูลค่า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E60C1AA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30F23F4C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29"/>
                <w:szCs w:val="29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8730459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8" w:type="dxa"/>
          </w:tcPr>
          <w:p w14:paraId="4F7ABDF2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29"/>
                <w:szCs w:val="29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2D5D12B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E063C" w:rsidRPr="007826B0" w14:paraId="7089E027" w14:textId="77777777" w:rsidTr="00143671">
        <w:tc>
          <w:tcPr>
            <w:tcW w:w="4437" w:type="dxa"/>
            <w:vAlign w:val="bottom"/>
          </w:tcPr>
          <w:p w14:paraId="02A49637" w14:textId="77777777" w:rsidR="00EE063C" w:rsidRPr="007826B0" w:rsidRDefault="00EE063C" w:rsidP="009B2CEA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sz w:val="29"/>
                <w:szCs w:val="29"/>
                <w:cs/>
                <w:lang w:val="en-US"/>
              </w:rPr>
            </w:pPr>
            <w:r w:rsidRPr="007826B0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 xml:space="preserve">   ผลิตผลพลอยได้รอการขาย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718D" w14:textId="77777777" w:rsidR="00EE063C" w:rsidRPr="007826B0" w:rsidRDefault="00143671" w:rsidP="00143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color w:val="000000"/>
                <w:sz w:val="29"/>
                <w:szCs w:val="29"/>
              </w:rPr>
              <w:t>2,230</w:t>
            </w:r>
          </w:p>
        </w:tc>
        <w:tc>
          <w:tcPr>
            <w:tcW w:w="238" w:type="dxa"/>
          </w:tcPr>
          <w:p w14:paraId="0DC8298F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29"/>
                <w:szCs w:val="29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F1CC1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bCs/>
                <w:sz w:val="29"/>
                <w:szCs w:val="29"/>
              </w:rPr>
              <w:t>(</w:t>
            </w:r>
            <w:r w:rsidR="00143671" w:rsidRPr="007826B0">
              <w:rPr>
                <w:rFonts w:ascii="Angsana New" w:hAnsi="Angsana New"/>
                <w:bCs/>
                <w:sz w:val="29"/>
                <w:szCs w:val="29"/>
              </w:rPr>
              <w:t>153</w:t>
            </w:r>
            <w:r w:rsidRPr="007826B0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  <w:tc>
          <w:tcPr>
            <w:tcW w:w="238" w:type="dxa"/>
          </w:tcPr>
          <w:p w14:paraId="3A2EEEBB" w14:textId="77777777" w:rsidR="00EE063C" w:rsidRPr="007826B0" w:rsidRDefault="00EE063C" w:rsidP="009B2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29"/>
                <w:szCs w:val="29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954E0" w14:textId="77777777" w:rsidR="00EE063C" w:rsidRPr="007826B0" w:rsidRDefault="00143671" w:rsidP="009B2CEA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26B0">
              <w:rPr>
                <w:rFonts w:ascii="Angsana New" w:hAnsi="Angsana New"/>
                <w:bCs/>
                <w:sz w:val="29"/>
                <w:szCs w:val="29"/>
              </w:rPr>
              <w:t>2,077</w:t>
            </w:r>
          </w:p>
        </w:tc>
      </w:tr>
    </w:tbl>
    <w:p w14:paraId="74691CA5" w14:textId="77777777" w:rsidR="00C43252" w:rsidRDefault="00C43252" w:rsidP="00EE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b/>
          <w:bCs/>
          <w:sz w:val="30"/>
          <w:szCs w:val="30"/>
        </w:rPr>
      </w:pPr>
    </w:p>
    <w:p w14:paraId="7F7CD61B" w14:textId="77777777" w:rsidR="00EE063C" w:rsidRPr="003A6DF2" w:rsidRDefault="00EE063C" w:rsidP="00EE063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3A6DF2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32EC6DC" w14:textId="77777777" w:rsidR="00EE063C" w:rsidRPr="003A6DF2" w:rsidRDefault="00EE063C" w:rsidP="00EE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8FEC44" w14:textId="77777777" w:rsidR="00EE063C" w:rsidRPr="00EC6D32" w:rsidRDefault="00EE063C" w:rsidP="00EE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 w:hint="cs"/>
          <w:spacing w:val="-4"/>
          <w:sz w:val="30"/>
          <w:szCs w:val="30"/>
          <w:cs/>
        </w:rPr>
      </w:pPr>
      <w:r w:rsidRPr="00EC6D32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</w:t>
      </w:r>
      <w:r w:rsidR="00C43252">
        <w:rPr>
          <w:rFonts w:ascii="Angsana New" w:hAnsi="Angsana New"/>
          <w:spacing w:val="-4"/>
          <w:sz w:val="30"/>
          <w:szCs w:val="30"/>
        </w:rPr>
        <w:t xml:space="preserve"> 10</w:t>
      </w:r>
      <w:r w:rsidRPr="00EC6D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C6D32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C43252">
        <w:rPr>
          <w:rFonts w:ascii="Angsana New" w:hAnsi="Angsana New"/>
          <w:spacing w:val="-4"/>
          <w:sz w:val="30"/>
          <w:szCs w:val="30"/>
        </w:rPr>
        <w:t xml:space="preserve"> 2569</w:t>
      </w:r>
      <w:r w:rsidRPr="00EC6D3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0067E0C5" w14:textId="77777777" w:rsidR="00EE063C" w:rsidRPr="00EE063C" w:rsidRDefault="00EE063C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sz w:val="20"/>
          <w:szCs w:val="20"/>
        </w:rPr>
      </w:pPr>
    </w:p>
    <w:p w14:paraId="2C26A6E8" w14:textId="77777777" w:rsidR="00540637" w:rsidRPr="00717931" w:rsidRDefault="00540637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540637" w:rsidRPr="00717931" w:rsidSect="009A79B7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35" w:right="1134" w:bottom="1134" w:left="1418" w:header="476" w:footer="590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6FAFC" w14:textId="77777777" w:rsidR="00F361B4" w:rsidRDefault="00F361B4">
      <w:r>
        <w:separator/>
      </w:r>
    </w:p>
  </w:endnote>
  <w:endnote w:type="continuationSeparator" w:id="0">
    <w:p w14:paraId="655B7315" w14:textId="77777777" w:rsidR="00F361B4" w:rsidRDefault="00F3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0AE4" w14:textId="77777777" w:rsidR="000F63ED" w:rsidRPr="004B385F" w:rsidRDefault="000F63ED">
    <w:pPr>
      <w:pStyle w:val="Footer"/>
      <w:jc w:val="right"/>
      <w:rPr>
        <w:rFonts w:ascii="Angsana New" w:hAnsi="Angsana New"/>
        <w:sz w:val="30"/>
        <w:szCs w:val="30"/>
      </w:rPr>
    </w:pPr>
    <w:r w:rsidRPr="004B385F">
      <w:rPr>
        <w:rFonts w:ascii="Angsana New" w:hAnsi="Angsana New"/>
        <w:sz w:val="30"/>
        <w:szCs w:val="30"/>
      </w:rPr>
      <w:fldChar w:fldCharType="begin"/>
    </w:r>
    <w:r w:rsidRPr="004B385F">
      <w:rPr>
        <w:rFonts w:ascii="Angsana New" w:hAnsi="Angsana New"/>
        <w:sz w:val="30"/>
        <w:szCs w:val="30"/>
      </w:rPr>
      <w:instrText xml:space="preserve"> PAGE   \* MERGEFORMAT </w:instrText>
    </w:r>
    <w:r w:rsidRPr="004B385F">
      <w:rPr>
        <w:rFonts w:ascii="Angsana New" w:hAnsi="Angsana New"/>
        <w:sz w:val="30"/>
        <w:szCs w:val="30"/>
      </w:rPr>
      <w:fldChar w:fldCharType="separate"/>
    </w:r>
    <w:r w:rsidR="00BA5D0E">
      <w:rPr>
        <w:rFonts w:ascii="Angsana New" w:hAnsi="Angsana New"/>
        <w:noProof/>
        <w:sz w:val="30"/>
        <w:szCs w:val="30"/>
      </w:rPr>
      <w:t>9</w:t>
    </w:r>
    <w:r w:rsidRPr="004B385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779BE" w14:textId="77777777" w:rsidR="000F63ED" w:rsidRPr="008F4F32" w:rsidRDefault="00FF6534" w:rsidP="00DD147A">
    <w:pPr>
      <w:pStyle w:val="Footer"/>
      <w:jc w:val="right"/>
      <w:rPr>
        <w:rFonts w:ascii="Angsana New" w:hAnsi="Angsana New" w:hint="cs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520E" w14:textId="77777777" w:rsidR="00F361B4" w:rsidRDefault="00F361B4">
      <w:r>
        <w:separator/>
      </w:r>
    </w:p>
  </w:footnote>
  <w:footnote w:type="continuationSeparator" w:id="0">
    <w:p w14:paraId="28E9269D" w14:textId="77777777" w:rsidR="00F361B4" w:rsidRDefault="00F3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D2CAA" w14:textId="77777777" w:rsidR="000F63ED" w:rsidRPr="009A79B7" w:rsidRDefault="000F63ED" w:rsidP="00546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217771EB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E59F718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  <w:r w:rsidR="007E095B"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5C6952CC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 xml:space="preserve">30 </w:t>
    </w:r>
    <w:r w:rsidR="00D763A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034C99">
      <w:rPr>
        <w:rFonts w:ascii="Angsana New" w:hAnsi="Angsana New" w:hint="cs"/>
        <w:b/>
        <w:bCs/>
        <w:sz w:val="32"/>
        <w:szCs w:val="32"/>
        <w:cs/>
      </w:rPr>
      <w:t>9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034C99">
      <w:rPr>
        <w:rFonts w:ascii="Angsana New" w:hAnsi="Angsana New" w:hint="cs"/>
        <w:b/>
        <w:bCs/>
        <w:sz w:val="32"/>
        <w:szCs w:val="32"/>
        <w:cs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4F9A3858" w14:textId="77777777" w:rsidR="000F63ED" w:rsidRPr="00D27ADF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034C99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6A7078CF" w14:textId="77777777" w:rsidR="000F63ED" w:rsidRDefault="000F63ED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77D78C2A" w14:textId="77777777" w:rsidR="00C36C04" w:rsidRPr="00C36C04" w:rsidRDefault="00C36C04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C211" w14:textId="77777777" w:rsidR="000F63ED" w:rsidRPr="009A79B7" w:rsidRDefault="000F63ED" w:rsidP="00D228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3EB7F49F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32304790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</w:p>
  <w:p w14:paraId="013623F3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 xml:space="preserve">30 </w:t>
    </w:r>
    <w:r w:rsidR="00D763A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33145F">
      <w:rPr>
        <w:rFonts w:ascii="Angsana New" w:hAnsi="Angsana New"/>
        <w:b/>
        <w:bCs/>
        <w:sz w:val="32"/>
        <w:szCs w:val="32"/>
      </w:rPr>
      <w:t>9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33145F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150DE371" w14:textId="77777777" w:rsidR="000F63ED" w:rsidRPr="00D27ADF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33145F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0DB2870" w14:textId="77777777" w:rsidR="000F63ED" w:rsidRPr="00C36C04" w:rsidRDefault="000F63ED">
    <w:pPr>
      <w:pStyle w:val="Header"/>
      <w:rPr>
        <w:sz w:val="30"/>
        <w:szCs w:val="30"/>
      </w:rPr>
    </w:pPr>
  </w:p>
  <w:p w14:paraId="02AB337C" w14:textId="77777777" w:rsidR="00C36C04" w:rsidRPr="00C36C04" w:rsidRDefault="00C36C04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A6394"/>
    <w:multiLevelType w:val="hybridMultilevel"/>
    <w:tmpl w:val="29608DBA"/>
    <w:lvl w:ilvl="0" w:tplc="FC0CFFC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A465D"/>
    <w:multiLevelType w:val="hybridMultilevel"/>
    <w:tmpl w:val="29608DBA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271BB"/>
    <w:multiLevelType w:val="hybridMultilevel"/>
    <w:tmpl w:val="D12E8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860678"/>
    <w:multiLevelType w:val="hybridMultilevel"/>
    <w:tmpl w:val="D6F06A6C"/>
    <w:lvl w:ilvl="0" w:tplc="B4C45D1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0C6B38"/>
    <w:multiLevelType w:val="hybridMultilevel"/>
    <w:tmpl w:val="A356B82C"/>
    <w:lvl w:ilvl="0" w:tplc="38C422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1F0543"/>
    <w:multiLevelType w:val="hybridMultilevel"/>
    <w:tmpl w:val="CAA81D2E"/>
    <w:lvl w:ilvl="0" w:tplc="4462C51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A3218F"/>
    <w:multiLevelType w:val="multilevel"/>
    <w:tmpl w:val="CF2A17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3979EB"/>
    <w:multiLevelType w:val="hybridMultilevel"/>
    <w:tmpl w:val="2CD2B920"/>
    <w:lvl w:ilvl="0" w:tplc="F456141E">
      <w:start w:val="1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133B78"/>
    <w:multiLevelType w:val="hybridMultilevel"/>
    <w:tmpl w:val="3B1ADE94"/>
    <w:lvl w:ilvl="0" w:tplc="439C0E2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Stro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Copyrigh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14E7D56"/>
    <w:multiLevelType w:val="hybridMultilevel"/>
    <w:tmpl w:val="272AE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9C0711"/>
    <w:multiLevelType w:val="hybridMultilevel"/>
    <w:tmpl w:val="E698D194"/>
    <w:lvl w:ilvl="0" w:tplc="399C9B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5460"/>
    <w:multiLevelType w:val="hybridMultilevel"/>
    <w:tmpl w:val="413AD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5647E"/>
    <w:multiLevelType w:val="hybridMultilevel"/>
    <w:tmpl w:val="09AA1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a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911575071">
    <w:abstractNumId w:val="6"/>
  </w:num>
  <w:num w:numId="2" w16cid:durableId="1217276954">
    <w:abstractNumId w:val="5"/>
  </w:num>
  <w:num w:numId="3" w16cid:durableId="647708620">
    <w:abstractNumId w:val="9"/>
  </w:num>
  <w:num w:numId="4" w16cid:durableId="820586073">
    <w:abstractNumId w:val="7"/>
  </w:num>
  <w:num w:numId="5" w16cid:durableId="1822191263">
    <w:abstractNumId w:val="8"/>
  </w:num>
  <w:num w:numId="6" w16cid:durableId="714475001">
    <w:abstractNumId w:val="3"/>
  </w:num>
  <w:num w:numId="7" w16cid:durableId="1527257283">
    <w:abstractNumId w:val="2"/>
  </w:num>
  <w:num w:numId="8" w16cid:durableId="920065356">
    <w:abstractNumId w:val="0"/>
  </w:num>
  <w:num w:numId="9" w16cid:durableId="880823028">
    <w:abstractNumId w:val="1"/>
  </w:num>
  <w:num w:numId="10" w16cid:durableId="699472620">
    <w:abstractNumId w:val="4"/>
  </w:num>
  <w:num w:numId="11" w16cid:durableId="369888934">
    <w:abstractNumId w:val="28"/>
  </w:num>
  <w:num w:numId="12" w16cid:durableId="602881410">
    <w:abstractNumId w:val="22"/>
  </w:num>
  <w:num w:numId="13" w16cid:durableId="1998456179">
    <w:abstractNumId w:val="36"/>
  </w:num>
  <w:num w:numId="14" w16cid:durableId="1281298626">
    <w:abstractNumId w:val="27"/>
  </w:num>
  <w:num w:numId="15" w16cid:durableId="513960648">
    <w:abstractNumId w:val="29"/>
  </w:num>
  <w:num w:numId="16" w16cid:durableId="1157839331">
    <w:abstractNumId w:val="30"/>
  </w:num>
  <w:num w:numId="17" w16cid:durableId="143398438">
    <w:abstractNumId w:val="31"/>
  </w:num>
  <w:num w:numId="18" w16cid:durableId="1989245569">
    <w:abstractNumId w:val="34"/>
  </w:num>
  <w:num w:numId="19" w16cid:durableId="1856143326">
    <w:abstractNumId w:val="19"/>
  </w:num>
  <w:num w:numId="20" w16cid:durableId="1249079674">
    <w:abstractNumId w:val="24"/>
  </w:num>
  <w:num w:numId="21" w16cid:durableId="530921643">
    <w:abstractNumId w:val="26"/>
  </w:num>
  <w:num w:numId="22" w16cid:durableId="657811368">
    <w:abstractNumId w:val="33"/>
  </w:num>
  <w:num w:numId="23" w16cid:durableId="1457094598">
    <w:abstractNumId w:val="16"/>
  </w:num>
  <w:num w:numId="24" w16cid:durableId="756709988">
    <w:abstractNumId w:val="38"/>
  </w:num>
  <w:num w:numId="25" w16cid:durableId="251745181">
    <w:abstractNumId w:val="11"/>
  </w:num>
  <w:num w:numId="26" w16cid:durableId="74786701">
    <w:abstractNumId w:val="37"/>
  </w:num>
  <w:num w:numId="27" w16cid:durableId="302928083">
    <w:abstractNumId w:val="35"/>
  </w:num>
  <w:num w:numId="28" w16cid:durableId="1909876156">
    <w:abstractNumId w:val="20"/>
  </w:num>
  <w:num w:numId="29" w16cid:durableId="441147870">
    <w:abstractNumId w:val="32"/>
  </w:num>
  <w:num w:numId="30" w16cid:durableId="1384402928">
    <w:abstractNumId w:val="17"/>
  </w:num>
  <w:num w:numId="31" w16cid:durableId="2129201101">
    <w:abstractNumId w:val="25"/>
  </w:num>
  <w:num w:numId="32" w16cid:durableId="1948584148">
    <w:abstractNumId w:val="21"/>
  </w:num>
  <w:num w:numId="33" w16cid:durableId="1482039157">
    <w:abstractNumId w:val="13"/>
  </w:num>
  <w:num w:numId="34" w16cid:durableId="2036075872">
    <w:abstractNumId w:val="10"/>
  </w:num>
  <w:num w:numId="35" w16cid:durableId="1298758993">
    <w:abstractNumId w:val="14"/>
  </w:num>
  <w:num w:numId="36" w16cid:durableId="1790854559">
    <w:abstractNumId w:val="12"/>
  </w:num>
  <w:num w:numId="37" w16cid:durableId="373046963">
    <w:abstractNumId w:val="18"/>
  </w:num>
  <w:num w:numId="38" w16cid:durableId="753547616">
    <w:abstractNumId w:val="23"/>
  </w:num>
  <w:num w:numId="39" w16cid:durableId="164392100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C7"/>
    <w:rsid w:val="00000320"/>
    <w:rsid w:val="000008CA"/>
    <w:rsid w:val="000008F1"/>
    <w:rsid w:val="00000BF8"/>
    <w:rsid w:val="00000E9F"/>
    <w:rsid w:val="0000100A"/>
    <w:rsid w:val="00001033"/>
    <w:rsid w:val="00001093"/>
    <w:rsid w:val="00001DA5"/>
    <w:rsid w:val="00002028"/>
    <w:rsid w:val="00002473"/>
    <w:rsid w:val="000027A5"/>
    <w:rsid w:val="000027F9"/>
    <w:rsid w:val="00002985"/>
    <w:rsid w:val="00002E66"/>
    <w:rsid w:val="00003227"/>
    <w:rsid w:val="000032E3"/>
    <w:rsid w:val="00003351"/>
    <w:rsid w:val="00003532"/>
    <w:rsid w:val="0000419D"/>
    <w:rsid w:val="0000423F"/>
    <w:rsid w:val="00004386"/>
    <w:rsid w:val="000043BC"/>
    <w:rsid w:val="000058E3"/>
    <w:rsid w:val="00005CC7"/>
    <w:rsid w:val="00005D82"/>
    <w:rsid w:val="00005FF2"/>
    <w:rsid w:val="00006888"/>
    <w:rsid w:val="00006A26"/>
    <w:rsid w:val="00006B52"/>
    <w:rsid w:val="00006B66"/>
    <w:rsid w:val="00006BA9"/>
    <w:rsid w:val="00006BB8"/>
    <w:rsid w:val="0000775E"/>
    <w:rsid w:val="00007899"/>
    <w:rsid w:val="00007BEA"/>
    <w:rsid w:val="00010290"/>
    <w:rsid w:val="000103D5"/>
    <w:rsid w:val="00010C3B"/>
    <w:rsid w:val="000112DA"/>
    <w:rsid w:val="0001131E"/>
    <w:rsid w:val="0001159D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349"/>
    <w:rsid w:val="00013416"/>
    <w:rsid w:val="00013545"/>
    <w:rsid w:val="000145F8"/>
    <w:rsid w:val="000152F8"/>
    <w:rsid w:val="00015725"/>
    <w:rsid w:val="000159AD"/>
    <w:rsid w:val="00015C7D"/>
    <w:rsid w:val="00015FF8"/>
    <w:rsid w:val="00016282"/>
    <w:rsid w:val="00016570"/>
    <w:rsid w:val="00016736"/>
    <w:rsid w:val="00017389"/>
    <w:rsid w:val="0001744B"/>
    <w:rsid w:val="000174EC"/>
    <w:rsid w:val="00017841"/>
    <w:rsid w:val="000179F5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F0D"/>
    <w:rsid w:val="000222CA"/>
    <w:rsid w:val="00022604"/>
    <w:rsid w:val="000228EB"/>
    <w:rsid w:val="00022C44"/>
    <w:rsid w:val="000231F7"/>
    <w:rsid w:val="0002330A"/>
    <w:rsid w:val="00023D45"/>
    <w:rsid w:val="000245F4"/>
    <w:rsid w:val="00024A21"/>
    <w:rsid w:val="00024F31"/>
    <w:rsid w:val="00025CD8"/>
    <w:rsid w:val="00026102"/>
    <w:rsid w:val="000264A4"/>
    <w:rsid w:val="000265FE"/>
    <w:rsid w:val="00026707"/>
    <w:rsid w:val="0002671B"/>
    <w:rsid w:val="000268B9"/>
    <w:rsid w:val="0002742E"/>
    <w:rsid w:val="00027486"/>
    <w:rsid w:val="00027789"/>
    <w:rsid w:val="00027800"/>
    <w:rsid w:val="00030367"/>
    <w:rsid w:val="0003046A"/>
    <w:rsid w:val="00030922"/>
    <w:rsid w:val="00030B8F"/>
    <w:rsid w:val="00030E2A"/>
    <w:rsid w:val="00031A22"/>
    <w:rsid w:val="00031A5E"/>
    <w:rsid w:val="00031B9A"/>
    <w:rsid w:val="0003218E"/>
    <w:rsid w:val="000321C1"/>
    <w:rsid w:val="000321EB"/>
    <w:rsid w:val="0003222F"/>
    <w:rsid w:val="00032C38"/>
    <w:rsid w:val="00032E12"/>
    <w:rsid w:val="00033E48"/>
    <w:rsid w:val="00034035"/>
    <w:rsid w:val="00034094"/>
    <w:rsid w:val="0003484F"/>
    <w:rsid w:val="00034C99"/>
    <w:rsid w:val="00034EA6"/>
    <w:rsid w:val="000351B2"/>
    <w:rsid w:val="00035755"/>
    <w:rsid w:val="00035B90"/>
    <w:rsid w:val="00035BD0"/>
    <w:rsid w:val="00035CF1"/>
    <w:rsid w:val="000372A9"/>
    <w:rsid w:val="00037831"/>
    <w:rsid w:val="000379FD"/>
    <w:rsid w:val="00037ACE"/>
    <w:rsid w:val="00040654"/>
    <w:rsid w:val="000408CB"/>
    <w:rsid w:val="00040C07"/>
    <w:rsid w:val="00040E7C"/>
    <w:rsid w:val="00042061"/>
    <w:rsid w:val="00042A87"/>
    <w:rsid w:val="00042EB7"/>
    <w:rsid w:val="00042FCA"/>
    <w:rsid w:val="000434F8"/>
    <w:rsid w:val="0004355F"/>
    <w:rsid w:val="00043A74"/>
    <w:rsid w:val="000441A5"/>
    <w:rsid w:val="00044648"/>
    <w:rsid w:val="000451F8"/>
    <w:rsid w:val="00045A4B"/>
    <w:rsid w:val="0004661A"/>
    <w:rsid w:val="00046644"/>
    <w:rsid w:val="00046FBF"/>
    <w:rsid w:val="0004719F"/>
    <w:rsid w:val="0004786F"/>
    <w:rsid w:val="00047EC7"/>
    <w:rsid w:val="00050008"/>
    <w:rsid w:val="00050538"/>
    <w:rsid w:val="00050817"/>
    <w:rsid w:val="00050929"/>
    <w:rsid w:val="00050E79"/>
    <w:rsid w:val="000510D2"/>
    <w:rsid w:val="00051BFB"/>
    <w:rsid w:val="00052224"/>
    <w:rsid w:val="00052D77"/>
    <w:rsid w:val="00053684"/>
    <w:rsid w:val="0005379C"/>
    <w:rsid w:val="0005387C"/>
    <w:rsid w:val="000538BF"/>
    <w:rsid w:val="00053B09"/>
    <w:rsid w:val="00053DA7"/>
    <w:rsid w:val="0005416D"/>
    <w:rsid w:val="00054342"/>
    <w:rsid w:val="00054F9F"/>
    <w:rsid w:val="00055807"/>
    <w:rsid w:val="00055C32"/>
    <w:rsid w:val="0005740E"/>
    <w:rsid w:val="000576C3"/>
    <w:rsid w:val="00057813"/>
    <w:rsid w:val="00057A56"/>
    <w:rsid w:val="00057D11"/>
    <w:rsid w:val="00057EE5"/>
    <w:rsid w:val="00060AA0"/>
    <w:rsid w:val="00060F63"/>
    <w:rsid w:val="0006102F"/>
    <w:rsid w:val="00061094"/>
    <w:rsid w:val="0006130A"/>
    <w:rsid w:val="000613BC"/>
    <w:rsid w:val="00061853"/>
    <w:rsid w:val="00062267"/>
    <w:rsid w:val="000624A8"/>
    <w:rsid w:val="00062681"/>
    <w:rsid w:val="00062A2D"/>
    <w:rsid w:val="0006373C"/>
    <w:rsid w:val="000639D7"/>
    <w:rsid w:val="000645E4"/>
    <w:rsid w:val="00064606"/>
    <w:rsid w:val="00064800"/>
    <w:rsid w:val="00064929"/>
    <w:rsid w:val="00064DE5"/>
    <w:rsid w:val="000652C7"/>
    <w:rsid w:val="000654D6"/>
    <w:rsid w:val="0006574D"/>
    <w:rsid w:val="00066359"/>
    <w:rsid w:val="000665EC"/>
    <w:rsid w:val="00067110"/>
    <w:rsid w:val="00067621"/>
    <w:rsid w:val="00067869"/>
    <w:rsid w:val="000678D5"/>
    <w:rsid w:val="00067E38"/>
    <w:rsid w:val="00070738"/>
    <w:rsid w:val="00070E33"/>
    <w:rsid w:val="0007174E"/>
    <w:rsid w:val="00071857"/>
    <w:rsid w:val="00071BBB"/>
    <w:rsid w:val="00071BD6"/>
    <w:rsid w:val="00072240"/>
    <w:rsid w:val="000722F2"/>
    <w:rsid w:val="000725DD"/>
    <w:rsid w:val="00072CA7"/>
    <w:rsid w:val="00072CD0"/>
    <w:rsid w:val="00073298"/>
    <w:rsid w:val="00073935"/>
    <w:rsid w:val="00074061"/>
    <w:rsid w:val="00074136"/>
    <w:rsid w:val="00074636"/>
    <w:rsid w:val="000749CF"/>
    <w:rsid w:val="00074FBB"/>
    <w:rsid w:val="00075288"/>
    <w:rsid w:val="0007532D"/>
    <w:rsid w:val="00075AC7"/>
    <w:rsid w:val="0007644F"/>
    <w:rsid w:val="000767A6"/>
    <w:rsid w:val="00076C83"/>
    <w:rsid w:val="0007724B"/>
    <w:rsid w:val="0007742F"/>
    <w:rsid w:val="0007793B"/>
    <w:rsid w:val="00077B9D"/>
    <w:rsid w:val="00077F6C"/>
    <w:rsid w:val="00080735"/>
    <w:rsid w:val="00080C8F"/>
    <w:rsid w:val="0008104E"/>
    <w:rsid w:val="000813F6"/>
    <w:rsid w:val="0008156D"/>
    <w:rsid w:val="0008191F"/>
    <w:rsid w:val="000828FC"/>
    <w:rsid w:val="00083431"/>
    <w:rsid w:val="00083D06"/>
    <w:rsid w:val="00084564"/>
    <w:rsid w:val="00084D34"/>
    <w:rsid w:val="00085743"/>
    <w:rsid w:val="0008576B"/>
    <w:rsid w:val="00086091"/>
    <w:rsid w:val="00086831"/>
    <w:rsid w:val="0008684F"/>
    <w:rsid w:val="00086AF0"/>
    <w:rsid w:val="00086D61"/>
    <w:rsid w:val="000870BB"/>
    <w:rsid w:val="00090340"/>
    <w:rsid w:val="00090595"/>
    <w:rsid w:val="00090B6C"/>
    <w:rsid w:val="00091823"/>
    <w:rsid w:val="0009208F"/>
    <w:rsid w:val="000925EA"/>
    <w:rsid w:val="000925EF"/>
    <w:rsid w:val="0009262F"/>
    <w:rsid w:val="00092A02"/>
    <w:rsid w:val="00092F18"/>
    <w:rsid w:val="00093FCB"/>
    <w:rsid w:val="000940EF"/>
    <w:rsid w:val="00094104"/>
    <w:rsid w:val="000948AD"/>
    <w:rsid w:val="00094DD9"/>
    <w:rsid w:val="0009545D"/>
    <w:rsid w:val="0009552D"/>
    <w:rsid w:val="00095994"/>
    <w:rsid w:val="00095B0B"/>
    <w:rsid w:val="000960F3"/>
    <w:rsid w:val="000962C0"/>
    <w:rsid w:val="0009730C"/>
    <w:rsid w:val="00097821"/>
    <w:rsid w:val="000A073C"/>
    <w:rsid w:val="000A0935"/>
    <w:rsid w:val="000A097A"/>
    <w:rsid w:val="000A119F"/>
    <w:rsid w:val="000A164C"/>
    <w:rsid w:val="000A1842"/>
    <w:rsid w:val="000A28EF"/>
    <w:rsid w:val="000A29E1"/>
    <w:rsid w:val="000A3058"/>
    <w:rsid w:val="000A3466"/>
    <w:rsid w:val="000A3CC9"/>
    <w:rsid w:val="000A4B14"/>
    <w:rsid w:val="000A4D8A"/>
    <w:rsid w:val="000A4DF4"/>
    <w:rsid w:val="000A528D"/>
    <w:rsid w:val="000A52BF"/>
    <w:rsid w:val="000A5EEE"/>
    <w:rsid w:val="000A64EE"/>
    <w:rsid w:val="000A6E78"/>
    <w:rsid w:val="000A71F1"/>
    <w:rsid w:val="000A71FB"/>
    <w:rsid w:val="000A7201"/>
    <w:rsid w:val="000A72DA"/>
    <w:rsid w:val="000A7A3D"/>
    <w:rsid w:val="000B0518"/>
    <w:rsid w:val="000B0B92"/>
    <w:rsid w:val="000B0BD2"/>
    <w:rsid w:val="000B0E11"/>
    <w:rsid w:val="000B0F70"/>
    <w:rsid w:val="000B14D0"/>
    <w:rsid w:val="000B182A"/>
    <w:rsid w:val="000B1A3B"/>
    <w:rsid w:val="000B1DD2"/>
    <w:rsid w:val="000B22E9"/>
    <w:rsid w:val="000B266D"/>
    <w:rsid w:val="000B284F"/>
    <w:rsid w:val="000B2AAA"/>
    <w:rsid w:val="000B3077"/>
    <w:rsid w:val="000B33EF"/>
    <w:rsid w:val="000B42FF"/>
    <w:rsid w:val="000B4445"/>
    <w:rsid w:val="000B453A"/>
    <w:rsid w:val="000B492A"/>
    <w:rsid w:val="000B49AF"/>
    <w:rsid w:val="000B4B40"/>
    <w:rsid w:val="000B4CD9"/>
    <w:rsid w:val="000B6130"/>
    <w:rsid w:val="000B6346"/>
    <w:rsid w:val="000B6C88"/>
    <w:rsid w:val="000B7068"/>
    <w:rsid w:val="000B7444"/>
    <w:rsid w:val="000B7A9A"/>
    <w:rsid w:val="000C012D"/>
    <w:rsid w:val="000C07CD"/>
    <w:rsid w:val="000C0914"/>
    <w:rsid w:val="000C0DEA"/>
    <w:rsid w:val="000C12B8"/>
    <w:rsid w:val="000C1603"/>
    <w:rsid w:val="000C1864"/>
    <w:rsid w:val="000C1F31"/>
    <w:rsid w:val="000C1F89"/>
    <w:rsid w:val="000C2594"/>
    <w:rsid w:val="000C2923"/>
    <w:rsid w:val="000C2CA9"/>
    <w:rsid w:val="000C37A5"/>
    <w:rsid w:val="000C3A5B"/>
    <w:rsid w:val="000C3CBC"/>
    <w:rsid w:val="000C3E4D"/>
    <w:rsid w:val="000C406D"/>
    <w:rsid w:val="000C4350"/>
    <w:rsid w:val="000C455F"/>
    <w:rsid w:val="000C4DC3"/>
    <w:rsid w:val="000C5AFA"/>
    <w:rsid w:val="000C6462"/>
    <w:rsid w:val="000C68DD"/>
    <w:rsid w:val="000C7763"/>
    <w:rsid w:val="000C7CBD"/>
    <w:rsid w:val="000D0427"/>
    <w:rsid w:val="000D05CA"/>
    <w:rsid w:val="000D0627"/>
    <w:rsid w:val="000D08C8"/>
    <w:rsid w:val="000D0A4E"/>
    <w:rsid w:val="000D0B66"/>
    <w:rsid w:val="000D10DD"/>
    <w:rsid w:val="000D120A"/>
    <w:rsid w:val="000D1830"/>
    <w:rsid w:val="000D269A"/>
    <w:rsid w:val="000D28BE"/>
    <w:rsid w:val="000D2F80"/>
    <w:rsid w:val="000D300A"/>
    <w:rsid w:val="000D38DB"/>
    <w:rsid w:val="000D3E3D"/>
    <w:rsid w:val="000D3E7E"/>
    <w:rsid w:val="000D41FF"/>
    <w:rsid w:val="000D47E5"/>
    <w:rsid w:val="000D4C13"/>
    <w:rsid w:val="000D58D5"/>
    <w:rsid w:val="000D6972"/>
    <w:rsid w:val="000D6FB7"/>
    <w:rsid w:val="000D774C"/>
    <w:rsid w:val="000D7B32"/>
    <w:rsid w:val="000E08F4"/>
    <w:rsid w:val="000E24B2"/>
    <w:rsid w:val="000E2A88"/>
    <w:rsid w:val="000E2BFD"/>
    <w:rsid w:val="000E2C24"/>
    <w:rsid w:val="000E2CF8"/>
    <w:rsid w:val="000E2F3C"/>
    <w:rsid w:val="000E42AE"/>
    <w:rsid w:val="000E457C"/>
    <w:rsid w:val="000E4BEC"/>
    <w:rsid w:val="000E4EF6"/>
    <w:rsid w:val="000E5047"/>
    <w:rsid w:val="000E50FC"/>
    <w:rsid w:val="000E540F"/>
    <w:rsid w:val="000E6174"/>
    <w:rsid w:val="000E658A"/>
    <w:rsid w:val="000E6720"/>
    <w:rsid w:val="000E6A16"/>
    <w:rsid w:val="000E733D"/>
    <w:rsid w:val="000F146E"/>
    <w:rsid w:val="000F1553"/>
    <w:rsid w:val="000F192A"/>
    <w:rsid w:val="000F1B02"/>
    <w:rsid w:val="000F1CEB"/>
    <w:rsid w:val="000F1F11"/>
    <w:rsid w:val="000F2026"/>
    <w:rsid w:val="000F22F5"/>
    <w:rsid w:val="000F292A"/>
    <w:rsid w:val="000F3441"/>
    <w:rsid w:val="000F3CF3"/>
    <w:rsid w:val="000F3FB9"/>
    <w:rsid w:val="000F432D"/>
    <w:rsid w:val="000F4934"/>
    <w:rsid w:val="000F4D91"/>
    <w:rsid w:val="000F4F0F"/>
    <w:rsid w:val="000F5085"/>
    <w:rsid w:val="000F5C94"/>
    <w:rsid w:val="000F5D62"/>
    <w:rsid w:val="000F60A9"/>
    <w:rsid w:val="000F63ED"/>
    <w:rsid w:val="000F689D"/>
    <w:rsid w:val="000F6B84"/>
    <w:rsid w:val="000F7053"/>
    <w:rsid w:val="000F7BB6"/>
    <w:rsid w:val="00100B54"/>
    <w:rsid w:val="001019A3"/>
    <w:rsid w:val="00101B39"/>
    <w:rsid w:val="00101E71"/>
    <w:rsid w:val="00101EA5"/>
    <w:rsid w:val="001022C7"/>
    <w:rsid w:val="0010239A"/>
    <w:rsid w:val="00102686"/>
    <w:rsid w:val="0010294A"/>
    <w:rsid w:val="00102AEE"/>
    <w:rsid w:val="00102B7D"/>
    <w:rsid w:val="00102CBF"/>
    <w:rsid w:val="00103751"/>
    <w:rsid w:val="00103C82"/>
    <w:rsid w:val="001040E2"/>
    <w:rsid w:val="00104136"/>
    <w:rsid w:val="0010423A"/>
    <w:rsid w:val="00104388"/>
    <w:rsid w:val="00105088"/>
    <w:rsid w:val="00105550"/>
    <w:rsid w:val="00105596"/>
    <w:rsid w:val="001056A6"/>
    <w:rsid w:val="00105847"/>
    <w:rsid w:val="0010595F"/>
    <w:rsid w:val="001060E7"/>
    <w:rsid w:val="00106C88"/>
    <w:rsid w:val="00106CE5"/>
    <w:rsid w:val="001079C9"/>
    <w:rsid w:val="001103DB"/>
    <w:rsid w:val="00110C25"/>
    <w:rsid w:val="001112F9"/>
    <w:rsid w:val="001114CA"/>
    <w:rsid w:val="00112081"/>
    <w:rsid w:val="0011210F"/>
    <w:rsid w:val="00112D22"/>
    <w:rsid w:val="001130C1"/>
    <w:rsid w:val="00113FAE"/>
    <w:rsid w:val="001145FD"/>
    <w:rsid w:val="001146BF"/>
    <w:rsid w:val="001147C9"/>
    <w:rsid w:val="00114A7F"/>
    <w:rsid w:val="00114F22"/>
    <w:rsid w:val="001151B0"/>
    <w:rsid w:val="0011597E"/>
    <w:rsid w:val="001162ED"/>
    <w:rsid w:val="00116352"/>
    <w:rsid w:val="001167F4"/>
    <w:rsid w:val="00116E5C"/>
    <w:rsid w:val="001172BE"/>
    <w:rsid w:val="001174E4"/>
    <w:rsid w:val="001179A0"/>
    <w:rsid w:val="00117AE8"/>
    <w:rsid w:val="00117C74"/>
    <w:rsid w:val="00117CA0"/>
    <w:rsid w:val="001201A7"/>
    <w:rsid w:val="0012183F"/>
    <w:rsid w:val="001218D8"/>
    <w:rsid w:val="001218FE"/>
    <w:rsid w:val="00122009"/>
    <w:rsid w:val="00122220"/>
    <w:rsid w:val="001228AE"/>
    <w:rsid w:val="00123466"/>
    <w:rsid w:val="00123A3F"/>
    <w:rsid w:val="00123C68"/>
    <w:rsid w:val="00124716"/>
    <w:rsid w:val="0012472B"/>
    <w:rsid w:val="00124782"/>
    <w:rsid w:val="00124939"/>
    <w:rsid w:val="00124AC3"/>
    <w:rsid w:val="00124B8C"/>
    <w:rsid w:val="00125129"/>
    <w:rsid w:val="00125915"/>
    <w:rsid w:val="00126E20"/>
    <w:rsid w:val="00130C02"/>
    <w:rsid w:val="00131177"/>
    <w:rsid w:val="00132340"/>
    <w:rsid w:val="00132804"/>
    <w:rsid w:val="001329CE"/>
    <w:rsid w:val="00132BBB"/>
    <w:rsid w:val="00132D8C"/>
    <w:rsid w:val="00133541"/>
    <w:rsid w:val="00134850"/>
    <w:rsid w:val="00134B0D"/>
    <w:rsid w:val="00134DEB"/>
    <w:rsid w:val="00134ED7"/>
    <w:rsid w:val="00135138"/>
    <w:rsid w:val="001352F2"/>
    <w:rsid w:val="00135740"/>
    <w:rsid w:val="00135817"/>
    <w:rsid w:val="001359FF"/>
    <w:rsid w:val="0013692C"/>
    <w:rsid w:val="00136F9B"/>
    <w:rsid w:val="00137178"/>
    <w:rsid w:val="00137FF3"/>
    <w:rsid w:val="0014010A"/>
    <w:rsid w:val="001401BD"/>
    <w:rsid w:val="001403B1"/>
    <w:rsid w:val="001408AF"/>
    <w:rsid w:val="00140AFD"/>
    <w:rsid w:val="00140B23"/>
    <w:rsid w:val="00140C87"/>
    <w:rsid w:val="0014123F"/>
    <w:rsid w:val="001413A5"/>
    <w:rsid w:val="00141FE3"/>
    <w:rsid w:val="00142017"/>
    <w:rsid w:val="00142274"/>
    <w:rsid w:val="00142714"/>
    <w:rsid w:val="00142F19"/>
    <w:rsid w:val="0014335B"/>
    <w:rsid w:val="00143671"/>
    <w:rsid w:val="00144320"/>
    <w:rsid w:val="00144339"/>
    <w:rsid w:val="001451C4"/>
    <w:rsid w:val="0014523E"/>
    <w:rsid w:val="00145421"/>
    <w:rsid w:val="00145599"/>
    <w:rsid w:val="001457F6"/>
    <w:rsid w:val="00145AFC"/>
    <w:rsid w:val="0014620A"/>
    <w:rsid w:val="001467B5"/>
    <w:rsid w:val="00146A64"/>
    <w:rsid w:val="00146D9D"/>
    <w:rsid w:val="001471E3"/>
    <w:rsid w:val="00147334"/>
    <w:rsid w:val="0014749A"/>
    <w:rsid w:val="00147F37"/>
    <w:rsid w:val="0015024C"/>
    <w:rsid w:val="0015041C"/>
    <w:rsid w:val="001505F6"/>
    <w:rsid w:val="00150D58"/>
    <w:rsid w:val="00151210"/>
    <w:rsid w:val="001512E0"/>
    <w:rsid w:val="0015214B"/>
    <w:rsid w:val="0015298A"/>
    <w:rsid w:val="00152B02"/>
    <w:rsid w:val="0015314C"/>
    <w:rsid w:val="001539DD"/>
    <w:rsid w:val="00153DD7"/>
    <w:rsid w:val="00153F4F"/>
    <w:rsid w:val="00154361"/>
    <w:rsid w:val="00155810"/>
    <w:rsid w:val="00155A44"/>
    <w:rsid w:val="00155BA4"/>
    <w:rsid w:val="00155CB3"/>
    <w:rsid w:val="00155EBB"/>
    <w:rsid w:val="001562B8"/>
    <w:rsid w:val="001605B1"/>
    <w:rsid w:val="00161D77"/>
    <w:rsid w:val="00162026"/>
    <w:rsid w:val="0016268A"/>
    <w:rsid w:val="00162816"/>
    <w:rsid w:val="00162AF1"/>
    <w:rsid w:val="00162B6C"/>
    <w:rsid w:val="001634A9"/>
    <w:rsid w:val="0016389B"/>
    <w:rsid w:val="001638E0"/>
    <w:rsid w:val="00163F9F"/>
    <w:rsid w:val="00164117"/>
    <w:rsid w:val="001647A3"/>
    <w:rsid w:val="00164B59"/>
    <w:rsid w:val="00164B98"/>
    <w:rsid w:val="0016500D"/>
    <w:rsid w:val="00166412"/>
    <w:rsid w:val="00166C21"/>
    <w:rsid w:val="00167310"/>
    <w:rsid w:val="001702C4"/>
    <w:rsid w:val="0017036C"/>
    <w:rsid w:val="00170CFB"/>
    <w:rsid w:val="0017129E"/>
    <w:rsid w:val="00171C78"/>
    <w:rsid w:val="001723CB"/>
    <w:rsid w:val="001725BB"/>
    <w:rsid w:val="00172740"/>
    <w:rsid w:val="001728B6"/>
    <w:rsid w:val="00173427"/>
    <w:rsid w:val="0017375B"/>
    <w:rsid w:val="001740FD"/>
    <w:rsid w:val="001741F2"/>
    <w:rsid w:val="00174B80"/>
    <w:rsid w:val="00175025"/>
    <w:rsid w:val="0017536F"/>
    <w:rsid w:val="0017555E"/>
    <w:rsid w:val="00175D19"/>
    <w:rsid w:val="001762C9"/>
    <w:rsid w:val="00176876"/>
    <w:rsid w:val="00176B14"/>
    <w:rsid w:val="00176D14"/>
    <w:rsid w:val="00176DBC"/>
    <w:rsid w:val="00176FEF"/>
    <w:rsid w:val="00177B46"/>
    <w:rsid w:val="001800F4"/>
    <w:rsid w:val="0018077F"/>
    <w:rsid w:val="001809E1"/>
    <w:rsid w:val="00181892"/>
    <w:rsid w:val="001818F8"/>
    <w:rsid w:val="00181933"/>
    <w:rsid w:val="00181D6B"/>
    <w:rsid w:val="00181E44"/>
    <w:rsid w:val="00182360"/>
    <w:rsid w:val="001834FE"/>
    <w:rsid w:val="00183635"/>
    <w:rsid w:val="00184EF2"/>
    <w:rsid w:val="001853AA"/>
    <w:rsid w:val="00185593"/>
    <w:rsid w:val="001856CC"/>
    <w:rsid w:val="00185EC9"/>
    <w:rsid w:val="001863CD"/>
    <w:rsid w:val="001865F1"/>
    <w:rsid w:val="00186F1F"/>
    <w:rsid w:val="00187000"/>
    <w:rsid w:val="001871BD"/>
    <w:rsid w:val="00187B72"/>
    <w:rsid w:val="00190253"/>
    <w:rsid w:val="00190804"/>
    <w:rsid w:val="0019093B"/>
    <w:rsid w:val="00190E63"/>
    <w:rsid w:val="00191069"/>
    <w:rsid w:val="0019107D"/>
    <w:rsid w:val="001914D3"/>
    <w:rsid w:val="00191BD2"/>
    <w:rsid w:val="00191E8A"/>
    <w:rsid w:val="0019237C"/>
    <w:rsid w:val="00192526"/>
    <w:rsid w:val="00192D7E"/>
    <w:rsid w:val="0019306A"/>
    <w:rsid w:val="0019345A"/>
    <w:rsid w:val="0019346C"/>
    <w:rsid w:val="00193BB6"/>
    <w:rsid w:val="00194864"/>
    <w:rsid w:val="001948CD"/>
    <w:rsid w:val="00195297"/>
    <w:rsid w:val="00195C37"/>
    <w:rsid w:val="00195CD1"/>
    <w:rsid w:val="00195E48"/>
    <w:rsid w:val="00196525"/>
    <w:rsid w:val="0019655F"/>
    <w:rsid w:val="0019676B"/>
    <w:rsid w:val="001972C5"/>
    <w:rsid w:val="00197804"/>
    <w:rsid w:val="001979F2"/>
    <w:rsid w:val="001A0740"/>
    <w:rsid w:val="001A0800"/>
    <w:rsid w:val="001A0CD3"/>
    <w:rsid w:val="001A0D92"/>
    <w:rsid w:val="001A0F79"/>
    <w:rsid w:val="001A0FE8"/>
    <w:rsid w:val="001A1371"/>
    <w:rsid w:val="001A1960"/>
    <w:rsid w:val="001A1C29"/>
    <w:rsid w:val="001A1D84"/>
    <w:rsid w:val="001A2538"/>
    <w:rsid w:val="001A2889"/>
    <w:rsid w:val="001A2D2B"/>
    <w:rsid w:val="001A31E5"/>
    <w:rsid w:val="001A36A1"/>
    <w:rsid w:val="001A371E"/>
    <w:rsid w:val="001A39AF"/>
    <w:rsid w:val="001A3C03"/>
    <w:rsid w:val="001A44C5"/>
    <w:rsid w:val="001A49C4"/>
    <w:rsid w:val="001A4A50"/>
    <w:rsid w:val="001A4A7B"/>
    <w:rsid w:val="001A4AAE"/>
    <w:rsid w:val="001A4F9B"/>
    <w:rsid w:val="001A58AB"/>
    <w:rsid w:val="001A5955"/>
    <w:rsid w:val="001A5B99"/>
    <w:rsid w:val="001A5CBB"/>
    <w:rsid w:val="001A616C"/>
    <w:rsid w:val="001A6B59"/>
    <w:rsid w:val="001A7738"/>
    <w:rsid w:val="001A7A27"/>
    <w:rsid w:val="001A7FA2"/>
    <w:rsid w:val="001B01FE"/>
    <w:rsid w:val="001B0A3F"/>
    <w:rsid w:val="001B0A6A"/>
    <w:rsid w:val="001B0CEF"/>
    <w:rsid w:val="001B0E11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DE2"/>
    <w:rsid w:val="001B3F96"/>
    <w:rsid w:val="001B3FD7"/>
    <w:rsid w:val="001B4328"/>
    <w:rsid w:val="001B458F"/>
    <w:rsid w:val="001B47A9"/>
    <w:rsid w:val="001B4D1A"/>
    <w:rsid w:val="001B5B2E"/>
    <w:rsid w:val="001B5C55"/>
    <w:rsid w:val="001B5D92"/>
    <w:rsid w:val="001B6D4B"/>
    <w:rsid w:val="001B79CD"/>
    <w:rsid w:val="001B7AC0"/>
    <w:rsid w:val="001B7B6C"/>
    <w:rsid w:val="001C024C"/>
    <w:rsid w:val="001C0C3D"/>
    <w:rsid w:val="001C1032"/>
    <w:rsid w:val="001C1033"/>
    <w:rsid w:val="001C10FC"/>
    <w:rsid w:val="001C10FF"/>
    <w:rsid w:val="001C1749"/>
    <w:rsid w:val="001C238B"/>
    <w:rsid w:val="001C2425"/>
    <w:rsid w:val="001C26BF"/>
    <w:rsid w:val="001C27DB"/>
    <w:rsid w:val="001C3445"/>
    <w:rsid w:val="001C34CE"/>
    <w:rsid w:val="001C3883"/>
    <w:rsid w:val="001C39A3"/>
    <w:rsid w:val="001C3B2D"/>
    <w:rsid w:val="001C3F29"/>
    <w:rsid w:val="001C3FB9"/>
    <w:rsid w:val="001C4124"/>
    <w:rsid w:val="001C4458"/>
    <w:rsid w:val="001C44BB"/>
    <w:rsid w:val="001C452A"/>
    <w:rsid w:val="001C4B5A"/>
    <w:rsid w:val="001C4DA1"/>
    <w:rsid w:val="001C5367"/>
    <w:rsid w:val="001C539B"/>
    <w:rsid w:val="001C5A7D"/>
    <w:rsid w:val="001C5E78"/>
    <w:rsid w:val="001C62DE"/>
    <w:rsid w:val="001C6A9A"/>
    <w:rsid w:val="001C76EC"/>
    <w:rsid w:val="001C7B67"/>
    <w:rsid w:val="001D002F"/>
    <w:rsid w:val="001D03DF"/>
    <w:rsid w:val="001D0609"/>
    <w:rsid w:val="001D098C"/>
    <w:rsid w:val="001D0C6B"/>
    <w:rsid w:val="001D1172"/>
    <w:rsid w:val="001D19CA"/>
    <w:rsid w:val="001D1F74"/>
    <w:rsid w:val="001D236E"/>
    <w:rsid w:val="001D340E"/>
    <w:rsid w:val="001D346B"/>
    <w:rsid w:val="001D36B5"/>
    <w:rsid w:val="001D4015"/>
    <w:rsid w:val="001D4349"/>
    <w:rsid w:val="001D4F02"/>
    <w:rsid w:val="001D54C3"/>
    <w:rsid w:val="001D5F9D"/>
    <w:rsid w:val="001D61D5"/>
    <w:rsid w:val="001D62F4"/>
    <w:rsid w:val="001D67EB"/>
    <w:rsid w:val="001D6C87"/>
    <w:rsid w:val="001D6CDB"/>
    <w:rsid w:val="001D6EEA"/>
    <w:rsid w:val="001D79C9"/>
    <w:rsid w:val="001E02D3"/>
    <w:rsid w:val="001E0637"/>
    <w:rsid w:val="001E07F9"/>
    <w:rsid w:val="001E0898"/>
    <w:rsid w:val="001E09B3"/>
    <w:rsid w:val="001E10B3"/>
    <w:rsid w:val="001E117A"/>
    <w:rsid w:val="001E130F"/>
    <w:rsid w:val="001E1A61"/>
    <w:rsid w:val="001E1C48"/>
    <w:rsid w:val="001E1F4F"/>
    <w:rsid w:val="001E2023"/>
    <w:rsid w:val="001E211F"/>
    <w:rsid w:val="001E2696"/>
    <w:rsid w:val="001E2C2D"/>
    <w:rsid w:val="001E2F55"/>
    <w:rsid w:val="001E303F"/>
    <w:rsid w:val="001E3BBA"/>
    <w:rsid w:val="001E3DF5"/>
    <w:rsid w:val="001E3DF7"/>
    <w:rsid w:val="001E408A"/>
    <w:rsid w:val="001E4D06"/>
    <w:rsid w:val="001E6A35"/>
    <w:rsid w:val="001E6CFD"/>
    <w:rsid w:val="001E6DBB"/>
    <w:rsid w:val="001E6F64"/>
    <w:rsid w:val="001E77D9"/>
    <w:rsid w:val="001E7892"/>
    <w:rsid w:val="001E790F"/>
    <w:rsid w:val="001E7A5D"/>
    <w:rsid w:val="001E7B35"/>
    <w:rsid w:val="001E7BEE"/>
    <w:rsid w:val="001E7F70"/>
    <w:rsid w:val="001F03A8"/>
    <w:rsid w:val="001F069A"/>
    <w:rsid w:val="001F1359"/>
    <w:rsid w:val="001F18CF"/>
    <w:rsid w:val="001F1C7B"/>
    <w:rsid w:val="001F209C"/>
    <w:rsid w:val="001F2844"/>
    <w:rsid w:val="001F2DCC"/>
    <w:rsid w:val="001F2FE2"/>
    <w:rsid w:val="001F3206"/>
    <w:rsid w:val="001F34C5"/>
    <w:rsid w:val="001F3578"/>
    <w:rsid w:val="001F3952"/>
    <w:rsid w:val="001F3D28"/>
    <w:rsid w:val="001F4045"/>
    <w:rsid w:val="001F499F"/>
    <w:rsid w:val="001F4AFF"/>
    <w:rsid w:val="001F4C59"/>
    <w:rsid w:val="001F4DC5"/>
    <w:rsid w:val="001F54A5"/>
    <w:rsid w:val="001F5961"/>
    <w:rsid w:val="001F5B39"/>
    <w:rsid w:val="001F5F6E"/>
    <w:rsid w:val="001F60C5"/>
    <w:rsid w:val="001F6528"/>
    <w:rsid w:val="001F6868"/>
    <w:rsid w:val="001F6AE8"/>
    <w:rsid w:val="001F6B5C"/>
    <w:rsid w:val="001F7047"/>
    <w:rsid w:val="001F7751"/>
    <w:rsid w:val="001F77E8"/>
    <w:rsid w:val="00200041"/>
    <w:rsid w:val="002000D7"/>
    <w:rsid w:val="00200298"/>
    <w:rsid w:val="002011BE"/>
    <w:rsid w:val="002017DF"/>
    <w:rsid w:val="0020199E"/>
    <w:rsid w:val="00201AC9"/>
    <w:rsid w:val="00201FA0"/>
    <w:rsid w:val="0020206B"/>
    <w:rsid w:val="00202101"/>
    <w:rsid w:val="002024F0"/>
    <w:rsid w:val="00202B20"/>
    <w:rsid w:val="00202DC0"/>
    <w:rsid w:val="0020305D"/>
    <w:rsid w:val="00203093"/>
    <w:rsid w:val="00203214"/>
    <w:rsid w:val="002032F7"/>
    <w:rsid w:val="00203395"/>
    <w:rsid w:val="002033C4"/>
    <w:rsid w:val="00203432"/>
    <w:rsid w:val="00203528"/>
    <w:rsid w:val="00203708"/>
    <w:rsid w:val="0020394A"/>
    <w:rsid w:val="00204043"/>
    <w:rsid w:val="002041DD"/>
    <w:rsid w:val="00204365"/>
    <w:rsid w:val="00205128"/>
    <w:rsid w:val="00205585"/>
    <w:rsid w:val="00205853"/>
    <w:rsid w:val="002061DA"/>
    <w:rsid w:val="002067C5"/>
    <w:rsid w:val="0020711B"/>
    <w:rsid w:val="00207B16"/>
    <w:rsid w:val="00207F03"/>
    <w:rsid w:val="00210006"/>
    <w:rsid w:val="00210248"/>
    <w:rsid w:val="00210428"/>
    <w:rsid w:val="002104F2"/>
    <w:rsid w:val="002104F7"/>
    <w:rsid w:val="002106E7"/>
    <w:rsid w:val="002111E4"/>
    <w:rsid w:val="00211B08"/>
    <w:rsid w:val="00212164"/>
    <w:rsid w:val="00212B70"/>
    <w:rsid w:val="00213143"/>
    <w:rsid w:val="002139C5"/>
    <w:rsid w:val="00214752"/>
    <w:rsid w:val="00214D73"/>
    <w:rsid w:val="00214DC9"/>
    <w:rsid w:val="002158CA"/>
    <w:rsid w:val="00215B5F"/>
    <w:rsid w:val="00215D7B"/>
    <w:rsid w:val="00215FA4"/>
    <w:rsid w:val="0021606D"/>
    <w:rsid w:val="0021659D"/>
    <w:rsid w:val="00216B05"/>
    <w:rsid w:val="00216CF4"/>
    <w:rsid w:val="00216E9A"/>
    <w:rsid w:val="00217303"/>
    <w:rsid w:val="002173DD"/>
    <w:rsid w:val="002174F4"/>
    <w:rsid w:val="00217627"/>
    <w:rsid w:val="00217807"/>
    <w:rsid w:val="0021791C"/>
    <w:rsid w:val="00217934"/>
    <w:rsid w:val="002206D7"/>
    <w:rsid w:val="002207F2"/>
    <w:rsid w:val="00221562"/>
    <w:rsid w:val="0022226B"/>
    <w:rsid w:val="00222D7B"/>
    <w:rsid w:val="00223518"/>
    <w:rsid w:val="002237E9"/>
    <w:rsid w:val="00223B1F"/>
    <w:rsid w:val="0022426F"/>
    <w:rsid w:val="00224837"/>
    <w:rsid w:val="00225184"/>
    <w:rsid w:val="00225964"/>
    <w:rsid w:val="002259F6"/>
    <w:rsid w:val="00225FB2"/>
    <w:rsid w:val="0022658D"/>
    <w:rsid w:val="0022743F"/>
    <w:rsid w:val="00227920"/>
    <w:rsid w:val="00227F74"/>
    <w:rsid w:val="002302FE"/>
    <w:rsid w:val="002310DA"/>
    <w:rsid w:val="002317A3"/>
    <w:rsid w:val="00231CFA"/>
    <w:rsid w:val="00231E67"/>
    <w:rsid w:val="00232E73"/>
    <w:rsid w:val="00233476"/>
    <w:rsid w:val="00233D00"/>
    <w:rsid w:val="00234502"/>
    <w:rsid w:val="00234DE8"/>
    <w:rsid w:val="00235760"/>
    <w:rsid w:val="002359D1"/>
    <w:rsid w:val="00235F31"/>
    <w:rsid w:val="00236EB5"/>
    <w:rsid w:val="002376AB"/>
    <w:rsid w:val="002378DD"/>
    <w:rsid w:val="00237ACE"/>
    <w:rsid w:val="00237E94"/>
    <w:rsid w:val="0024130A"/>
    <w:rsid w:val="0024132C"/>
    <w:rsid w:val="002417D3"/>
    <w:rsid w:val="00241F21"/>
    <w:rsid w:val="00241FDE"/>
    <w:rsid w:val="0024246A"/>
    <w:rsid w:val="0024253C"/>
    <w:rsid w:val="00242D58"/>
    <w:rsid w:val="00243202"/>
    <w:rsid w:val="002435B8"/>
    <w:rsid w:val="0024538F"/>
    <w:rsid w:val="00245B8A"/>
    <w:rsid w:val="002462D3"/>
    <w:rsid w:val="002463CF"/>
    <w:rsid w:val="00246431"/>
    <w:rsid w:val="00246DAC"/>
    <w:rsid w:val="00246EB4"/>
    <w:rsid w:val="00246EE4"/>
    <w:rsid w:val="002473F9"/>
    <w:rsid w:val="00247E6B"/>
    <w:rsid w:val="00247F32"/>
    <w:rsid w:val="00250475"/>
    <w:rsid w:val="00250ACA"/>
    <w:rsid w:val="00250CBA"/>
    <w:rsid w:val="00250CED"/>
    <w:rsid w:val="00251901"/>
    <w:rsid w:val="00251C23"/>
    <w:rsid w:val="00251D65"/>
    <w:rsid w:val="002529C2"/>
    <w:rsid w:val="00252BB5"/>
    <w:rsid w:val="00253164"/>
    <w:rsid w:val="002532AD"/>
    <w:rsid w:val="002539AA"/>
    <w:rsid w:val="00254357"/>
    <w:rsid w:val="00254905"/>
    <w:rsid w:val="00254DD0"/>
    <w:rsid w:val="002565F7"/>
    <w:rsid w:val="00257C7D"/>
    <w:rsid w:val="00257CD3"/>
    <w:rsid w:val="00260169"/>
    <w:rsid w:val="00260AC9"/>
    <w:rsid w:val="00261016"/>
    <w:rsid w:val="00261309"/>
    <w:rsid w:val="00261332"/>
    <w:rsid w:val="002617CF"/>
    <w:rsid w:val="002617ED"/>
    <w:rsid w:val="002618B0"/>
    <w:rsid w:val="00261F5C"/>
    <w:rsid w:val="00262897"/>
    <w:rsid w:val="00262DF2"/>
    <w:rsid w:val="0026339E"/>
    <w:rsid w:val="002639C9"/>
    <w:rsid w:val="00263A17"/>
    <w:rsid w:val="00263B72"/>
    <w:rsid w:val="002643E0"/>
    <w:rsid w:val="0026453D"/>
    <w:rsid w:val="00264A0E"/>
    <w:rsid w:val="00264A13"/>
    <w:rsid w:val="00264AC2"/>
    <w:rsid w:val="00264BA7"/>
    <w:rsid w:val="00264FC5"/>
    <w:rsid w:val="00265CAB"/>
    <w:rsid w:val="00265D5A"/>
    <w:rsid w:val="00266057"/>
    <w:rsid w:val="00266CE3"/>
    <w:rsid w:val="002671F2"/>
    <w:rsid w:val="002672BC"/>
    <w:rsid w:val="002673BA"/>
    <w:rsid w:val="002679DE"/>
    <w:rsid w:val="00267B7E"/>
    <w:rsid w:val="00267C95"/>
    <w:rsid w:val="00267E95"/>
    <w:rsid w:val="002701B7"/>
    <w:rsid w:val="00271771"/>
    <w:rsid w:val="002722F8"/>
    <w:rsid w:val="00272465"/>
    <w:rsid w:val="00272614"/>
    <w:rsid w:val="0027298F"/>
    <w:rsid w:val="0027303F"/>
    <w:rsid w:val="00273281"/>
    <w:rsid w:val="002732DE"/>
    <w:rsid w:val="0027344B"/>
    <w:rsid w:val="002738B6"/>
    <w:rsid w:val="00273DE3"/>
    <w:rsid w:val="002743C1"/>
    <w:rsid w:val="002756D0"/>
    <w:rsid w:val="0027670E"/>
    <w:rsid w:val="00276B29"/>
    <w:rsid w:val="00276B54"/>
    <w:rsid w:val="00277166"/>
    <w:rsid w:val="002775FC"/>
    <w:rsid w:val="0027778F"/>
    <w:rsid w:val="00277916"/>
    <w:rsid w:val="00277D37"/>
    <w:rsid w:val="0028173E"/>
    <w:rsid w:val="0028174F"/>
    <w:rsid w:val="00281A8F"/>
    <w:rsid w:val="00281CEE"/>
    <w:rsid w:val="00282348"/>
    <w:rsid w:val="00283488"/>
    <w:rsid w:val="002838DC"/>
    <w:rsid w:val="00283F30"/>
    <w:rsid w:val="002845A8"/>
    <w:rsid w:val="00285121"/>
    <w:rsid w:val="002853C1"/>
    <w:rsid w:val="00285696"/>
    <w:rsid w:val="00285912"/>
    <w:rsid w:val="00285DC7"/>
    <w:rsid w:val="0028611C"/>
    <w:rsid w:val="00286B0A"/>
    <w:rsid w:val="00286C7D"/>
    <w:rsid w:val="00287081"/>
    <w:rsid w:val="002878A0"/>
    <w:rsid w:val="00290F5A"/>
    <w:rsid w:val="002914E6"/>
    <w:rsid w:val="0029175A"/>
    <w:rsid w:val="00291866"/>
    <w:rsid w:val="00291A03"/>
    <w:rsid w:val="00291B12"/>
    <w:rsid w:val="002922F3"/>
    <w:rsid w:val="002928A7"/>
    <w:rsid w:val="002931D3"/>
    <w:rsid w:val="00293227"/>
    <w:rsid w:val="00293264"/>
    <w:rsid w:val="00293900"/>
    <w:rsid w:val="002944D4"/>
    <w:rsid w:val="002947CF"/>
    <w:rsid w:val="00294A61"/>
    <w:rsid w:val="00294AD4"/>
    <w:rsid w:val="00294AF1"/>
    <w:rsid w:val="00295241"/>
    <w:rsid w:val="00295470"/>
    <w:rsid w:val="00295775"/>
    <w:rsid w:val="0029597E"/>
    <w:rsid w:val="002965D8"/>
    <w:rsid w:val="00296718"/>
    <w:rsid w:val="00296829"/>
    <w:rsid w:val="00296839"/>
    <w:rsid w:val="00296E8B"/>
    <w:rsid w:val="00297334"/>
    <w:rsid w:val="00297735"/>
    <w:rsid w:val="002978A9"/>
    <w:rsid w:val="00297AD0"/>
    <w:rsid w:val="00297AED"/>
    <w:rsid w:val="00297F16"/>
    <w:rsid w:val="002A0029"/>
    <w:rsid w:val="002A05C4"/>
    <w:rsid w:val="002A0659"/>
    <w:rsid w:val="002A150A"/>
    <w:rsid w:val="002A1D1F"/>
    <w:rsid w:val="002A21ED"/>
    <w:rsid w:val="002A26E0"/>
    <w:rsid w:val="002A278E"/>
    <w:rsid w:val="002A38E0"/>
    <w:rsid w:val="002A3A5F"/>
    <w:rsid w:val="002A3B70"/>
    <w:rsid w:val="002A462D"/>
    <w:rsid w:val="002A4631"/>
    <w:rsid w:val="002A50E4"/>
    <w:rsid w:val="002A51DA"/>
    <w:rsid w:val="002A5532"/>
    <w:rsid w:val="002A64F9"/>
    <w:rsid w:val="002A67A1"/>
    <w:rsid w:val="002A6DD1"/>
    <w:rsid w:val="002A7470"/>
    <w:rsid w:val="002A77ED"/>
    <w:rsid w:val="002B0069"/>
    <w:rsid w:val="002B00BF"/>
    <w:rsid w:val="002B02B4"/>
    <w:rsid w:val="002B0511"/>
    <w:rsid w:val="002B0649"/>
    <w:rsid w:val="002B15BF"/>
    <w:rsid w:val="002B1B24"/>
    <w:rsid w:val="002B1C45"/>
    <w:rsid w:val="002B1DFB"/>
    <w:rsid w:val="002B25E8"/>
    <w:rsid w:val="002B2697"/>
    <w:rsid w:val="002B2A68"/>
    <w:rsid w:val="002B2CFC"/>
    <w:rsid w:val="002B2DB2"/>
    <w:rsid w:val="002B351F"/>
    <w:rsid w:val="002B3D9E"/>
    <w:rsid w:val="002B3E5A"/>
    <w:rsid w:val="002B3EA2"/>
    <w:rsid w:val="002B54F3"/>
    <w:rsid w:val="002B5B5F"/>
    <w:rsid w:val="002B6067"/>
    <w:rsid w:val="002B61F4"/>
    <w:rsid w:val="002B63D9"/>
    <w:rsid w:val="002B6A3D"/>
    <w:rsid w:val="002B747E"/>
    <w:rsid w:val="002B7EFE"/>
    <w:rsid w:val="002B7FC7"/>
    <w:rsid w:val="002C041E"/>
    <w:rsid w:val="002C04CB"/>
    <w:rsid w:val="002C04EF"/>
    <w:rsid w:val="002C0AD9"/>
    <w:rsid w:val="002C0E9D"/>
    <w:rsid w:val="002C1791"/>
    <w:rsid w:val="002C1B33"/>
    <w:rsid w:val="002C1D77"/>
    <w:rsid w:val="002C1E3A"/>
    <w:rsid w:val="002C23F8"/>
    <w:rsid w:val="002C2448"/>
    <w:rsid w:val="002C275B"/>
    <w:rsid w:val="002C28AD"/>
    <w:rsid w:val="002C2C89"/>
    <w:rsid w:val="002C3160"/>
    <w:rsid w:val="002C359F"/>
    <w:rsid w:val="002C35FC"/>
    <w:rsid w:val="002C3779"/>
    <w:rsid w:val="002C37B5"/>
    <w:rsid w:val="002C3CBE"/>
    <w:rsid w:val="002C417C"/>
    <w:rsid w:val="002C4292"/>
    <w:rsid w:val="002C46BA"/>
    <w:rsid w:val="002C4779"/>
    <w:rsid w:val="002C514F"/>
    <w:rsid w:val="002C5648"/>
    <w:rsid w:val="002C5703"/>
    <w:rsid w:val="002C59B1"/>
    <w:rsid w:val="002C642F"/>
    <w:rsid w:val="002C6470"/>
    <w:rsid w:val="002C65BE"/>
    <w:rsid w:val="002C6850"/>
    <w:rsid w:val="002C6A55"/>
    <w:rsid w:val="002C6C25"/>
    <w:rsid w:val="002C6EBA"/>
    <w:rsid w:val="002C6F4B"/>
    <w:rsid w:val="002C74D0"/>
    <w:rsid w:val="002C7B30"/>
    <w:rsid w:val="002D0391"/>
    <w:rsid w:val="002D051F"/>
    <w:rsid w:val="002D1207"/>
    <w:rsid w:val="002D1B2C"/>
    <w:rsid w:val="002D1F68"/>
    <w:rsid w:val="002D28AB"/>
    <w:rsid w:val="002D2B5D"/>
    <w:rsid w:val="002D3709"/>
    <w:rsid w:val="002D4719"/>
    <w:rsid w:val="002D4FDC"/>
    <w:rsid w:val="002D50DF"/>
    <w:rsid w:val="002D5409"/>
    <w:rsid w:val="002D5BFC"/>
    <w:rsid w:val="002D5F05"/>
    <w:rsid w:val="002D5F75"/>
    <w:rsid w:val="002D6216"/>
    <w:rsid w:val="002D6712"/>
    <w:rsid w:val="002D69C8"/>
    <w:rsid w:val="002D77B1"/>
    <w:rsid w:val="002D7D65"/>
    <w:rsid w:val="002E02A0"/>
    <w:rsid w:val="002E0661"/>
    <w:rsid w:val="002E0A51"/>
    <w:rsid w:val="002E1785"/>
    <w:rsid w:val="002E2CAD"/>
    <w:rsid w:val="002E3604"/>
    <w:rsid w:val="002E36AA"/>
    <w:rsid w:val="002E4ABD"/>
    <w:rsid w:val="002E5622"/>
    <w:rsid w:val="002E5688"/>
    <w:rsid w:val="002E56A1"/>
    <w:rsid w:val="002E5B50"/>
    <w:rsid w:val="002E61DB"/>
    <w:rsid w:val="002E665C"/>
    <w:rsid w:val="002E6DC3"/>
    <w:rsid w:val="002E6DF0"/>
    <w:rsid w:val="002E7926"/>
    <w:rsid w:val="002E79CB"/>
    <w:rsid w:val="002E7BB7"/>
    <w:rsid w:val="002E7FC2"/>
    <w:rsid w:val="002F07AD"/>
    <w:rsid w:val="002F0C75"/>
    <w:rsid w:val="002F0D60"/>
    <w:rsid w:val="002F11B5"/>
    <w:rsid w:val="002F15B0"/>
    <w:rsid w:val="002F1EDF"/>
    <w:rsid w:val="002F22F6"/>
    <w:rsid w:val="002F2507"/>
    <w:rsid w:val="002F2530"/>
    <w:rsid w:val="002F2740"/>
    <w:rsid w:val="002F27E3"/>
    <w:rsid w:val="002F2D08"/>
    <w:rsid w:val="002F2E12"/>
    <w:rsid w:val="002F3164"/>
    <w:rsid w:val="002F34FB"/>
    <w:rsid w:val="002F4BCA"/>
    <w:rsid w:val="002F5173"/>
    <w:rsid w:val="002F534F"/>
    <w:rsid w:val="002F558E"/>
    <w:rsid w:val="002F571A"/>
    <w:rsid w:val="002F5BE0"/>
    <w:rsid w:val="002F5BE4"/>
    <w:rsid w:val="002F6C28"/>
    <w:rsid w:val="002F7176"/>
    <w:rsid w:val="002F76EC"/>
    <w:rsid w:val="002F7B8E"/>
    <w:rsid w:val="002F7E31"/>
    <w:rsid w:val="003003C2"/>
    <w:rsid w:val="00300875"/>
    <w:rsid w:val="0030090C"/>
    <w:rsid w:val="0030097A"/>
    <w:rsid w:val="00300B0A"/>
    <w:rsid w:val="00300E40"/>
    <w:rsid w:val="00301178"/>
    <w:rsid w:val="0030192F"/>
    <w:rsid w:val="0030243C"/>
    <w:rsid w:val="0030248A"/>
    <w:rsid w:val="00302BE8"/>
    <w:rsid w:val="00302C9A"/>
    <w:rsid w:val="00302DB3"/>
    <w:rsid w:val="00302E7A"/>
    <w:rsid w:val="00302EB7"/>
    <w:rsid w:val="00304A48"/>
    <w:rsid w:val="00304D5C"/>
    <w:rsid w:val="00305112"/>
    <w:rsid w:val="003064AC"/>
    <w:rsid w:val="0030681C"/>
    <w:rsid w:val="00306FD9"/>
    <w:rsid w:val="003070E5"/>
    <w:rsid w:val="003102F0"/>
    <w:rsid w:val="00310BE1"/>
    <w:rsid w:val="0031160A"/>
    <w:rsid w:val="00311FED"/>
    <w:rsid w:val="00312312"/>
    <w:rsid w:val="0031279C"/>
    <w:rsid w:val="00312DC8"/>
    <w:rsid w:val="003134C7"/>
    <w:rsid w:val="003138CF"/>
    <w:rsid w:val="00314079"/>
    <w:rsid w:val="00314AA6"/>
    <w:rsid w:val="00315582"/>
    <w:rsid w:val="00315B8B"/>
    <w:rsid w:val="00315E4A"/>
    <w:rsid w:val="003161FF"/>
    <w:rsid w:val="0031666A"/>
    <w:rsid w:val="003166F4"/>
    <w:rsid w:val="003169AC"/>
    <w:rsid w:val="00317169"/>
    <w:rsid w:val="0031729F"/>
    <w:rsid w:val="00317593"/>
    <w:rsid w:val="00317916"/>
    <w:rsid w:val="00317F6E"/>
    <w:rsid w:val="00320114"/>
    <w:rsid w:val="0032022A"/>
    <w:rsid w:val="003204BE"/>
    <w:rsid w:val="0032051D"/>
    <w:rsid w:val="003207A5"/>
    <w:rsid w:val="0032167A"/>
    <w:rsid w:val="0032201F"/>
    <w:rsid w:val="003220EE"/>
    <w:rsid w:val="0032222A"/>
    <w:rsid w:val="0032232C"/>
    <w:rsid w:val="00322814"/>
    <w:rsid w:val="003231D8"/>
    <w:rsid w:val="0032353B"/>
    <w:rsid w:val="00323CAA"/>
    <w:rsid w:val="00323F09"/>
    <w:rsid w:val="003240C5"/>
    <w:rsid w:val="003241DB"/>
    <w:rsid w:val="003242F2"/>
    <w:rsid w:val="003248A5"/>
    <w:rsid w:val="00324B26"/>
    <w:rsid w:val="00325042"/>
    <w:rsid w:val="00325177"/>
    <w:rsid w:val="003252B0"/>
    <w:rsid w:val="00325339"/>
    <w:rsid w:val="00325384"/>
    <w:rsid w:val="003253DA"/>
    <w:rsid w:val="00325D54"/>
    <w:rsid w:val="00325FFB"/>
    <w:rsid w:val="0032618C"/>
    <w:rsid w:val="0032636A"/>
    <w:rsid w:val="00326719"/>
    <w:rsid w:val="00326813"/>
    <w:rsid w:val="00326A2B"/>
    <w:rsid w:val="003270C7"/>
    <w:rsid w:val="00327258"/>
    <w:rsid w:val="00330070"/>
    <w:rsid w:val="00330771"/>
    <w:rsid w:val="00330ADD"/>
    <w:rsid w:val="003310B1"/>
    <w:rsid w:val="00331322"/>
    <w:rsid w:val="0033145F"/>
    <w:rsid w:val="003321FD"/>
    <w:rsid w:val="003325D9"/>
    <w:rsid w:val="00332B3D"/>
    <w:rsid w:val="003333E7"/>
    <w:rsid w:val="00333413"/>
    <w:rsid w:val="0033376E"/>
    <w:rsid w:val="00333AA0"/>
    <w:rsid w:val="00333CCF"/>
    <w:rsid w:val="00333F31"/>
    <w:rsid w:val="00333FDD"/>
    <w:rsid w:val="0033459A"/>
    <w:rsid w:val="003347E2"/>
    <w:rsid w:val="00335D7A"/>
    <w:rsid w:val="00336486"/>
    <w:rsid w:val="00336A22"/>
    <w:rsid w:val="00336F3C"/>
    <w:rsid w:val="00337058"/>
    <w:rsid w:val="00337110"/>
    <w:rsid w:val="003376B5"/>
    <w:rsid w:val="00337808"/>
    <w:rsid w:val="003418FF"/>
    <w:rsid w:val="00341A0C"/>
    <w:rsid w:val="00341CDD"/>
    <w:rsid w:val="00341CF3"/>
    <w:rsid w:val="00341D85"/>
    <w:rsid w:val="00341E50"/>
    <w:rsid w:val="003420D4"/>
    <w:rsid w:val="00342D51"/>
    <w:rsid w:val="00342DA1"/>
    <w:rsid w:val="00343016"/>
    <w:rsid w:val="00343167"/>
    <w:rsid w:val="00343208"/>
    <w:rsid w:val="003439BB"/>
    <w:rsid w:val="00343BFB"/>
    <w:rsid w:val="00343D86"/>
    <w:rsid w:val="00343ECC"/>
    <w:rsid w:val="003449D4"/>
    <w:rsid w:val="00344D27"/>
    <w:rsid w:val="00344FCA"/>
    <w:rsid w:val="003451F6"/>
    <w:rsid w:val="003455AE"/>
    <w:rsid w:val="00345980"/>
    <w:rsid w:val="00345CA7"/>
    <w:rsid w:val="00346066"/>
    <w:rsid w:val="0034611F"/>
    <w:rsid w:val="00346734"/>
    <w:rsid w:val="00346AB9"/>
    <w:rsid w:val="00347221"/>
    <w:rsid w:val="00347E40"/>
    <w:rsid w:val="00347F01"/>
    <w:rsid w:val="00350A66"/>
    <w:rsid w:val="00350BE3"/>
    <w:rsid w:val="00351420"/>
    <w:rsid w:val="00351544"/>
    <w:rsid w:val="003519F6"/>
    <w:rsid w:val="00352543"/>
    <w:rsid w:val="00353066"/>
    <w:rsid w:val="00353218"/>
    <w:rsid w:val="00353453"/>
    <w:rsid w:val="00353B8A"/>
    <w:rsid w:val="00353CC9"/>
    <w:rsid w:val="00353FD5"/>
    <w:rsid w:val="00354067"/>
    <w:rsid w:val="003543AD"/>
    <w:rsid w:val="0035444B"/>
    <w:rsid w:val="003544D5"/>
    <w:rsid w:val="00354940"/>
    <w:rsid w:val="00356013"/>
    <w:rsid w:val="00356085"/>
    <w:rsid w:val="00357101"/>
    <w:rsid w:val="003571DB"/>
    <w:rsid w:val="0035734D"/>
    <w:rsid w:val="0035757C"/>
    <w:rsid w:val="00357C48"/>
    <w:rsid w:val="00357E3B"/>
    <w:rsid w:val="00360C77"/>
    <w:rsid w:val="00360D2E"/>
    <w:rsid w:val="0036123A"/>
    <w:rsid w:val="00362229"/>
    <w:rsid w:val="003625F8"/>
    <w:rsid w:val="00363215"/>
    <w:rsid w:val="003633A2"/>
    <w:rsid w:val="003639C1"/>
    <w:rsid w:val="003639CD"/>
    <w:rsid w:val="0036504B"/>
    <w:rsid w:val="003650FE"/>
    <w:rsid w:val="00365965"/>
    <w:rsid w:val="00366A6B"/>
    <w:rsid w:val="00370053"/>
    <w:rsid w:val="00370A76"/>
    <w:rsid w:val="00370C77"/>
    <w:rsid w:val="003722FA"/>
    <w:rsid w:val="00372417"/>
    <w:rsid w:val="00372892"/>
    <w:rsid w:val="00372C10"/>
    <w:rsid w:val="0037310D"/>
    <w:rsid w:val="00373309"/>
    <w:rsid w:val="003733F0"/>
    <w:rsid w:val="00374885"/>
    <w:rsid w:val="00374A72"/>
    <w:rsid w:val="00374AB9"/>
    <w:rsid w:val="00375373"/>
    <w:rsid w:val="003754A9"/>
    <w:rsid w:val="00375591"/>
    <w:rsid w:val="00375698"/>
    <w:rsid w:val="00375E80"/>
    <w:rsid w:val="00376329"/>
    <w:rsid w:val="00376366"/>
    <w:rsid w:val="00376769"/>
    <w:rsid w:val="00377229"/>
    <w:rsid w:val="00377BD6"/>
    <w:rsid w:val="003802AE"/>
    <w:rsid w:val="0038031F"/>
    <w:rsid w:val="00380795"/>
    <w:rsid w:val="003807A2"/>
    <w:rsid w:val="003809E7"/>
    <w:rsid w:val="00380F12"/>
    <w:rsid w:val="003810EC"/>
    <w:rsid w:val="00381258"/>
    <w:rsid w:val="003815BA"/>
    <w:rsid w:val="0038226D"/>
    <w:rsid w:val="00384454"/>
    <w:rsid w:val="00384AA8"/>
    <w:rsid w:val="00384D01"/>
    <w:rsid w:val="00385C4C"/>
    <w:rsid w:val="00385F5B"/>
    <w:rsid w:val="003862E0"/>
    <w:rsid w:val="003863BB"/>
    <w:rsid w:val="00387444"/>
    <w:rsid w:val="00387D65"/>
    <w:rsid w:val="003903A5"/>
    <w:rsid w:val="00390BAE"/>
    <w:rsid w:val="00390FC2"/>
    <w:rsid w:val="003911CF"/>
    <w:rsid w:val="00391260"/>
    <w:rsid w:val="003916BB"/>
    <w:rsid w:val="00391D31"/>
    <w:rsid w:val="00391EA4"/>
    <w:rsid w:val="003924F4"/>
    <w:rsid w:val="003925B5"/>
    <w:rsid w:val="00392AA1"/>
    <w:rsid w:val="00392CB7"/>
    <w:rsid w:val="00393A93"/>
    <w:rsid w:val="00393CC3"/>
    <w:rsid w:val="00394181"/>
    <w:rsid w:val="00394197"/>
    <w:rsid w:val="0039478B"/>
    <w:rsid w:val="00395323"/>
    <w:rsid w:val="003959E5"/>
    <w:rsid w:val="00395A74"/>
    <w:rsid w:val="00395DFE"/>
    <w:rsid w:val="00395F89"/>
    <w:rsid w:val="003971B3"/>
    <w:rsid w:val="00397373"/>
    <w:rsid w:val="00397572"/>
    <w:rsid w:val="00397EE4"/>
    <w:rsid w:val="003A04D5"/>
    <w:rsid w:val="003A0988"/>
    <w:rsid w:val="003A0E8C"/>
    <w:rsid w:val="003A1557"/>
    <w:rsid w:val="003A1822"/>
    <w:rsid w:val="003A1A42"/>
    <w:rsid w:val="003A2DA2"/>
    <w:rsid w:val="003A31FD"/>
    <w:rsid w:val="003A35BF"/>
    <w:rsid w:val="003A3FBC"/>
    <w:rsid w:val="003A4653"/>
    <w:rsid w:val="003A4DCC"/>
    <w:rsid w:val="003A518F"/>
    <w:rsid w:val="003A535A"/>
    <w:rsid w:val="003A5A26"/>
    <w:rsid w:val="003A6049"/>
    <w:rsid w:val="003A6208"/>
    <w:rsid w:val="003A6C5D"/>
    <w:rsid w:val="003A6F63"/>
    <w:rsid w:val="003A70AF"/>
    <w:rsid w:val="003A78C2"/>
    <w:rsid w:val="003A7C7D"/>
    <w:rsid w:val="003A7C9D"/>
    <w:rsid w:val="003B0538"/>
    <w:rsid w:val="003B0E27"/>
    <w:rsid w:val="003B10F9"/>
    <w:rsid w:val="003B1238"/>
    <w:rsid w:val="003B1A41"/>
    <w:rsid w:val="003B1EA3"/>
    <w:rsid w:val="003B22BF"/>
    <w:rsid w:val="003B2893"/>
    <w:rsid w:val="003B3646"/>
    <w:rsid w:val="003B3DFA"/>
    <w:rsid w:val="003B3E86"/>
    <w:rsid w:val="003B4C62"/>
    <w:rsid w:val="003B52C8"/>
    <w:rsid w:val="003B559E"/>
    <w:rsid w:val="003B579D"/>
    <w:rsid w:val="003B59E6"/>
    <w:rsid w:val="003B5FD3"/>
    <w:rsid w:val="003B6136"/>
    <w:rsid w:val="003B619A"/>
    <w:rsid w:val="003B6EB2"/>
    <w:rsid w:val="003B74B2"/>
    <w:rsid w:val="003B7918"/>
    <w:rsid w:val="003B7C9E"/>
    <w:rsid w:val="003C11B1"/>
    <w:rsid w:val="003C1325"/>
    <w:rsid w:val="003C1694"/>
    <w:rsid w:val="003C1A81"/>
    <w:rsid w:val="003C1BAA"/>
    <w:rsid w:val="003C1C34"/>
    <w:rsid w:val="003C1E37"/>
    <w:rsid w:val="003C20D1"/>
    <w:rsid w:val="003C21F3"/>
    <w:rsid w:val="003C2A02"/>
    <w:rsid w:val="003C2FF6"/>
    <w:rsid w:val="003C3141"/>
    <w:rsid w:val="003C3466"/>
    <w:rsid w:val="003C3475"/>
    <w:rsid w:val="003C348D"/>
    <w:rsid w:val="003C4239"/>
    <w:rsid w:val="003C459F"/>
    <w:rsid w:val="003C4DDC"/>
    <w:rsid w:val="003C548F"/>
    <w:rsid w:val="003C6245"/>
    <w:rsid w:val="003C64BB"/>
    <w:rsid w:val="003C6670"/>
    <w:rsid w:val="003C667B"/>
    <w:rsid w:val="003C74E3"/>
    <w:rsid w:val="003C7B4D"/>
    <w:rsid w:val="003C7BD4"/>
    <w:rsid w:val="003D050C"/>
    <w:rsid w:val="003D053D"/>
    <w:rsid w:val="003D07F8"/>
    <w:rsid w:val="003D0946"/>
    <w:rsid w:val="003D0D2A"/>
    <w:rsid w:val="003D10C8"/>
    <w:rsid w:val="003D15D3"/>
    <w:rsid w:val="003D1C43"/>
    <w:rsid w:val="003D3117"/>
    <w:rsid w:val="003D31F0"/>
    <w:rsid w:val="003D3571"/>
    <w:rsid w:val="003D40D5"/>
    <w:rsid w:val="003D429F"/>
    <w:rsid w:val="003D43CF"/>
    <w:rsid w:val="003D45BD"/>
    <w:rsid w:val="003D493D"/>
    <w:rsid w:val="003D4F3C"/>
    <w:rsid w:val="003D52DF"/>
    <w:rsid w:val="003D52EA"/>
    <w:rsid w:val="003D5360"/>
    <w:rsid w:val="003D5521"/>
    <w:rsid w:val="003D5765"/>
    <w:rsid w:val="003D5A83"/>
    <w:rsid w:val="003D5F57"/>
    <w:rsid w:val="003D6256"/>
    <w:rsid w:val="003D63B7"/>
    <w:rsid w:val="003D6888"/>
    <w:rsid w:val="003D768F"/>
    <w:rsid w:val="003D7AF8"/>
    <w:rsid w:val="003E00F7"/>
    <w:rsid w:val="003E0F00"/>
    <w:rsid w:val="003E1774"/>
    <w:rsid w:val="003E1901"/>
    <w:rsid w:val="003E1924"/>
    <w:rsid w:val="003E2159"/>
    <w:rsid w:val="003E286C"/>
    <w:rsid w:val="003E2ECF"/>
    <w:rsid w:val="003E3457"/>
    <w:rsid w:val="003E48A1"/>
    <w:rsid w:val="003E4A26"/>
    <w:rsid w:val="003E5280"/>
    <w:rsid w:val="003E5627"/>
    <w:rsid w:val="003E5B01"/>
    <w:rsid w:val="003E5BA8"/>
    <w:rsid w:val="003E5ED2"/>
    <w:rsid w:val="003E6103"/>
    <w:rsid w:val="003E671F"/>
    <w:rsid w:val="003E689B"/>
    <w:rsid w:val="003E6DFC"/>
    <w:rsid w:val="003F0160"/>
    <w:rsid w:val="003F05A8"/>
    <w:rsid w:val="003F1869"/>
    <w:rsid w:val="003F1F39"/>
    <w:rsid w:val="003F21CB"/>
    <w:rsid w:val="003F261B"/>
    <w:rsid w:val="003F29BB"/>
    <w:rsid w:val="003F2ACB"/>
    <w:rsid w:val="003F2ADE"/>
    <w:rsid w:val="003F2FE1"/>
    <w:rsid w:val="003F37AF"/>
    <w:rsid w:val="003F3D3D"/>
    <w:rsid w:val="003F403B"/>
    <w:rsid w:val="003F4E22"/>
    <w:rsid w:val="003F5035"/>
    <w:rsid w:val="003F5411"/>
    <w:rsid w:val="003F5B6B"/>
    <w:rsid w:val="003F5C5C"/>
    <w:rsid w:val="003F6242"/>
    <w:rsid w:val="003F6AE5"/>
    <w:rsid w:val="003F798C"/>
    <w:rsid w:val="003F7BA0"/>
    <w:rsid w:val="003F7BE1"/>
    <w:rsid w:val="004001ED"/>
    <w:rsid w:val="004004C7"/>
    <w:rsid w:val="00400CFD"/>
    <w:rsid w:val="00400E4B"/>
    <w:rsid w:val="00400E8E"/>
    <w:rsid w:val="004014AF"/>
    <w:rsid w:val="00401800"/>
    <w:rsid w:val="00401CFC"/>
    <w:rsid w:val="00401FF5"/>
    <w:rsid w:val="004023DD"/>
    <w:rsid w:val="004027A2"/>
    <w:rsid w:val="00402990"/>
    <w:rsid w:val="00403945"/>
    <w:rsid w:val="00403B4D"/>
    <w:rsid w:val="00403C0D"/>
    <w:rsid w:val="00404400"/>
    <w:rsid w:val="004048C7"/>
    <w:rsid w:val="004049EA"/>
    <w:rsid w:val="0040595E"/>
    <w:rsid w:val="00405A5C"/>
    <w:rsid w:val="00405C7A"/>
    <w:rsid w:val="00405DED"/>
    <w:rsid w:val="00405F52"/>
    <w:rsid w:val="004060F1"/>
    <w:rsid w:val="00406978"/>
    <w:rsid w:val="00406C3D"/>
    <w:rsid w:val="0040708D"/>
    <w:rsid w:val="00407706"/>
    <w:rsid w:val="0041017D"/>
    <w:rsid w:val="00410A56"/>
    <w:rsid w:val="00410BD7"/>
    <w:rsid w:val="00410D01"/>
    <w:rsid w:val="00410DDC"/>
    <w:rsid w:val="00410F83"/>
    <w:rsid w:val="0041137E"/>
    <w:rsid w:val="004114E7"/>
    <w:rsid w:val="004117E6"/>
    <w:rsid w:val="00411B84"/>
    <w:rsid w:val="00412317"/>
    <w:rsid w:val="004124B6"/>
    <w:rsid w:val="004135A0"/>
    <w:rsid w:val="004135C1"/>
    <w:rsid w:val="0041370F"/>
    <w:rsid w:val="00413A82"/>
    <w:rsid w:val="004143DD"/>
    <w:rsid w:val="00414F08"/>
    <w:rsid w:val="00415A12"/>
    <w:rsid w:val="00415F44"/>
    <w:rsid w:val="00416CDA"/>
    <w:rsid w:val="00416D78"/>
    <w:rsid w:val="00417BF7"/>
    <w:rsid w:val="004201AF"/>
    <w:rsid w:val="00420315"/>
    <w:rsid w:val="004204E3"/>
    <w:rsid w:val="004204F6"/>
    <w:rsid w:val="00420A96"/>
    <w:rsid w:val="00420C2A"/>
    <w:rsid w:val="004212A8"/>
    <w:rsid w:val="00421C0F"/>
    <w:rsid w:val="004220A6"/>
    <w:rsid w:val="004221EF"/>
    <w:rsid w:val="004232B5"/>
    <w:rsid w:val="0042340C"/>
    <w:rsid w:val="00423437"/>
    <w:rsid w:val="00423775"/>
    <w:rsid w:val="00424795"/>
    <w:rsid w:val="0042481D"/>
    <w:rsid w:val="00424D0C"/>
    <w:rsid w:val="00424EC5"/>
    <w:rsid w:val="00425621"/>
    <w:rsid w:val="0042612B"/>
    <w:rsid w:val="0042646B"/>
    <w:rsid w:val="00427305"/>
    <w:rsid w:val="00427587"/>
    <w:rsid w:val="004276EC"/>
    <w:rsid w:val="00427D0C"/>
    <w:rsid w:val="00427FE3"/>
    <w:rsid w:val="00430383"/>
    <w:rsid w:val="00430A17"/>
    <w:rsid w:val="00430A6C"/>
    <w:rsid w:val="00431100"/>
    <w:rsid w:val="0043126A"/>
    <w:rsid w:val="004312B7"/>
    <w:rsid w:val="00431418"/>
    <w:rsid w:val="004325F3"/>
    <w:rsid w:val="00432F05"/>
    <w:rsid w:val="0043392D"/>
    <w:rsid w:val="00433C21"/>
    <w:rsid w:val="00433FE6"/>
    <w:rsid w:val="00434076"/>
    <w:rsid w:val="0043432E"/>
    <w:rsid w:val="004353E2"/>
    <w:rsid w:val="004365D0"/>
    <w:rsid w:val="004366A9"/>
    <w:rsid w:val="00436F39"/>
    <w:rsid w:val="00437A06"/>
    <w:rsid w:val="00437D9F"/>
    <w:rsid w:val="00437E17"/>
    <w:rsid w:val="004401C3"/>
    <w:rsid w:val="004404AC"/>
    <w:rsid w:val="00440B03"/>
    <w:rsid w:val="00440FC4"/>
    <w:rsid w:val="004411D2"/>
    <w:rsid w:val="0044180A"/>
    <w:rsid w:val="00441903"/>
    <w:rsid w:val="00441916"/>
    <w:rsid w:val="00441C3B"/>
    <w:rsid w:val="004423E9"/>
    <w:rsid w:val="00442B77"/>
    <w:rsid w:val="00442D0A"/>
    <w:rsid w:val="0044312C"/>
    <w:rsid w:val="004434A9"/>
    <w:rsid w:val="00443577"/>
    <w:rsid w:val="004436CA"/>
    <w:rsid w:val="00443794"/>
    <w:rsid w:val="00443CF8"/>
    <w:rsid w:val="004449BA"/>
    <w:rsid w:val="00444E6F"/>
    <w:rsid w:val="004456A9"/>
    <w:rsid w:val="00445FCD"/>
    <w:rsid w:val="00446218"/>
    <w:rsid w:val="004464A1"/>
    <w:rsid w:val="00446B98"/>
    <w:rsid w:val="0044757A"/>
    <w:rsid w:val="00447A30"/>
    <w:rsid w:val="00447A8D"/>
    <w:rsid w:val="004507D9"/>
    <w:rsid w:val="004513D1"/>
    <w:rsid w:val="00451A03"/>
    <w:rsid w:val="004522AF"/>
    <w:rsid w:val="004529EC"/>
    <w:rsid w:val="00452A88"/>
    <w:rsid w:val="00452EEE"/>
    <w:rsid w:val="00452F60"/>
    <w:rsid w:val="00453737"/>
    <w:rsid w:val="004538A8"/>
    <w:rsid w:val="00453B77"/>
    <w:rsid w:val="00453D1F"/>
    <w:rsid w:val="00453D31"/>
    <w:rsid w:val="00454A59"/>
    <w:rsid w:val="00454B7E"/>
    <w:rsid w:val="00455194"/>
    <w:rsid w:val="00455EFE"/>
    <w:rsid w:val="00455FAC"/>
    <w:rsid w:val="004568D7"/>
    <w:rsid w:val="00456C08"/>
    <w:rsid w:val="00457686"/>
    <w:rsid w:val="004579D1"/>
    <w:rsid w:val="00457C18"/>
    <w:rsid w:val="00457D67"/>
    <w:rsid w:val="0046032B"/>
    <w:rsid w:val="004607F6"/>
    <w:rsid w:val="00460C93"/>
    <w:rsid w:val="00460D78"/>
    <w:rsid w:val="00460DDB"/>
    <w:rsid w:val="004619D6"/>
    <w:rsid w:val="00462177"/>
    <w:rsid w:val="00462F55"/>
    <w:rsid w:val="0046386C"/>
    <w:rsid w:val="004639CC"/>
    <w:rsid w:val="00464395"/>
    <w:rsid w:val="0046444B"/>
    <w:rsid w:val="00464A7D"/>
    <w:rsid w:val="00464AB3"/>
    <w:rsid w:val="0046538E"/>
    <w:rsid w:val="004654F4"/>
    <w:rsid w:val="004655E0"/>
    <w:rsid w:val="00465EC1"/>
    <w:rsid w:val="0046600D"/>
    <w:rsid w:val="00466512"/>
    <w:rsid w:val="00466575"/>
    <w:rsid w:val="004668A3"/>
    <w:rsid w:val="00466D8E"/>
    <w:rsid w:val="004672EB"/>
    <w:rsid w:val="004674C0"/>
    <w:rsid w:val="00467745"/>
    <w:rsid w:val="00467941"/>
    <w:rsid w:val="00467A34"/>
    <w:rsid w:val="00467B16"/>
    <w:rsid w:val="00467EE4"/>
    <w:rsid w:val="00467F6C"/>
    <w:rsid w:val="00470288"/>
    <w:rsid w:val="00470470"/>
    <w:rsid w:val="0047049A"/>
    <w:rsid w:val="004707A5"/>
    <w:rsid w:val="00470833"/>
    <w:rsid w:val="00471790"/>
    <w:rsid w:val="00471A60"/>
    <w:rsid w:val="00471D27"/>
    <w:rsid w:val="00471D8C"/>
    <w:rsid w:val="004720A2"/>
    <w:rsid w:val="00472263"/>
    <w:rsid w:val="0047349D"/>
    <w:rsid w:val="0047424E"/>
    <w:rsid w:val="0047432C"/>
    <w:rsid w:val="00474887"/>
    <w:rsid w:val="00474D44"/>
    <w:rsid w:val="00475266"/>
    <w:rsid w:val="0047565F"/>
    <w:rsid w:val="004756C2"/>
    <w:rsid w:val="00475B4B"/>
    <w:rsid w:val="00475D6B"/>
    <w:rsid w:val="00475F36"/>
    <w:rsid w:val="004762B4"/>
    <w:rsid w:val="00476849"/>
    <w:rsid w:val="00476DD6"/>
    <w:rsid w:val="00477285"/>
    <w:rsid w:val="0047772B"/>
    <w:rsid w:val="00477808"/>
    <w:rsid w:val="00480414"/>
    <w:rsid w:val="004805D9"/>
    <w:rsid w:val="004808D3"/>
    <w:rsid w:val="00480EC7"/>
    <w:rsid w:val="00481211"/>
    <w:rsid w:val="00482542"/>
    <w:rsid w:val="004825CE"/>
    <w:rsid w:val="00482BEE"/>
    <w:rsid w:val="00482C58"/>
    <w:rsid w:val="00483029"/>
    <w:rsid w:val="00483630"/>
    <w:rsid w:val="0048406A"/>
    <w:rsid w:val="0048412C"/>
    <w:rsid w:val="00484629"/>
    <w:rsid w:val="00485073"/>
    <w:rsid w:val="004850E3"/>
    <w:rsid w:val="004853C5"/>
    <w:rsid w:val="0048634D"/>
    <w:rsid w:val="0048682C"/>
    <w:rsid w:val="00486A9F"/>
    <w:rsid w:val="00486CCC"/>
    <w:rsid w:val="004874B2"/>
    <w:rsid w:val="00487799"/>
    <w:rsid w:val="004877CB"/>
    <w:rsid w:val="00487B56"/>
    <w:rsid w:val="00487F34"/>
    <w:rsid w:val="00487F84"/>
    <w:rsid w:val="0049059D"/>
    <w:rsid w:val="0049080F"/>
    <w:rsid w:val="00490975"/>
    <w:rsid w:val="004915AA"/>
    <w:rsid w:val="0049175D"/>
    <w:rsid w:val="004917DB"/>
    <w:rsid w:val="00491C42"/>
    <w:rsid w:val="0049257A"/>
    <w:rsid w:val="0049271E"/>
    <w:rsid w:val="00492761"/>
    <w:rsid w:val="004930C6"/>
    <w:rsid w:val="004940A2"/>
    <w:rsid w:val="0049421B"/>
    <w:rsid w:val="004942F4"/>
    <w:rsid w:val="00494515"/>
    <w:rsid w:val="00494E4F"/>
    <w:rsid w:val="0049532E"/>
    <w:rsid w:val="004956AF"/>
    <w:rsid w:val="004956E8"/>
    <w:rsid w:val="0049599B"/>
    <w:rsid w:val="00495B14"/>
    <w:rsid w:val="00495C19"/>
    <w:rsid w:val="00495CF5"/>
    <w:rsid w:val="00495D72"/>
    <w:rsid w:val="00495E77"/>
    <w:rsid w:val="00496362"/>
    <w:rsid w:val="00496D4B"/>
    <w:rsid w:val="00497159"/>
    <w:rsid w:val="004975AA"/>
    <w:rsid w:val="004A0A44"/>
    <w:rsid w:val="004A0C60"/>
    <w:rsid w:val="004A15CC"/>
    <w:rsid w:val="004A15D0"/>
    <w:rsid w:val="004A198E"/>
    <w:rsid w:val="004A1992"/>
    <w:rsid w:val="004A199E"/>
    <w:rsid w:val="004A1B69"/>
    <w:rsid w:val="004A2064"/>
    <w:rsid w:val="004A20AF"/>
    <w:rsid w:val="004A244A"/>
    <w:rsid w:val="004A2913"/>
    <w:rsid w:val="004A31C4"/>
    <w:rsid w:val="004A3598"/>
    <w:rsid w:val="004A4D08"/>
    <w:rsid w:val="004A56DC"/>
    <w:rsid w:val="004A5C4C"/>
    <w:rsid w:val="004A5DFA"/>
    <w:rsid w:val="004A5FF2"/>
    <w:rsid w:val="004A63FE"/>
    <w:rsid w:val="004A6A0D"/>
    <w:rsid w:val="004A74D5"/>
    <w:rsid w:val="004A7685"/>
    <w:rsid w:val="004A76EE"/>
    <w:rsid w:val="004A76F2"/>
    <w:rsid w:val="004A7855"/>
    <w:rsid w:val="004A7EFC"/>
    <w:rsid w:val="004B036D"/>
    <w:rsid w:val="004B0B9A"/>
    <w:rsid w:val="004B1936"/>
    <w:rsid w:val="004B1F22"/>
    <w:rsid w:val="004B2255"/>
    <w:rsid w:val="004B2459"/>
    <w:rsid w:val="004B2B1C"/>
    <w:rsid w:val="004B2BBB"/>
    <w:rsid w:val="004B33D6"/>
    <w:rsid w:val="004B385F"/>
    <w:rsid w:val="004B3934"/>
    <w:rsid w:val="004B3AC9"/>
    <w:rsid w:val="004B4159"/>
    <w:rsid w:val="004B4682"/>
    <w:rsid w:val="004B49B1"/>
    <w:rsid w:val="004B4A09"/>
    <w:rsid w:val="004B4C1E"/>
    <w:rsid w:val="004B4C43"/>
    <w:rsid w:val="004B4CB9"/>
    <w:rsid w:val="004B4CBF"/>
    <w:rsid w:val="004B51DC"/>
    <w:rsid w:val="004B5442"/>
    <w:rsid w:val="004B55EE"/>
    <w:rsid w:val="004B5A53"/>
    <w:rsid w:val="004B5E39"/>
    <w:rsid w:val="004B5E52"/>
    <w:rsid w:val="004B5EF4"/>
    <w:rsid w:val="004B6206"/>
    <w:rsid w:val="004B69E0"/>
    <w:rsid w:val="004B6D7A"/>
    <w:rsid w:val="004B6F38"/>
    <w:rsid w:val="004B78B2"/>
    <w:rsid w:val="004B7D4B"/>
    <w:rsid w:val="004C1014"/>
    <w:rsid w:val="004C1110"/>
    <w:rsid w:val="004C16D7"/>
    <w:rsid w:val="004C188B"/>
    <w:rsid w:val="004C19CE"/>
    <w:rsid w:val="004C1B62"/>
    <w:rsid w:val="004C235E"/>
    <w:rsid w:val="004C3D03"/>
    <w:rsid w:val="004C3E7E"/>
    <w:rsid w:val="004C47ED"/>
    <w:rsid w:val="004C52EB"/>
    <w:rsid w:val="004C5658"/>
    <w:rsid w:val="004C5B04"/>
    <w:rsid w:val="004C6138"/>
    <w:rsid w:val="004C61D7"/>
    <w:rsid w:val="004C76AA"/>
    <w:rsid w:val="004C7737"/>
    <w:rsid w:val="004C77E2"/>
    <w:rsid w:val="004C7B12"/>
    <w:rsid w:val="004C7BD9"/>
    <w:rsid w:val="004C7DBE"/>
    <w:rsid w:val="004D08A2"/>
    <w:rsid w:val="004D0F7F"/>
    <w:rsid w:val="004D10B4"/>
    <w:rsid w:val="004D1794"/>
    <w:rsid w:val="004D1C5D"/>
    <w:rsid w:val="004D1CED"/>
    <w:rsid w:val="004D2017"/>
    <w:rsid w:val="004D233C"/>
    <w:rsid w:val="004D2BEC"/>
    <w:rsid w:val="004D2E2F"/>
    <w:rsid w:val="004D2EC1"/>
    <w:rsid w:val="004D32DE"/>
    <w:rsid w:val="004D360A"/>
    <w:rsid w:val="004D3B5B"/>
    <w:rsid w:val="004D45B1"/>
    <w:rsid w:val="004D4913"/>
    <w:rsid w:val="004D493D"/>
    <w:rsid w:val="004D66A0"/>
    <w:rsid w:val="004D6F15"/>
    <w:rsid w:val="004D70B8"/>
    <w:rsid w:val="004D72E5"/>
    <w:rsid w:val="004D75AA"/>
    <w:rsid w:val="004D7976"/>
    <w:rsid w:val="004D79F7"/>
    <w:rsid w:val="004D7C50"/>
    <w:rsid w:val="004D7D80"/>
    <w:rsid w:val="004D7E8B"/>
    <w:rsid w:val="004D7F28"/>
    <w:rsid w:val="004E0725"/>
    <w:rsid w:val="004E097E"/>
    <w:rsid w:val="004E1819"/>
    <w:rsid w:val="004E239A"/>
    <w:rsid w:val="004E24C4"/>
    <w:rsid w:val="004E2C98"/>
    <w:rsid w:val="004E39A2"/>
    <w:rsid w:val="004E43C5"/>
    <w:rsid w:val="004E444C"/>
    <w:rsid w:val="004E4477"/>
    <w:rsid w:val="004E49DF"/>
    <w:rsid w:val="004E4A53"/>
    <w:rsid w:val="004E50D7"/>
    <w:rsid w:val="004E50DB"/>
    <w:rsid w:val="004E50F1"/>
    <w:rsid w:val="004E5915"/>
    <w:rsid w:val="004E59C2"/>
    <w:rsid w:val="004E65A7"/>
    <w:rsid w:val="004E6C87"/>
    <w:rsid w:val="004E76CB"/>
    <w:rsid w:val="004E79F1"/>
    <w:rsid w:val="004F0105"/>
    <w:rsid w:val="004F01CE"/>
    <w:rsid w:val="004F1178"/>
    <w:rsid w:val="004F11E8"/>
    <w:rsid w:val="004F1537"/>
    <w:rsid w:val="004F165C"/>
    <w:rsid w:val="004F1A2A"/>
    <w:rsid w:val="004F1E47"/>
    <w:rsid w:val="004F21BF"/>
    <w:rsid w:val="004F2835"/>
    <w:rsid w:val="004F2B61"/>
    <w:rsid w:val="004F2EA7"/>
    <w:rsid w:val="004F3174"/>
    <w:rsid w:val="004F336E"/>
    <w:rsid w:val="004F522F"/>
    <w:rsid w:val="004F5475"/>
    <w:rsid w:val="004F5771"/>
    <w:rsid w:val="004F585D"/>
    <w:rsid w:val="004F5AA7"/>
    <w:rsid w:val="004F6561"/>
    <w:rsid w:val="004F6876"/>
    <w:rsid w:val="004F6985"/>
    <w:rsid w:val="004F6C30"/>
    <w:rsid w:val="004F6C9E"/>
    <w:rsid w:val="004F7064"/>
    <w:rsid w:val="004F70FC"/>
    <w:rsid w:val="004F74D5"/>
    <w:rsid w:val="004F7B19"/>
    <w:rsid w:val="0050003D"/>
    <w:rsid w:val="0050066D"/>
    <w:rsid w:val="0050077B"/>
    <w:rsid w:val="005012B2"/>
    <w:rsid w:val="00501DAA"/>
    <w:rsid w:val="00501E8D"/>
    <w:rsid w:val="00502078"/>
    <w:rsid w:val="00502402"/>
    <w:rsid w:val="005025F6"/>
    <w:rsid w:val="005027F3"/>
    <w:rsid w:val="00502E00"/>
    <w:rsid w:val="0050309C"/>
    <w:rsid w:val="00503264"/>
    <w:rsid w:val="005038D1"/>
    <w:rsid w:val="00503931"/>
    <w:rsid w:val="00503AE2"/>
    <w:rsid w:val="00503C4E"/>
    <w:rsid w:val="005041A0"/>
    <w:rsid w:val="00504A36"/>
    <w:rsid w:val="00504B50"/>
    <w:rsid w:val="00504DD0"/>
    <w:rsid w:val="005050DD"/>
    <w:rsid w:val="0050527D"/>
    <w:rsid w:val="00505330"/>
    <w:rsid w:val="00505CE6"/>
    <w:rsid w:val="00505D31"/>
    <w:rsid w:val="005069EE"/>
    <w:rsid w:val="00506B59"/>
    <w:rsid w:val="00506B62"/>
    <w:rsid w:val="00506E04"/>
    <w:rsid w:val="0050750F"/>
    <w:rsid w:val="005076FD"/>
    <w:rsid w:val="005077C8"/>
    <w:rsid w:val="00507876"/>
    <w:rsid w:val="00507905"/>
    <w:rsid w:val="00507BBD"/>
    <w:rsid w:val="00507D6A"/>
    <w:rsid w:val="0051027F"/>
    <w:rsid w:val="00510407"/>
    <w:rsid w:val="005104DB"/>
    <w:rsid w:val="00510878"/>
    <w:rsid w:val="00510ACE"/>
    <w:rsid w:val="005116BB"/>
    <w:rsid w:val="00513409"/>
    <w:rsid w:val="00513BFD"/>
    <w:rsid w:val="00513E74"/>
    <w:rsid w:val="00514D74"/>
    <w:rsid w:val="005157BB"/>
    <w:rsid w:val="00515821"/>
    <w:rsid w:val="00515D6C"/>
    <w:rsid w:val="0051632D"/>
    <w:rsid w:val="005165C7"/>
    <w:rsid w:val="00516732"/>
    <w:rsid w:val="00516DC7"/>
    <w:rsid w:val="00516EC0"/>
    <w:rsid w:val="0051729F"/>
    <w:rsid w:val="00517612"/>
    <w:rsid w:val="0051774A"/>
    <w:rsid w:val="00517CF8"/>
    <w:rsid w:val="00517F9E"/>
    <w:rsid w:val="005200B0"/>
    <w:rsid w:val="0052035C"/>
    <w:rsid w:val="00520748"/>
    <w:rsid w:val="00520982"/>
    <w:rsid w:val="00520B28"/>
    <w:rsid w:val="00520CE0"/>
    <w:rsid w:val="005215F4"/>
    <w:rsid w:val="00522285"/>
    <w:rsid w:val="00522449"/>
    <w:rsid w:val="0052276A"/>
    <w:rsid w:val="00522BB1"/>
    <w:rsid w:val="00522FEA"/>
    <w:rsid w:val="00523837"/>
    <w:rsid w:val="00523A83"/>
    <w:rsid w:val="00523C68"/>
    <w:rsid w:val="00523D5C"/>
    <w:rsid w:val="00523E70"/>
    <w:rsid w:val="005243B4"/>
    <w:rsid w:val="00524602"/>
    <w:rsid w:val="005250FD"/>
    <w:rsid w:val="00525D07"/>
    <w:rsid w:val="0052603E"/>
    <w:rsid w:val="00526F83"/>
    <w:rsid w:val="0052737B"/>
    <w:rsid w:val="00527C32"/>
    <w:rsid w:val="00527C60"/>
    <w:rsid w:val="00527FD9"/>
    <w:rsid w:val="005302B8"/>
    <w:rsid w:val="00530C28"/>
    <w:rsid w:val="00530C32"/>
    <w:rsid w:val="00530DF5"/>
    <w:rsid w:val="00530FD1"/>
    <w:rsid w:val="0053140B"/>
    <w:rsid w:val="005319D1"/>
    <w:rsid w:val="00531F7A"/>
    <w:rsid w:val="00532569"/>
    <w:rsid w:val="005327D5"/>
    <w:rsid w:val="00532B31"/>
    <w:rsid w:val="00532B6D"/>
    <w:rsid w:val="00532F5A"/>
    <w:rsid w:val="005332A3"/>
    <w:rsid w:val="00533374"/>
    <w:rsid w:val="00533AC9"/>
    <w:rsid w:val="005342F6"/>
    <w:rsid w:val="00534380"/>
    <w:rsid w:val="005343C6"/>
    <w:rsid w:val="005344FF"/>
    <w:rsid w:val="005346BE"/>
    <w:rsid w:val="005347E5"/>
    <w:rsid w:val="00535178"/>
    <w:rsid w:val="00535995"/>
    <w:rsid w:val="00535B5E"/>
    <w:rsid w:val="00535C0B"/>
    <w:rsid w:val="005360AE"/>
    <w:rsid w:val="005362D3"/>
    <w:rsid w:val="0053643E"/>
    <w:rsid w:val="005365C1"/>
    <w:rsid w:val="00536B51"/>
    <w:rsid w:val="00537D7B"/>
    <w:rsid w:val="005404FA"/>
    <w:rsid w:val="0054051D"/>
    <w:rsid w:val="00540637"/>
    <w:rsid w:val="005409F1"/>
    <w:rsid w:val="00540AA1"/>
    <w:rsid w:val="00541393"/>
    <w:rsid w:val="00541A39"/>
    <w:rsid w:val="00541BDF"/>
    <w:rsid w:val="00541CA5"/>
    <w:rsid w:val="005422DF"/>
    <w:rsid w:val="00542545"/>
    <w:rsid w:val="00542635"/>
    <w:rsid w:val="00542971"/>
    <w:rsid w:val="00542D46"/>
    <w:rsid w:val="005430B7"/>
    <w:rsid w:val="005430E4"/>
    <w:rsid w:val="005433E4"/>
    <w:rsid w:val="00544E4B"/>
    <w:rsid w:val="00546014"/>
    <w:rsid w:val="00546A7E"/>
    <w:rsid w:val="00546BB7"/>
    <w:rsid w:val="0054791F"/>
    <w:rsid w:val="00547A59"/>
    <w:rsid w:val="00547B37"/>
    <w:rsid w:val="00547C4E"/>
    <w:rsid w:val="00547DA7"/>
    <w:rsid w:val="00547DB4"/>
    <w:rsid w:val="00550234"/>
    <w:rsid w:val="00550383"/>
    <w:rsid w:val="00550598"/>
    <w:rsid w:val="00550716"/>
    <w:rsid w:val="00550E4F"/>
    <w:rsid w:val="00551183"/>
    <w:rsid w:val="005512DA"/>
    <w:rsid w:val="00551394"/>
    <w:rsid w:val="005526A1"/>
    <w:rsid w:val="005530C6"/>
    <w:rsid w:val="00554131"/>
    <w:rsid w:val="005545F0"/>
    <w:rsid w:val="00554D89"/>
    <w:rsid w:val="00555326"/>
    <w:rsid w:val="00555848"/>
    <w:rsid w:val="00555B0B"/>
    <w:rsid w:val="0055625A"/>
    <w:rsid w:val="00556EF6"/>
    <w:rsid w:val="00557080"/>
    <w:rsid w:val="00557F90"/>
    <w:rsid w:val="00560950"/>
    <w:rsid w:val="00560B3E"/>
    <w:rsid w:val="00560C03"/>
    <w:rsid w:val="00561948"/>
    <w:rsid w:val="00561F96"/>
    <w:rsid w:val="00562421"/>
    <w:rsid w:val="00562A46"/>
    <w:rsid w:val="00562B62"/>
    <w:rsid w:val="00562B66"/>
    <w:rsid w:val="00562B9B"/>
    <w:rsid w:val="00563159"/>
    <w:rsid w:val="005636B5"/>
    <w:rsid w:val="0056402C"/>
    <w:rsid w:val="005642C3"/>
    <w:rsid w:val="00564AB6"/>
    <w:rsid w:val="00565311"/>
    <w:rsid w:val="00565353"/>
    <w:rsid w:val="00565A30"/>
    <w:rsid w:val="00565AFD"/>
    <w:rsid w:val="00565FDA"/>
    <w:rsid w:val="005663ED"/>
    <w:rsid w:val="005666DF"/>
    <w:rsid w:val="0056705B"/>
    <w:rsid w:val="005673C1"/>
    <w:rsid w:val="005674F1"/>
    <w:rsid w:val="0057027F"/>
    <w:rsid w:val="00570370"/>
    <w:rsid w:val="00570423"/>
    <w:rsid w:val="00570700"/>
    <w:rsid w:val="00570A37"/>
    <w:rsid w:val="00570FE0"/>
    <w:rsid w:val="00571434"/>
    <w:rsid w:val="005724DB"/>
    <w:rsid w:val="005733BF"/>
    <w:rsid w:val="00573455"/>
    <w:rsid w:val="00573533"/>
    <w:rsid w:val="00573616"/>
    <w:rsid w:val="00573712"/>
    <w:rsid w:val="005738F9"/>
    <w:rsid w:val="00574221"/>
    <w:rsid w:val="005744F6"/>
    <w:rsid w:val="0057564F"/>
    <w:rsid w:val="00575B3F"/>
    <w:rsid w:val="00575BF0"/>
    <w:rsid w:val="00575D79"/>
    <w:rsid w:val="005769EA"/>
    <w:rsid w:val="00576EF6"/>
    <w:rsid w:val="0057794A"/>
    <w:rsid w:val="00577952"/>
    <w:rsid w:val="00577A9F"/>
    <w:rsid w:val="00577FC6"/>
    <w:rsid w:val="00580579"/>
    <w:rsid w:val="005809BE"/>
    <w:rsid w:val="005814A5"/>
    <w:rsid w:val="00581644"/>
    <w:rsid w:val="00581E64"/>
    <w:rsid w:val="00582B2B"/>
    <w:rsid w:val="00582BC8"/>
    <w:rsid w:val="0058397D"/>
    <w:rsid w:val="00584562"/>
    <w:rsid w:val="005850EE"/>
    <w:rsid w:val="005853FE"/>
    <w:rsid w:val="00586001"/>
    <w:rsid w:val="005860AD"/>
    <w:rsid w:val="0058621F"/>
    <w:rsid w:val="00586411"/>
    <w:rsid w:val="00586881"/>
    <w:rsid w:val="00586945"/>
    <w:rsid w:val="00586AA9"/>
    <w:rsid w:val="00586AB3"/>
    <w:rsid w:val="00587049"/>
    <w:rsid w:val="0058717D"/>
    <w:rsid w:val="005873A3"/>
    <w:rsid w:val="005874BC"/>
    <w:rsid w:val="005876B7"/>
    <w:rsid w:val="00587E1F"/>
    <w:rsid w:val="005900E7"/>
    <w:rsid w:val="00590148"/>
    <w:rsid w:val="005904E0"/>
    <w:rsid w:val="00591291"/>
    <w:rsid w:val="00591377"/>
    <w:rsid w:val="00591D1B"/>
    <w:rsid w:val="00591DE2"/>
    <w:rsid w:val="00592696"/>
    <w:rsid w:val="005930FB"/>
    <w:rsid w:val="00593579"/>
    <w:rsid w:val="00593C57"/>
    <w:rsid w:val="00594226"/>
    <w:rsid w:val="005943AA"/>
    <w:rsid w:val="005947BA"/>
    <w:rsid w:val="005947CE"/>
    <w:rsid w:val="00594AE6"/>
    <w:rsid w:val="00594C8E"/>
    <w:rsid w:val="00595093"/>
    <w:rsid w:val="00595F92"/>
    <w:rsid w:val="0059681D"/>
    <w:rsid w:val="00596CCE"/>
    <w:rsid w:val="00596DE4"/>
    <w:rsid w:val="00597126"/>
    <w:rsid w:val="00597393"/>
    <w:rsid w:val="00597566"/>
    <w:rsid w:val="005A00C6"/>
    <w:rsid w:val="005A0E9E"/>
    <w:rsid w:val="005A10F2"/>
    <w:rsid w:val="005A11C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3AA4"/>
    <w:rsid w:val="005A3AAE"/>
    <w:rsid w:val="005A3D0F"/>
    <w:rsid w:val="005A41A8"/>
    <w:rsid w:val="005A4E55"/>
    <w:rsid w:val="005A4E99"/>
    <w:rsid w:val="005A4F4A"/>
    <w:rsid w:val="005A58B1"/>
    <w:rsid w:val="005A6363"/>
    <w:rsid w:val="005A68A0"/>
    <w:rsid w:val="005A6A12"/>
    <w:rsid w:val="005A6D42"/>
    <w:rsid w:val="005A7404"/>
    <w:rsid w:val="005A74CB"/>
    <w:rsid w:val="005A7A4F"/>
    <w:rsid w:val="005A7B0C"/>
    <w:rsid w:val="005A7B5D"/>
    <w:rsid w:val="005B00AF"/>
    <w:rsid w:val="005B0A09"/>
    <w:rsid w:val="005B0FB5"/>
    <w:rsid w:val="005B1B76"/>
    <w:rsid w:val="005B2634"/>
    <w:rsid w:val="005B2A14"/>
    <w:rsid w:val="005B34C0"/>
    <w:rsid w:val="005B3A1C"/>
    <w:rsid w:val="005B48B2"/>
    <w:rsid w:val="005B5991"/>
    <w:rsid w:val="005B6033"/>
    <w:rsid w:val="005B6383"/>
    <w:rsid w:val="005B6561"/>
    <w:rsid w:val="005B7484"/>
    <w:rsid w:val="005B7762"/>
    <w:rsid w:val="005C009C"/>
    <w:rsid w:val="005C047C"/>
    <w:rsid w:val="005C07BA"/>
    <w:rsid w:val="005C07F9"/>
    <w:rsid w:val="005C0B11"/>
    <w:rsid w:val="005C0B9D"/>
    <w:rsid w:val="005C1001"/>
    <w:rsid w:val="005C1025"/>
    <w:rsid w:val="005C1248"/>
    <w:rsid w:val="005C140C"/>
    <w:rsid w:val="005C1958"/>
    <w:rsid w:val="005C1ECA"/>
    <w:rsid w:val="005C2228"/>
    <w:rsid w:val="005C2248"/>
    <w:rsid w:val="005C2B05"/>
    <w:rsid w:val="005C306E"/>
    <w:rsid w:val="005C3189"/>
    <w:rsid w:val="005C3240"/>
    <w:rsid w:val="005C3782"/>
    <w:rsid w:val="005C3970"/>
    <w:rsid w:val="005C3BE0"/>
    <w:rsid w:val="005C4587"/>
    <w:rsid w:val="005C53FE"/>
    <w:rsid w:val="005C5490"/>
    <w:rsid w:val="005C5580"/>
    <w:rsid w:val="005C5833"/>
    <w:rsid w:val="005C5AB8"/>
    <w:rsid w:val="005C6704"/>
    <w:rsid w:val="005C74C2"/>
    <w:rsid w:val="005C7A1F"/>
    <w:rsid w:val="005C7F50"/>
    <w:rsid w:val="005D06EF"/>
    <w:rsid w:val="005D09EC"/>
    <w:rsid w:val="005D0B3E"/>
    <w:rsid w:val="005D0EDF"/>
    <w:rsid w:val="005D148B"/>
    <w:rsid w:val="005D198A"/>
    <w:rsid w:val="005D1BE2"/>
    <w:rsid w:val="005D1E32"/>
    <w:rsid w:val="005D229F"/>
    <w:rsid w:val="005D2494"/>
    <w:rsid w:val="005D2922"/>
    <w:rsid w:val="005D2D37"/>
    <w:rsid w:val="005D344F"/>
    <w:rsid w:val="005D3D1A"/>
    <w:rsid w:val="005D3E58"/>
    <w:rsid w:val="005D624B"/>
    <w:rsid w:val="005D65F9"/>
    <w:rsid w:val="005D6650"/>
    <w:rsid w:val="005D724D"/>
    <w:rsid w:val="005E0417"/>
    <w:rsid w:val="005E079B"/>
    <w:rsid w:val="005E097B"/>
    <w:rsid w:val="005E0D81"/>
    <w:rsid w:val="005E0F45"/>
    <w:rsid w:val="005E13C3"/>
    <w:rsid w:val="005E14B6"/>
    <w:rsid w:val="005E21ED"/>
    <w:rsid w:val="005E23FF"/>
    <w:rsid w:val="005E27ED"/>
    <w:rsid w:val="005E29E6"/>
    <w:rsid w:val="005E2B00"/>
    <w:rsid w:val="005E3426"/>
    <w:rsid w:val="005E41A2"/>
    <w:rsid w:val="005E41D2"/>
    <w:rsid w:val="005E41D3"/>
    <w:rsid w:val="005E4A97"/>
    <w:rsid w:val="005E4B95"/>
    <w:rsid w:val="005E4D00"/>
    <w:rsid w:val="005E5387"/>
    <w:rsid w:val="005E5DBB"/>
    <w:rsid w:val="005E5F76"/>
    <w:rsid w:val="005E6150"/>
    <w:rsid w:val="005E638F"/>
    <w:rsid w:val="005E6393"/>
    <w:rsid w:val="005E76A7"/>
    <w:rsid w:val="005E7C6A"/>
    <w:rsid w:val="005E7FC7"/>
    <w:rsid w:val="005F01CE"/>
    <w:rsid w:val="005F02CE"/>
    <w:rsid w:val="005F04AF"/>
    <w:rsid w:val="005F051C"/>
    <w:rsid w:val="005F1DC2"/>
    <w:rsid w:val="005F21B4"/>
    <w:rsid w:val="005F2F6C"/>
    <w:rsid w:val="005F36A7"/>
    <w:rsid w:val="005F3B8E"/>
    <w:rsid w:val="005F4003"/>
    <w:rsid w:val="005F45E7"/>
    <w:rsid w:val="005F464E"/>
    <w:rsid w:val="005F46F6"/>
    <w:rsid w:val="005F4FA3"/>
    <w:rsid w:val="005F55D8"/>
    <w:rsid w:val="005F565B"/>
    <w:rsid w:val="005F5937"/>
    <w:rsid w:val="005F5FAB"/>
    <w:rsid w:val="005F6615"/>
    <w:rsid w:val="005F6668"/>
    <w:rsid w:val="005F6D6C"/>
    <w:rsid w:val="005F6DA6"/>
    <w:rsid w:val="005F6ECD"/>
    <w:rsid w:val="005F70D0"/>
    <w:rsid w:val="005F70D2"/>
    <w:rsid w:val="005F71FB"/>
    <w:rsid w:val="005F7BB8"/>
    <w:rsid w:val="0060010D"/>
    <w:rsid w:val="006007EB"/>
    <w:rsid w:val="00600CAC"/>
    <w:rsid w:val="00600CE0"/>
    <w:rsid w:val="00601879"/>
    <w:rsid w:val="006018BE"/>
    <w:rsid w:val="00601939"/>
    <w:rsid w:val="00601E42"/>
    <w:rsid w:val="00601F49"/>
    <w:rsid w:val="00602119"/>
    <w:rsid w:val="0060251B"/>
    <w:rsid w:val="00602911"/>
    <w:rsid w:val="0060388C"/>
    <w:rsid w:val="00603E80"/>
    <w:rsid w:val="00603E8F"/>
    <w:rsid w:val="00603FB6"/>
    <w:rsid w:val="006049C3"/>
    <w:rsid w:val="00604DA3"/>
    <w:rsid w:val="006056A3"/>
    <w:rsid w:val="006066E6"/>
    <w:rsid w:val="00606EEC"/>
    <w:rsid w:val="006070E3"/>
    <w:rsid w:val="00607104"/>
    <w:rsid w:val="006073DF"/>
    <w:rsid w:val="006074A8"/>
    <w:rsid w:val="0060785F"/>
    <w:rsid w:val="00607DEA"/>
    <w:rsid w:val="00610081"/>
    <w:rsid w:val="00610251"/>
    <w:rsid w:val="00610729"/>
    <w:rsid w:val="00610AF8"/>
    <w:rsid w:val="0061117F"/>
    <w:rsid w:val="00611C57"/>
    <w:rsid w:val="00612500"/>
    <w:rsid w:val="00612582"/>
    <w:rsid w:val="00612621"/>
    <w:rsid w:val="0061334B"/>
    <w:rsid w:val="0061352D"/>
    <w:rsid w:val="00613604"/>
    <w:rsid w:val="00614381"/>
    <w:rsid w:val="00614CC9"/>
    <w:rsid w:val="00614ED4"/>
    <w:rsid w:val="006150FC"/>
    <w:rsid w:val="00615BF2"/>
    <w:rsid w:val="00615CBB"/>
    <w:rsid w:val="00615D63"/>
    <w:rsid w:val="00615F75"/>
    <w:rsid w:val="0061615E"/>
    <w:rsid w:val="006163F7"/>
    <w:rsid w:val="00616FB8"/>
    <w:rsid w:val="00616FC7"/>
    <w:rsid w:val="0061718D"/>
    <w:rsid w:val="006171E8"/>
    <w:rsid w:val="00617479"/>
    <w:rsid w:val="0061755A"/>
    <w:rsid w:val="0062051F"/>
    <w:rsid w:val="00620623"/>
    <w:rsid w:val="0062084A"/>
    <w:rsid w:val="0062153D"/>
    <w:rsid w:val="006216F7"/>
    <w:rsid w:val="006217BA"/>
    <w:rsid w:val="0062326E"/>
    <w:rsid w:val="00623799"/>
    <w:rsid w:val="006246B3"/>
    <w:rsid w:val="00624735"/>
    <w:rsid w:val="006247D4"/>
    <w:rsid w:val="006252A7"/>
    <w:rsid w:val="00625648"/>
    <w:rsid w:val="00625BE3"/>
    <w:rsid w:val="00625D3C"/>
    <w:rsid w:val="0062674D"/>
    <w:rsid w:val="006268CE"/>
    <w:rsid w:val="00627A5C"/>
    <w:rsid w:val="006301E5"/>
    <w:rsid w:val="00630AAC"/>
    <w:rsid w:val="00630E9E"/>
    <w:rsid w:val="00630EDA"/>
    <w:rsid w:val="006313F4"/>
    <w:rsid w:val="00631ACE"/>
    <w:rsid w:val="00631DB8"/>
    <w:rsid w:val="00632183"/>
    <w:rsid w:val="00632493"/>
    <w:rsid w:val="00632B4E"/>
    <w:rsid w:val="00632DA0"/>
    <w:rsid w:val="006338FC"/>
    <w:rsid w:val="00633DB1"/>
    <w:rsid w:val="006342DC"/>
    <w:rsid w:val="006343A8"/>
    <w:rsid w:val="006346FB"/>
    <w:rsid w:val="006349AF"/>
    <w:rsid w:val="0063500B"/>
    <w:rsid w:val="0063530D"/>
    <w:rsid w:val="006355FB"/>
    <w:rsid w:val="006356B6"/>
    <w:rsid w:val="0063582E"/>
    <w:rsid w:val="0063588E"/>
    <w:rsid w:val="00635A7B"/>
    <w:rsid w:val="00635B61"/>
    <w:rsid w:val="00635C61"/>
    <w:rsid w:val="00635FD9"/>
    <w:rsid w:val="00636971"/>
    <w:rsid w:val="0063752F"/>
    <w:rsid w:val="00637640"/>
    <w:rsid w:val="00637DC5"/>
    <w:rsid w:val="006406D5"/>
    <w:rsid w:val="00640DE6"/>
    <w:rsid w:val="0064140C"/>
    <w:rsid w:val="00641899"/>
    <w:rsid w:val="006419DB"/>
    <w:rsid w:val="00642119"/>
    <w:rsid w:val="006422D3"/>
    <w:rsid w:val="0064242E"/>
    <w:rsid w:val="00642A19"/>
    <w:rsid w:val="00643041"/>
    <w:rsid w:val="00643108"/>
    <w:rsid w:val="006438B1"/>
    <w:rsid w:val="00643915"/>
    <w:rsid w:val="00644124"/>
    <w:rsid w:val="006446BB"/>
    <w:rsid w:val="00644C0A"/>
    <w:rsid w:val="00644CCB"/>
    <w:rsid w:val="006455CE"/>
    <w:rsid w:val="00645870"/>
    <w:rsid w:val="00645E61"/>
    <w:rsid w:val="00646690"/>
    <w:rsid w:val="006466C7"/>
    <w:rsid w:val="006469A6"/>
    <w:rsid w:val="00646AA0"/>
    <w:rsid w:val="006471F6"/>
    <w:rsid w:val="006476C7"/>
    <w:rsid w:val="006478F9"/>
    <w:rsid w:val="00647B54"/>
    <w:rsid w:val="00647D3B"/>
    <w:rsid w:val="00650A23"/>
    <w:rsid w:val="00650BCB"/>
    <w:rsid w:val="00652877"/>
    <w:rsid w:val="00652BF4"/>
    <w:rsid w:val="00652D67"/>
    <w:rsid w:val="00654265"/>
    <w:rsid w:val="00654729"/>
    <w:rsid w:val="006549E8"/>
    <w:rsid w:val="00655695"/>
    <w:rsid w:val="00655CF1"/>
    <w:rsid w:val="00656011"/>
    <w:rsid w:val="00656175"/>
    <w:rsid w:val="0065621D"/>
    <w:rsid w:val="00656737"/>
    <w:rsid w:val="00656F01"/>
    <w:rsid w:val="00656F8B"/>
    <w:rsid w:val="00657396"/>
    <w:rsid w:val="0066078C"/>
    <w:rsid w:val="00660D40"/>
    <w:rsid w:val="00661A5A"/>
    <w:rsid w:val="006620E2"/>
    <w:rsid w:val="00662149"/>
    <w:rsid w:val="00662C6B"/>
    <w:rsid w:val="00663A27"/>
    <w:rsid w:val="00663DB1"/>
    <w:rsid w:val="00663DB7"/>
    <w:rsid w:val="00663F4E"/>
    <w:rsid w:val="006640FC"/>
    <w:rsid w:val="006642D8"/>
    <w:rsid w:val="00664337"/>
    <w:rsid w:val="006643CA"/>
    <w:rsid w:val="006643F0"/>
    <w:rsid w:val="0066477A"/>
    <w:rsid w:val="0066498C"/>
    <w:rsid w:val="00664C60"/>
    <w:rsid w:val="00664F42"/>
    <w:rsid w:val="00665148"/>
    <w:rsid w:val="00665698"/>
    <w:rsid w:val="00665920"/>
    <w:rsid w:val="006662B3"/>
    <w:rsid w:val="0066636A"/>
    <w:rsid w:val="00666CE7"/>
    <w:rsid w:val="00666D09"/>
    <w:rsid w:val="00666EC1"/>
    <w:rsid w:val="00667163"/>
    <w:rsid w:val="00667491"/>
    <w:rsid w:val="00670362"/>
    <w:rsid w:val="006705F7"/>
    <w:rsid w:val="006710F4"/>
    <w:rsid w:val="00671489"/>
    <w:rsid w:val="006719E9"/>
    <w:rsid w:val="00671A5B"/>
    <w:rsid w:val="00671CE8"/>
    <w:rsid w:val="00671E0A"/>
    <w:rsid w:val="0067217D"/>
    <w:rsid w:val="0067243A"/>
    <w:rsid w:val="00672689"/>
    <w:rsid w:val="00673024"/>
    <w:rsid w:val="00673411"/>
    <w:rsid w:val="006737F4"/>
    <w:rsid w:val="00673928"/>
    <w:rsid w:val="00674217"/>
    <w:rsid w:val="00674483"/>
    <w:rsid w:val="00674692"/>
    <w:rsid w:val="006748DD"/>
    <w:rsid w:val="00674974"/>
    <w:rsid w:val="00674C6A"/>
    <w:rsid w:val="00674CEB"/>
    <w:rsid w:val="00674EC4"/>
    <w:rsid w:val="00675312"/>
    <w:rsid w:val="00675407"/>
    <w:rsid w:val="0067546E"/>
    <w:rsid w:val="0067584E"/>
    <w:rsid w:val="00675D78"/>
    <w:rsid w:val="00675FA8"/>
    <w:rsid w:val="006761E4"/>
    <w:rsid w:val="0067651B"/>
    <w:rsid w:val="00677247"/>
    <w:rsid w:val="00677E3F"/>
    <w:rsid w:val="00680036"/>
    <w:rsid w:val="00680974"/>
    <w:rsid w:val="00680A09"/>
    <w:rsid w:val="00680D71"/>
    <w:rsid w:val="00680FD4"/>
    <w:rsid w:val="00681132"/>
    <w:rsid w:val="0068252F"/>
    <w:rsid w:val="00682754"/>
    <w:rsid w:val="00682BB9"/>
    <w:rsid w:val="00683FD6"/>
    <w:rsid w:val="0068436B"/>
    <w:rsid w:val="006845A5"/>
    <w:rsid w:val="00684984"/>
    <w:rsid w:val="00684E64"/>
    <w:rsid w:val="00684F10"/>
    <w:rsid w:val="006854E5"/>
    <w:rsid w:val="00685C39"/>
    <w:rsid w:val="0068600F"/>
    <w:rsid w:val="0068603C"/>
    <w:rsid w:val="0068654F"/>
    <w:rsid w:val="00686D29"/>
    <w:rsid w:val="0068703A"/>
    <w:rsid w:val="00687116"/>
    <w:rsid w:val="0068721A"/>
    <w:rsid w:val="006874BC"/>
    <w:rsid w:val="00687DFF"/>
    <w:rsid w:val="00687EBB"/>
    <w:rsid w:val="00687F0B"/>
    <w:rsid w:val="00690496"/>
    <w:rsid w:val="00690BAC"/>
    <w:rsid w:val="0069130B"/>
    <w:rsid w:val="00691BC3"/>
    <w:rsid w:val="00691EBC"/>
    <w:rsid w:val="00691EEC"/>
    <w:rsid w:val="0069220F"/>
    <w:rsid w:val="006922AB"/>
    <w:rsid w:val="006941CF"/>
    <w:rsid w:val="006942A6"/>
    <w:rsid w:val="006942F2"/>
    <w:rsid w:val="006943FE"/>
    <w:rsid w:val="00694790"/>
    <w:rsid w:val="0069519B"/>
    <w:rsid w:val="00695478"/>
    <w:rsid w:val="006954C3"/>
    <w:rsid w:val="00695B77"/>
    <w:rsid w:val="00696385"/>
    <w:rsid w:val="0069673D"/>
    <w:rsid w:val="00696C01"/>
    <w:rsid w:val="00697172"/>
    <w:rsid w:val="006974D4"/>
    <w:rsid w:val="00697606"/>
    <w:rsid w:val="006976B9"/>
    <w:rsid w:val="006976C8"/>
    <w:rsid w:val="006A098F"/>
    <w:rsid w:val="006A0C42"/>
    <w:rsid w:val="006A0E9F"/>
    <w:rsid w:val="006A10B7"/>
    <w:rsid w:val="006A10EE"/>
    <w:rsid w:val="006A1549"/>
    <w:rsid w:val="006A166D"/>
    <w:rsid w:val="006A1817"/>
    <w:rsid w:val="006A21BD"/>
    <w:rsid w:val="006A25AC"/>
    <w:rsid w:val="006A2A28"/>
    <w:rsid w:val="006A2AC1"/>
    <w:rsid w:val="006A31AD"/>
    <w:rsid w:val="006A367E"/>
    <w:rsid w:val="006A3B85"/>
    <w:rsid w:val="006A4460"/>
    <w:rsid w:val="006A488E"/>
    <w:rsid w:val="006A4A8E"/>
    <w:rsid w:val="006A4B16"/>
    <w:rsid w:val="006A4B55"/>
    <w:rsid w:val="006A6CB3"/>
    <w:rsid w:val="006A708C"/>
    <w:rsid w:val="006A70FB"/>
    <w:rsid w:val="006A74E4"/>
    <w:rsid w:val="006B00BD"/>
    <w:rsid w:val="006B02CD"/>
    <w:rsid w:val="006B0E60"/>
    <w:rsid w:val="006B122C"/>
    <w:rsid w:val="006B19C5"/>
    <w:rsid w:val="006B22E0"/>
    <w:rsid w:val="006B2310"/>
    <w:rsid w:val="006B2322"/>
    <w:rsid w:val="006B2E68"/>
    <w:rsid w:val="006B2EF4"/>
    <w:rsid w:val="006B2F4F"/>
    <w:rsid w:val="006B3288"/>
    <w:rsid w:val="006B35FD"/>
    <w:rsid w:val="006B36D6"/>
    <w:rsid w:val="006B3C9C"/>
    <w:rsid w:val="006B3EAB"/>
    <w:rsid w:val="006B44A3"/>
    <w:rsid w:val="006B461E"/>
    <w:rsid w:val="006B46B8"/>
    <w:rsid w:val="006B4B42"/>
    <w:rsid w:val="006B4BA5"/>
    <w:rsid w:val="006B503B"/>
    <w:rsid w:val="006B5D08"/>
    <w:rsid w:val="006B5EA2"/>
    <w:rsid w:val="006B6437"/>
    <w:rsid w:val="006B6532"/>
    <w:rsid w:val="006B6AEA"/>
    <w:rsid w:val="006B6B49"/>
    <w:rsid w:val="006B71BC"/>
    <w:rsid w:val="006C018A"/>
    <w:rsid w:val="006C0464"/>
    <w:rsid w:val="006C06A1"/>
    <w:rsid w:val="006C08EA"/>
    <w:rsid w:val="006C1484"/>
    <w:rsid w:val="006C1D80"/>
    <w:rsid w:val="006C201A"/>
    <w:rsid w:val="006C27FD"/>
    <w:rsid w:val="006C2950"/>
    <w:rsid w:val="006C2B39"/>
    <w:rsid w:val="006C3489"/>
    <w:rsid w:val="006C3B36"/>
    <w:rsid w:val="006C413F"/>
    <w:rsid w:val="006C454F"/>
    <w:rsid w:val="006C468D"/>
    <w:rsid w:val="006C4C52"/>
    <w:rsid w:val="006C4E83"/>
    <w:rsid w:val="006C50C2"/>
    <w:rsid w:val="006C51E8"/>
    <w:rsid w:val="006C57BC"/>
    <w:rsid w:val="006C59D3"/>
    <w:rsid w:val="006C5D92"/>
    <w:rsid w:val="006C5DAB"/>
    <w:rsid w:val="006C5DBB"/>
    <w:rsid w:val="006C65F7"/>
    <w:rsid w:val="006C6D06"/>
    <w:rsid w:val="006C6DB2"/>
    <w:rsid w:val="006C6F09"/>
    <w:rsid w:val="006C6F92"/>
    <w:rsid w:val="006C74A6"/>
    <w:rsid w:val="006C755A"/>
    <w:rsid w:val="006D015C"/>
    <w:rsid w:val="006D0185"/>
    <w:rsid w:val="006D0219"/>
    <w:rsid w:val="006D0298"/>
    <w:rsid w:val="006D084F"/>
    <w:rsid w:val="006D0A03"/>
    <w:rsid w:val="006D0A74"/>
    <w:rsid w:val="006D0B4E"/>
    <w:rsid w:val="006D14CF"/>
    <w:rsid w:val="006D2244"/>
    <w:rsid w:val="006D24D5"/>
    <w:rsid w:val="006D26B3"/>
    <w:rsid w:val="006D3066"/>
    <w:rsid w:val="006D41A4"/>
    <w:rsid w:val="006D426D"/>
    <w:rsid w:val="006D427C"/>
    <w:rsid w:val="006D4290"/>
    <w:rsid w:val="006D4893"/>
    <w:rsid w:val="006D4A1E"/>
    <w:rsid w:val="006D4BED"/>
    <w:rsid w:val="006D4CB2"/>
    <w:rsid w:val="006D623D"/>
    <w:rsid w:val="006D6CCA"/>
    <w:rsid w:val="006D7389"/>
    <w:rsid w:val="006D742B"/>
    <w:rsid w:val="006D74D7"/>
    <w:rsid w:val="006D7824"/>
    <w:rsid w:val="006E01B6"/>
    <w:rsid w:val="006E062C"/>
    <w:rsid w:val="006E099D"/>
    <w:rsid w:val="006E0DBB"/>
    <w:rsid w:val="006E11D7"/>
    <w:rsid w:val="006E1C4E"/>
    <w:rsid w:val="006E1F0C"/>
    <w:rsid w:val="006E22DE"/>
    <w:rsid w:val="006E26AA"/>
    <w:rsid w:val="006E2772"/>
    <w:rsid w:val="006E2823"/>
    <w:rsid w:val="006E28EC"/>
    <w:rsid w:val="006E2C71"/>
    <w:rsid w:val="006E34C1"/>
    <w:rsid w:val="006E34F9"/>
    <w:rsid w:val="006E3670"/>
    <w:rsid w:val="006E3B83"/>
    <w:rsid w:val="006E3DBB"/>
    <w:rsid w:val="006E3E57"/>
    <w:rsid w:val="006E469C"/>
    <w:rsid w:val="006E46FF"/>
    <w:rsid w:val="006E5608"/>
    <w:rsid w:val="006E68B9"/>
    <w:rsid w:val="006E6FFB"/>
    <w:rsid w:val="006E75D4"/>
    <w:rsid w:val="006E7D3A"/>
    <w:rsid w:val="006E7DB8"/>
    <w:rsid w:val="006F087F"/>
    <w:rsid w:val="006F0C14"/>
    <w:rsid w:val="006F0F59"/>
    <w:rsid w:val="006F102E"/>
    <w:rsid w:val="006F1449"/>
    <w:rsid w:val="006F2309"/>
    <w:rsid w:val="006F2781"/>
    <w:rsid w:val="006F2E40"/>
    <w:rsid w:val="006F32AA"/>
    <w:rsid w:val="006F3AD5"/>
    <w:rsid w:val="006F3AE2"/>
    <w:rsid w:val="006F419E"/>
    <w:rsid w:val="006F4243"/>
    <w:rsid w:val="006F436D"/>
    <w:rsid w:val="006F45C0"/>
    <w:rsid w:val="006F478F"/>
    <w:rsid w:val="006F4B0B"/>
    <w:rsid w:val="006F6060"/>
    <w:rsid w:val="006F6C40"/>
    <w:rsid w:val="006F6C71"/>
    <w:rsid w:val="006F6F13"/>
    <w:rsid w:val="006F7279"/>
    <w:rsid w:val="006F75EE"/>
    <w:rsid w:val="006F772A"/>
    <w:rsid w:val="006F78F6"/>
    <w:rsid w:val="0070027E"/>
    <w:rsid w:val="00700D1A"/>
    <w:rsid w:val="00700F70"/>
    <w:rsid w:val="00701844"/>
    <w:rsid w:val="007023FF"/>
    <w:rsid w:val="00702D90"/>
    <w:rsid w:val="00702E16"/>
    <w:rsid w:val="00702E36"/>
    <w:rsid w:val="0070302F"/>
    <w:rsid w:val="0070391E"/>
    <w:rsid w:val="00704800"/>
    <w:rsid w:val="00705089"/>
    <w:rsid w:val="007050BE"/>
    <w:rsid w:val="0070520D"/>
    <w:rsid w:val="00706C3C"/>
    <w:rsid w:val="00706D1C"/>
    <w:rsid w:val="00706F0A"/>
    <w:rsid w:val="00707583"/>
    <w:rsid w:val="0070788E"/>
    <w:rsid w:val="007078FD"/>
    <w:rsid w:val="00707999"/>
    <w:rsid w:val="00707E8B"/>
    <w:rsid w:val="00710981"/>
    <w:rsid w:val="00710A8F"/>
    <w:rsid w:val="00710B29"/>
    <w:rsid w:val="00710F63"/>
    <w:rsid w:val="00710F7B"/>
    <w:rsid w:val="007117E4"/>
    <w:rsid w:val="00711C55"/>
    <w:rsid w:val="00712021"/>
    <w:rsid w:val="007126C9"/>
    <w:rsid w:val="007127AC"/>
    <w:rsid w:val="00712D97"/>
    <w:rsid w:val="007132C2"/>
    <w:rsid w:val="0071339D"/>
    <w:rsid w:val="00713767"/>
    <w:rsid w:val="00713C9C"/>
    <w:rsid w:val="007143C0"/>
    <w:rsid w:val="007149FD"/>
    <w:rsid w:val="00714DD4"/>
    <w:rsid w:val="00714FD3"/>
    <w:rsid w:val="00715040"/>
    <w:rsid w:val="0071533C"/>
    <w:rsid w:val="00715714"/>
    <w:rsid w:val="0071585A"/>
    <w:rsid w:val="00716041"/>
    <w:rsid w:val="0071627C"/>
    <w:rsid w:val="007162D3"/>
    <w:rsid w:val="00716FFC"/>
    <w:rsid w:val="00717328"/>
    <w:rsid w:val="0071787B"/>
    <w:rsid w:val="00717931"/>
    <w:rsid w:val="00720589"/>
    <w:rsid w:val="00720647"/>
    <w:rsid w:val="00720882"/>
    <w:rsid w:val="00720B54"/>
    <w:rsid w:val="00720FEF"/>
    <w:rsid w:val="0072186B"/>
    <w:rsid w:val="00721895"/>
    <w:rsid w:val="00721E24"/>
    <w:rsid w:val="00721E57"/>
    <w:rsid w:val="007223E2"/>
    <w:rsid w:val="007231D4"/>
    <w:rsid w:val="00723DFB"/>
    <w:rsid w:val="007242AA"/>
    <w:rsid w:val="0072439D"/>
    <w:rsid w:val="00725460"/>
    <w:rsid w:val="007255CC"/>
    <w:rsid w:val="00725FCA"/>
    <w:rsid w:val="00726053"/>
    <w:rsid w:val="0072628F"/>
    <w:rsid w:val="00726788"/>
    <w:rsid w:val="00726807"/>
    <w:rsid w:val="00726918"/>
    <w:rsid w:val="00727732"/>
    <w:rsid w:val="00727A94"/>
    <w:rsid w:val="00727AEC"/>
    <w:rsid w:val="00727D0B"/>
    <w:rsid w:val="00730027"/>
    <w:rsid w:val="0073082C"/>
    <w:rsid w:val="00731208"/>
    <w:rsid w:val="0073132C"/>
    <w:rsid w:val="00731BBB"/>
    <w:rsid w:val="007320B3"/>
    <w:rsid w:val="00732A83"/>
    <w:rsid w:val="00732AF3"/>
    <w:rsid w:val="00732C21"/>
    <w:rsid w:val="00732E71"/>
    <w:rsid w:val="00733150"/>
    <w:rsid w:val="007331B5"/>
    <w:rsid w:val="00733623"/>
    <w:rsid w:val="00733E82"/>
    <w:rsid w:val="007341BB"/>
    <w:rsid w:val="00734D30"/>
    <w:rsid w:val="00734FCF"/>
    <w:rsid w:val="0073500A"/>
    <w:rsid w:val="007353C1"/>
    <w:rsid w:val="0073565B"/>
    <w:rsid w:val="00735A26"/>
    <w:rsid w:val="00735CCB"/>
    <w:rsid w:val="00735D69"/>
    <w:rsid w:val="00735E48"/>
    <w:rsid w:val="00736245"/>
    <w:rsid w:val="00736597"/>
    <w:rsid w:val="007368A4"/>
    <w:rsid w:val="00736BC7"/>
    <w:rsid w:val="00741723"/>
    <w:rsid w:val="00741772"/>
    <w:rsid w:val="00741991"/>
    <w:rsid w:val="00741C0C"/>
    <w:rsid w:val="00741EE9"/>
    <w:rsid w:val="007425E5"/>
    <w:rsid w:val="0074297F"/>
    <w:rsid w:val="00742D03"/>
    <w:rsid w:val="00742E36"/>
    <w:rsid w:val="007434C8"/>
    <w:rsid w:val="00743DC6"/>
    <w:rsid w:val="007441ED"/>
    <w:rsid w:val="00744248"/>
    <w:rsid w:val="0074449B"/>
    <w:rsid w:val="007445A0"/>
    <w:rsid w:val="0074473E"/>
    <w:rsid w:val="00745019"/>
    <w:rsid w:val="007455E8"/>
    <w:rsid w:val="007458F0"/>
    <w:rsid w:val="0074616F"/>
    <w:rsid w:val="007463CA"/>
    <w:rsid w:val="00746413"/>
    <w:rsid w:val="00746650"/>
    <w:rsid w:val="00746652"/>
    <w:rsid w:val="00746664"/>
    <w:rsid w:val="00746C48"/>
    <w:rsid w:val="00746FA6"/>
    <w:rsid w:val="00747782"/>
    <w:rsid w:val="00747ED6"/>
    <w:rsid w:val="007505D2"/>
    <w:rsid w:val="0075208B"/>
    <w:rsid w:val="00753390"/>
    <w:rsid w:val="0075363A"/>
    <w:rsid w:val="0075371B"/>
    <w:rsid w:val="00753F00"/>
    <w:rsid w:val="00754228"/>
    <w:rsid w:val="00754314"/>
    <w:rsid w:val="00754359"/>
    <w:rsid w:val="0075453D"/>
    <w:rsid w:val="007545B3"/>
    <w:rsid w:val="00754AF1"/>
    <w:rsid w:val="0075527C"/>
    <w:rsid w:val="007552CB"/>
    <w:rsid w:val="00755866"/>
    <w:rsid w:val="00755A36"/>
    <w:rsid w:val="00755CB2"/>
    <w:rsid w:val="00755D43"/>
    <w:rsid w:val="0075710D"/>
    <w:rsid w:val="00757640"/>
    <w:rsid w:val="007576FD"/>
    <w:rsid w:val="00757947"/>
    <w:rsid w:val="007579B2"/>
    <w:rsid w:val="007602A4"/>
    <w:rsid w:val="0076055B"/>
    <w:rsid w:val="00760735"/>
    <w:rsid w:val="007610B6"/>
    <w:rsid w:val="0076152A"/>
    <w:rsid w:val="0076164A"/>
    <w:rsid w:val="00761B03"/>
    <w:rsid w:val="00762034"/>
    <w:rsid w:val="00762B8C"/>
    <w:rsid w:val="00763349"/>
    <w:rsid w:val="00763AA6"/>
    <w:rsid w:val="00764503"/>
    <w:rsid w:val="00764D46"/>
    <w:rsid w:val="00764FDE"/>
    <w:rsid w:val="0076516B"/>
    <w:rsid w:val="007651B0"/>
    <w:rsid w:val="007656DD"/>
    <w:rsid w:val="00766DBC"/>
    <w:rsid w:val="007671C1"/>
    <w:rsid w:val="00767544"/>
    <w:rsid w:val="00767BDA"/>
    <w:rsid w:val="00767FE4"/>
    <w:rsid w:val="007702D9"/>
    <w:rsid w:val="0077088E"/>
    <w:rsid w:val="0077095D"/>
    <w:rsid w:val="00770F90"/>
    <w:rsid w:val="00771485"/>
    <w:rsid w:val="00771FE6"/>
    <w:rsid w:val="00772954"/>
    <w:rsid w:val="00772C21"/>
    <w:rsid w:val="00772C72"/>
    <w:rsid w:val="00772EEB"/>
    <w:rsid w:val="007739B9"/>
    <w:rsid w:val="007739E6"/>
    <w:rsid w:val="00773A97"/>
    <w:rsid w:val="00773CDA"/>
    <w:rsid w:val="00774DB8"/>
    <w:rsid w:val="0077544D"/>
    <w:rsid w:val="00776279"/>
    <w:rsid w:val="00776831"/>
    <w:rsid w:val="00776BC3"/>
    <w:rsid w:val="00776D03"/>
    <w:rsid w:val="00777378"/>
    <w:rsid w:val="007774F8"/>
    <w:rsid w:val="00777633"/>
    <w:rsid w:val="0077775E"/>
    <w:rsid w:val="00777AD7"/>
    <w:rsid w:val="00777ED9"/>
    <w:rsid w:val="007810BF"/>
    <w:rsid w:val="0078148C"/>
    <w:rsid w:val="007817FD"/>
    <w:rsid w:val="00781AC7"/>
    <w:rsid w:val="00781FC0"/>
    <w:rsid w:val="007821E8"/>
    <w:rsid w:val="007826B0"/>
    <w:rsid w:val="007828DC"/>
    <w:rsid w:val="00782B0A"/>
    <w:rsid w:val="00782D22"/>
    <w:rsid w:val="00782F51"/>
    <w:rsid w:val="00783555"/>
    <w:rsid w:val="00783D06"/>
    <w:rsid w:val="007841F7"/>
    <w:rsid w:val="007846E5"/>
    <w:rsid w:val="007855DD"/>
    <w:rsid w:val="0078560A"/>
    <w:rsid w:val="00785E20"/>
    <w:rsid w:val="00785EC8"/>
    <w:rsid w:val="00786077"/>
    <w:rsid w:val="00786096"/>
    <w:rsid w:val="00786AC6"/>
    <w:rsid w:val="00786DB8"/>
    <w:rsid w:val="00786E32"/>
    <w:rsid w:val="0078715F"/>
    <w:rsid w:val="007871E2"/>
    <w:rsid w:val="00787E44"/>
    <w:rsid w:val="00790783"/>
    <w:rsid w:val="00791163"/>
    <w:rsid w:val="00791252"/>
    <w:rsid w:val="00791904"/>
    <w:rsid w:val="00791AA9"/>
    <w:rsid w:val="00791FE4"/>
    <w:rsid w:val="00792F12"/>
    <w:rsid w:val="0079309E"/>
    <w:rsid w:val="007931D3"/>
    <w:rsid w:val="007934EE"/>
    <w:rsid w:val="007934F1"/>
    <w:rsid w:val="007939D9"/>
    <w:rsid w:val="00793B6E"/>
    <w:rsid w:val="00794026"/>
    <w:rsid w:val="007944EE"/>
    <w:rsid w:val="0079467E"/>
    <w:rsid w:val="00794D72"/>
    <w:rsid w:val="00794F32"/>
    <w:rsid w:val="00795220"/>
    <w:rsid w:val="007952D9"/>
    <w:rsid w:val="007953DC"/>
    <w:rsid w:val="0079544C"/>
    <w:rsid w:val="00795822"/>
    <w:rsid w:val="00795828"/>
    <w:rsid w:val="00795BCC"/>
    <w:rsid w:val="00795D6C"/>
    <w:rsid w:val="00795E68"/>
    <w:rsid w:val="007966EE"/>
    <w:rsid w:val="007967E5"/>
    <w:rsid w:val="00796A6D"/>
    <w:rsid w:val="00796DA9"/>
    <w:rsid w:val="007970BA"/>
    <w:rsid w:val="0079757B"/>
    <w:rsid w:val="00797A1D"/>
    <w:rsid w:val="007A00C1"/>
    <w:rsid w:val="007A03BA"/>
    <w:rsid w:val="007A1468"/>
    <w:rsid w:val="007A1512"/>
    <w:rsid w:val="007A1AC1"/>
    <w:rsid w:val="007A1F16"/>
    <w:rsid w:val="007A2140"/>
    <w:rsid w:val="007A25D5"/>
    <w:rsid w:val="007A279F"/>
    <w:rsid w:val="007A282D"/>
    <w:rsid w:val="007A2985"/>
    <w:rsid w:val="007A2BCD"/>
    <w:rsid w:val="007A2DE0"/>
    <w:rsid w:val="007A352A"/>
    <w:rsid w:val="007A35FF"/>
    <w:rsid w:val="007A3745"/>
    <w:rsid w:val="007A3D27"/>
    <w:rsid w:val="007A4572"/>
    <w:rsid w:val="007A4807"/>
    <w:rsid w:val="007A5BB1"/>
    <w:rsid w:val="007A673B"/>
    <w:rsid w:val="007A6919"/>
    <w:rsid w:val="007A6A6F"/>
    <w:rsid w:val="007A6B8C"/>
    <w:rsid w:val="007A7281"/>
    <w:rsid w:val="007A755B"/>
    <w:rsid w:val="007A7D60"/>
    <w:rsid w:val="007B0164"/>
    <w:rsid w:val="007B0429"/>
    <w:rsid w:val="007B11AE"/>
    <w:rsid w:val="007B1384"/>
    <w:rsid w:val="007B16B0"/>
    <w:rsid w:val="007B2670"/>
    <w:rsid w:val="007B2985"/>
    <w:rsid w:val="007B2CAE"/>
    <w:rsid w:val="007B2E6C"/>
    <w:rsid w:val="007B3415"/>
    <w:rsid w:val="007B39A2"/>
    <w:rsid w:val="007B4E20"/>
    <w:rsid w:val="007B5546"/>
    <w:rsid w:val="007B56D9"/>
    <w:rsid w:val="007B58E2"/>
    <w:rsid w:val="007B5A33"/>
    <w:rsid w:val="007B5D2E"/>
    <w:rsid w:val="007B61C8"/>
    <w:rsid w:val="007B64F9"/>
    <w:rsid w:val="007B6932"/>
    <w:rsid w:val="007B6CAD"/>
    <w:rsid w:val="007B75A1"/>
    <w:rsid w:val="007C0925"/>
    <w:rsid w:val="007C09A4"/>
    <w:rsid w:val="007C1453"/>
    <w:rsid w:val="007C180C"/>
    <w:rsid w:val="007C2625"/>
    <w:rsid w:val="007C2659"/>
    <w:rsid w:val="007C2FE8"/>
    <w:rsid w:val="007C306D"/>
    <w:rsid w:val="007C32AE"/>
    <w:rsid w:val="007C35BB"/>
    <w:rsid w:val="007C3C7E"/>
    <w:rsid w:val="007C489D"/>
    <w:rsid w:val="007C49A2"/>
    <w:rsid w:val="007C4BA0"/>
    <w:rsid w:val="007C4E06"/>
    <w:rsid w:val="007C4EE6"/>
    <w:rsid w:val="007C5940"/>
    <w:rsid w:val="007C5E64"/>
    <w:rsid w:val="007C64C0"/>
    <w:rsid w:val="007C6745"/>
    <w:rsid w:val="007C7B80"/>
    <w:rsid w:val="007D15A0"/>
    <w:rsid w:val="007D2255"/>
    <w:rsid w:val="007D22FD"/>
    <w:rsid w:val="007D259C"/>
    <w:rsid w:val="007D2E70"/>
    <w:rsid w:val="007D2E9D"/>
    <w:rsid w:val="007D2F06"/>
    <w:rsid w:val="007D3970"/>
    <w:rsid w:val="007D4253"/>
    <w:rsid w:val="007D465D"/>
    <w:rsid w:val="007D4ECB"/>
    <w:rsid w:val="007D516A"/>
    <w:rsid w:val="007D5ABB"/>
    <w:rsid w:val="007D6A5D"/>
    <w:rsid w:val="007D6E70"/>
    <w:rsid w:val="007D6E83"/>
    <w:rsid w:val="007D6F44"/>
    <w:rsid w:val="007D7225"/>
    <w:rsid w:val="007D7ED1"/>
    <w:rsid w:val="007E0217"/>
    <w:rsid w:val="007E03E2"/>
    <w:rsid w:val="007E05A1"/>
    <w:rsid w:val="007E0663"/>
    <w:rsid w:val="007E0828"/>
    <w:rsid w:val="007E095B"/>
    <w:rsid w:val="007E09B2"/>
    <w:rsid w:val="007E0D70"/>
    <w:rsid w:val="007E0F67"/>
    <w:rsid w:val="007E1492"/>
    <w:rsid w:val="007E17DA"/>
    <w:rsid w:val="007E19D1"/>
    <w:rsid w:val="007E1C97"/>
    <w:rsid w:val="007E2136"/>
    <w:rsid w:val="007E2485"/>
    <w:rsid w:val="007E3074"/>
    <w:rsid w:val="007E38B3"/>
    <w:rsid w:val="007E39D7"/>
    <w:rsid w:val="007E3C7D"/>
    <w:rsid w:val="007E3CE5"/>
    <w:rsid w:val="007E4A88"/>
    <w:rsid w:val="007E5DD5"/>
    <w:rsid w:val="007E61AE"/>
    <w:rsid w:val="007E62C0"/>
    <w:rsid w:val="007E6620"/>
    <w:rsid w:val="007E6C44"/>
    <w:rsid w:val="007E7324"/>
    <w:rsid w:val="007E7ADD"/>
    <w:rsid w:val="007E7C6E"/>
    <w:rsid w:val="007E7ED7"/>
    <w:rsid w:val="007F022B"/>
    <w:rsid w:val="007F0A83"/>
    <w:rsid w:val="007F0FC6"/>
    <w:rsid w:val="007F16AC"/>
    <w:rsid w:val="007F1B91"/>
    <w:rsid w:val="007F1C8D"/>
    <w:rsid w:val="007F2982"/>
    <w:rsid w:val="007F29BD"/>
    <w:rsid w:val="007F393D"/>
    <w:rsid w:val="007F4333"/>
    <w:rsid w:val="007F471C"/>
    <w:rsid w:val="007F4C10"/>
    <w:rsid w:val="007F4E5E"/>
    <w:rsid w:val="007F52C9"/>
    <w:rsid w:val="007F67C7"/>
    <w:rsid w:val="007F6AD0"/>
    <w:rsid w:val="007F7482"/>
    <w:rsid w:val="007F74E5"/>
    <w:rsid w:val="008001B0"/>
    <w:rsid w:val="008007F6"/>
    <w:rsid w:val="00800A4F"/>
    <w:rsid w:val="00800E90"/>
    <w:rsid w:val="00801429"/>
    <w:rsid w:val="008019DE"/>
    <w:rsid w:val="00801B89"/>
    <w:rsid w:val="00801F9B"/>
    <w:rsid w:val="00802043"/>
    <w:rsid w:val="00802429"/>
    <w:rsid w:val="00802570"/>
    <w:rsid w:val="00804987"/>
    <w:rsid w:val="00804F79"/>
    <w:rsid w:val="00805022"/>
    <w:rsid w:val="008050C3"/>
    <w:rsid w:val="00805161"/>
    <w:rsid w:val="008055D4"/>
    <w:rsid w:val="008058CA"/>
    <w:rsid w:val="00806178"/>
    <w:rsid w:val="00806298"/>
    <w:rsid w:val="008066EC"/>
    <w:rsid w:val="00806959"/>
    <w:rsid w:val="008073A7"/>
    <w:rsid w:val="00807B2A"/>
    <w:rsid w:val="00810A13"/>
    <w:rsid w:val="00810A99"/>
    <w:rsid w:val="00810D8C"/>
    <w:rsid w:val="00811582"/>
    <w:rsid w:val="00811651"/>
    <w:rsid w:val="0081166D"/>
    <w:rsid w:val="00811F69"/>
    <w:rsid w:val="00812024"/>
    <w:rsid w:val="00812086"/>
    <w:rsid w:val="008124E1"/>
    <w:rsid w:val="00812F2E"/>
    <w:rsid w:val="00814055"/>
    <w:rsid w:val="008143A1"/>
    <w:rsid w:val="0081465C"/>
    <w:rsid w:val="0081515A"/>
    <w:rsid w:val="008151D8"/>
    <w:rsid w:val="00815420"/>
    <w:rsid w:val="00815D08"/>
    <w:rsid w:val="00815F0A"/>
    <w:rsid w:val="008160D6"/>
    <w:rsid w:val="00816128"/>
    <w:rsid w:val="00816E2B"/>
    <w:rsid w:val="00816E53"/>
    <w:rsid w:val="00816FFC"/>
    <w:rsid w:val="008179D0"/>
    <w:rsid w:val="00817A56"/>
    <w:rsid w:val="0082069A"/>
    <w:rsid w:val="008211A8"/>
    <w:rsid w:val="00821A50"/>
    <w:rsid w:val="00821A77"/>
    <w:rsid w:val="00822B99"/>
    <w:rsid w:val="00823782"/>
    <w:rsid w:val="00823D24"/>
    <w:rsid w:val="0082487E"/>
    <w:rsid w:val="008248B4"/>
    <w:rsid w:val="00824B18"/>
    <w:rsid w:val="00825C93"/>
    <w:rsid w:val="00826239"/>
    <w:rsid w:val="0082634D"/>
    <w:rsid w:val="008268DA"/>
    <w:rsid w:val="0082697F"/>
    <w:rsid w:val="00826C02"/>
    <w:rsid w:val="00826D05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809"/>
    <w:rsid w:val="00830C6E"/>
    <w:rsid w:val="00830D98"/>
    <w:rsid w:val="00830EB1"/>
    <w:rsid w:val="00831271"/>
    <w:rsid w:val="008314BA"/>
    <w:rsid w:val="00831572"/>
    <w:rsid w:val="00831960"/>
    <w:rsid w:val="00831B52"/>
    <w:rsid w:val="00831EA6"/>
    <w:rsid w:val="00832219"/>
    <w:rsid w:val="00832397"/>
    <w:rsid w:val="008324E4"/>
    <w:rsid w:val="00832510"/>
    <w:rsid w:val="00832804"/>
    <w:rsid w:val="00832869"/>
    <w:rsid w:val="00833096"/>
    <w:rsid w:val="008335BF"/>
    <w:rsid w:val="0083412C"/>
    <w:rsid w:val="00834232"/>
    <w:rsid w:val="00834A56"/>
    <w:rsid w:val="00834C4D"/>
    <w:rsid w:val="00834FAD"/>
    <w:rsid w:val="00835287"/>
    <w:rsid w:val="0083550A"/>
    <w:rsid w:val="00835632"/>
    <w:rsid w:val="00835942"/>
    <w:rsid w:val="00835E32"/>
    <w:rsid w:val="0083617C"/>
    <w:rsid w:val="008361E7"/>
    <w:rsid w:val="00836BF7"/>
    <w:rsid w:val="00836DFC"/>
    <w:rsid w:val="00837434"/>
    <w:rsid w:val="0083758B"/>
    <w:rsid w:val="00837695"/>
    <w:rsid w:val="008377C7"/>
    <w:rsid w:val="00837944"/>
    <w:rsid w:val="00837C6F"/>
    <w:rsid w:val="00837C71"/>
    <w:rsid w:val="008404C2"/>
    <w:rsid w:val="00840827"/>
    <w:rsid w:val="00841269"/>
    <w:rsid w:val="00841451"/>
    <w:rsid w:val="008415CD"/>
    <w:rsid w:val="008418F8"/>
    <w:rsid w:val="00841ABE"/>
    <w:rsid w:val="00841F69"/>
    <w:rsid w:val="008422AA"/>
    <w:rsid w:val="008423E3"/>
    <w:rsid w:val="00842CEF"/>
    <w:rsid w:val="008432F8"/>
    <w:rsid w:val="00843694"/>
    <w:rsid w:val="0084396E"/>
    <w:rsid w:val="00844233"/>
    <w:rsid w:val="00844420"/>
    <w:rsid w:val="0084478E"/>
    <w:rsid w:val="00844A4A"/>
    <w:rsid w:val="008451BC"/>
    <w:rsid w:val="00845664"/>
    <w:rsid w:val="00845718"/>
    <w:rsid w:val="008467FD"/>
    <w:rsid w:val="008470D4"/>
    <w:rsid w:val="008501AA"/>
    <w:rsid w:val="008504C1"/>
    <w:rsid w:val="008507C5"/>
    <w:rsid w:val="00850DA9"/>
    <w:rsid w:val="0085169D"/>
    <w:rsid w:val="008517F8"/>
    <w:rsid w:val="0085184A"/>
    <w:rsid w:val="00852227"/>
    <w:rsid w:val="0085243D"/>
    <w:rsid w:val="008525F8"/>
    <w:rsid w:val="00852D03"/>
    <w:rsid w:val="00852DE9"/>
    <w:rsid w:val="00852FAB"/>
    <w:rsid w:val="0085344A"/>
    <w:rsid w:val="00853604"/>
    <w:rsid w:val="00853BCE"/>
    <w:rsid w:val="00853CA9"/>
    <w:rsid w:val="00853D3D"/>
    <w:rsid w:val="0085453D"/>
    <w:rsid w:val="0085478B"/>
    <w:rsid w:val="00854AD1"/>
    <w:rsid w:val="00855389"/>
    <w:rsid w:val="00855E5C"/>
    <w:rsid w:val="008567F1"/>
    <w:rsid w:val="00856837"/>
    <w:rsid w:val="00856887"/>
    <w:rsid w:val="00856A30"/>
    <w:rsid w:val="00856B9C"/>
    <w:rsid w:val="00856DFA"/>
    <w:rsid w:val="00856FA9"/>
    <w:rsid w:val="00860809"/>
    <w:rsid w:val="00860911"/>
    <w:rsid w:val="00861B49"/>
    <w:rsid w:val="00861BF1"/>
    <w:rsid w:val="00861C67"/>
    <w:rsid w:val="0086290A"/>
    <w:rsid w:val="00862AFE"/>
    <w:rsid w:val="00862E65"/>
    <w:rsid w:val="0086325F"/>
    <w:rsid w:val="00863D20"/>
    <w:rsid w:val="00864138"/>
    <w:rsid w:val="00864E48"/>
    <w:rsid w:val="00864FDF"/>
    <w:rsid w:val="008650A7"/>
    <w:rsid w:val="0086526D"/>
    <w:rsid w:val="00865E27"/>
    <w:rsid w:val="00866BEC"/>
    <w:rsid w:val="008674ED"/>
    <w:rsid w:val="00867BD2"/>
    <w:rsid w:val="00870C19"/>
    <w:rsid w:val="00871244"/>
    <w:rsid w:val="00871347"/>
    <w:rsid w:val="00871384"/>
    <w:rsid w:val="00871AE8"/>
    <w:rsid w:val="00871DC2"/>
    <w:rsid w:val="00871F9F"/>
    <w:rsid w:val="0087272E"/>
    <w:rsid w:val="0087334E"/>
    <w:rsid w:val="00873C72"/>
    <w:rsid w:val="0087542F"/>
    <w:rsid w:val="00875C40"/>
    <w:rsid w:val="00875E60"/>
    <w:rsid w:val="00875EB8"/>
    <w:rsid w:val="0087668D"/>
    <w:rsid w:val="00876C94"/>
    <w:rsid w:val="0087710B"/>
    <w:rsid w:val="00877BC7"/>
    <w:rsid w:val="008803FF"/>
    <w:rsid w:val="00880CB9"/>
    <w:rsid w:val="008813EF"/>
    <w:rsid w:val="0088173E"/>
    <w:rsid w:val="00881DFD"/>
    <w:rsid w:val="00882279"/>
    <w:rsid w:val="00882377"/>
    <w:rsid w:val="008823C2"/>
    <w:rsid w:val="00882419"/>
    <w:rsid w:val="008825F7"/>
    <w:rsid w:val="00882DAB"/>
    <w:rsid w:val="00882E51"/>
    <w:rsid w:val="00883A9C"/>
    <w:rsid w:val="00883B37"/>
    <w:rsid w:val="00883D1D"/>
    <w:rsid w:val="00883FD4"/>
    <w:rsid w:val="00884222"/>
    <w:rsid w:val="00884ADD"/>
    <w:rsid w:val="00884CB0"/>
    <w:rsid w:val="00884E94"/>
    <w:rsid w:val="008855FA"/>
    <w:rsid w:val="00885AD3"/>
    <w:rsid w:val="00885ADB"/>
    <w:rsid w:val="00885AFC"/>
    <w:rsid w:val="0088686B"/>
    <w:rsid w:val="00886ADA"/>
    <w:rsid w:val="00886E48"/>
    <w:rsid w:val="008873FF"/>
    <w:rsid w:val="00887665"/>
    <w:rsid w:val="00887A61"/>
    <w:rsid w:val="00887C4D"/>
    <w:rsid w:val="00887CC4"/>
    <w:rsid w:val="008901C3"/>
    <w:rsid w:val="008908A5"/>
    <w:rsid w:val="00890D3E"/>
    <w:rsid w:val="00890F8C"/>
    <w:rsid w:val="008915A3"/>
    <w:rsid w:val="00891714"/>
    <w:rsid w:val="0089176E"/>
    <w:rsid w:val="00891D72"/>
    <w:rsid w:val="008924D3"/>
    <w:rsid w:val="0089279A"/>
    <w:rsid w:val="008933C9"/>
    <w:rsid w:val="008937F4"/>
    <w:rsid w:val="00893C6F"/>
    <w:rsid w:val="00894111"/>
    <w:rsid w:val="00894295"/>
    <w:rsid w:val="0089454C"/>
    <w:rsid w:val="00894D07"/>
    <w:rsid w:val="00894E56"/>
    <w:rsid w:val="00895259"/>
    <w:rsid w:val="008953C5"/>
    <w:rsid w:val="0089562A"/>
    <w:rsid w:val="0089565D"/>
    <w:rsid w:val="0089581B"/>
    <w:rsid w:val="00895EAF"/>
    <w:rsid w:val="008964AB"/>
    <w:rsid w:val="0089683A"/>
    <w:rsid w:val="008969BD"/>
    <w:rsid w:val="00896A13"/>
    <w:rsid w:val="00896BE0"/>
    <w:rsid w:val="00896D74"/>
    <w:rsid w:val="00896FB0"/>
    <w:rsid w:val="008973D3"/>
    <w:rsid w:val="00897500"/>
    <w:rsid w:val="008A031F"/>
    <w:rsid w:val="008A073B"/>
    <w:rsid w:val="008A0DB3"/>
    <w:rsid w:val="008A0F5A"/>
    <w:rsid w:val="008A0F78"/>
    <w:rsid w:val="008A10B1"/>
    <w:rsid w:val="008A1295"/>
    <w:rsid w:val="008A1897"/>
    <w:rsid w:val="008A199B"/>
    <w:rsid w:val="008A20C4"/>
    <w:rsid w:val="008A20ED"/>
    <w:rsid w:val="008A290E"/>
    <w:rsid w:val="008A2C83"/>
    <w:rsid w:val="008A2F00"/>
    <w:rsid w:val="008A340E"/>
    <w:rsid w:val="008A3AEC"/>
    <w:rsid w:val="008A3E33"/>
    <w:rsid w:val="008A3F3A"/>
    <w:rsid w:val="008A48A9"/>
    <w:rsid w:val="008A507F"/>
    <w:rsid w:val="008A5240"/>
    <w:rsid w:val="008A52AE"/>
    <w:rsid w:val="008A54E7"/>
    <w:rsid w:val="008A555E"/>
    <w:rsid w:val="008A5645"/>
    <w:rsid w:val="008A5938"/>
    <w:rsid w:val="008A6019"/>
    <w:rsid w:val="008A611C"/>
    <w:rsid w:val="008A6735"/>
    <w:rsid w:val="008A748A"/>
    <w:rsid w:val="008A776B"/>
    <w:rsid w:val="008A794C"/>
    <w:rsid w:val="008A7D65"/>
    <w:rsid w:val="008B1AC3"/>
    <w:rsid w:val="008B1D73"/>
    <w:rsid w:val="008B237B"/>
    <w:rsid w:val="008B244D"/>
    <w:rsid w:val="008B2688"/>
    <w:rsid w:val="008B40E1"/>
    <w:rsid w:val="008B4A4B"/>
    <w:rsid w:val="008B50BF"/>
    <w:rsid w:val="008B64C5"/>
    <w:rsid w:val="008B6EDF"/>
    <w:rsid w:val="008B7874"/>
    <w:rsid w:val="008B7984"/>
    <w:rsid w:val="008C08EE"/>
    <w:rsid w:val="008C0ABE"/>
    <w:rsid w:val="008C0CEB"/>
    <w:rsid w:val="008C0F48"/>
    <w:rsid w:val="008C1554"/>
    <w:rsid w:val="008C16C7"/>
    <w:rsid w:val="008C1C9D"/>
    <w:rsid w:val="008C1DC7"/>
    <w:rsid w:val="008C1E14"/>
    <w:rsid w:val="008C216D"/>
    <w:rsid w:val="008C2215"/>
    <w:rsid w:val="008C2A3F"/>
    <w:rsid w:val="008C339E"/>
    <w:rsid w:val="008C437F"/>
    <w:rsid w:val="008C4CBA"/>
    <w:rsid w:val="008C4E66"/>
    <w:rsid w:val="008C596F"/>
    <w:rsid w:val="008C5D2F"/>
    <w:rsid w:val="008C6310"/>
    <w:rsid w:val="008C67B2"/>
    <w:rsid w:val="008C6B98"/>
    <w:rsid w:val="008C722C"/>
    <w:rsid w:val="008C754D"/>
    <w:rsid w:val="008C7E78"/>
    <w:rsid w:val="008D056F"/>
    <w:rsid w:val="008D0D61"/>
    <w:rsid w:val="008D14C6"/>
    <w:rsid w:val="008D2362"/>
    <w:rsid w:val="008D2F50"/>
    <w:rsid w:val="008D40CC"/>
    <w:rsid w:val="008D42DB"/>
    <w:rsid w:val="008D42F8"/>
    <w:rsid w:val="008D491D"/>
    <w:rsid w:val="008D4BB3"/>
    <w:rsid w:val="008D4D5E"/>
    <w:rsid w:val="008D5506"/>
    <w:rsid w:val="008D5B36"/>
    <w:rsid w:val="008D5EE9"/>
    <w:rsid w:val="008D6E1B"/>
    <w:rsid w:val="008D769D"/>
    <w:rsid w:val="008D77A5"/>
    <w:rsid w:val="008D77A9"/>
    <w:rsid w:val="008D77D4"/>
    <w:rsid w:val="008D7E1B"/>
    <w:rsid w:val="008D7FAB"/>
    <w:rsid w:val="008D7FDE"/>
    <w:rsid w:val="008E0ABC"/>
    <w:rsid w:val="008E0C5F"/>
    <w:rsid w:val="008E0E59"/>
    <w:rsid w:val="008E12CF"/>
    <w:rsid w:val="008E1AB2"/>
    <w:rsid w:val="008E1EC6"/>
    <w:rsid w:val="008E2011"/>
    <w:rsid w:val="008E2AC3"/>
    <w:rsid w:val="008E411F"/>
    <w:rsid w:val="008E45D8"/>
    <w:rsid w:val="008E4601"/>
    <w:rsid w:val="008E4619"/>
    <w:rsid w:val="008E4763"/>
    <w:rsid w:val="008E4AA6"/>
    <w:rsid w:val="008E4B71"/>
    <w:rsid w:val="008E4BD1"/>
    <w:rsid w:val="008E4F4A"/>
    <w:rsid w:val="008E52C5"/>
    <w:rsid w:val="008E5969"/>
    <w:rsid w:val="008E6423"/>
    <w:rsid w:val="008E67B9"/>
    <w:rsid w:val="008E6AD9"/>
    <w:rsid w:val="008E6E54"/>
    <w:rsid w:val="008E71CE"/>
    <w:rsid w:val="008E759F"/>
    <w:rsid w:val="008E7960"/>
    <w:rsid w:val="008F02BB"/>
    <w:rsid w:val="008F0408"/>
    <w:rsid w:val="008F08EB"/>
    <w:rsid w:val="008F0B50"/>
    <w:rsid w:val="008F0F54"/>
    <w:rsid w:val="008F0F8C"/>
    <w:rsid w:val="008F132B"/>
    <w:rsid w:val="008F15A5"/>
    <w:rsid w:val="008F17CE"/>
    <w:rsid w:val="008F1D20"/>
    <w:rsid w:val="008F1F81"/>
    <w:rsid w:val="008F217B"/>
    <w:rsid w:val="008F21D3"/>
    <w:rsid w:val="008F221F"/>
    <w:rsid w:val="008F23A6"/>
    <w:rsid w:val="008F2711"/>
    <w:rsid w:val="008F2719"/>
    <w:rsid w:val="008F2738"/>
    <w:rsid w:val="008F3112"/>
    <w:rsid w:val="008F3379"/>
    <w:rsid w:val="008F39CD"/>
    <w:rsid w:val="008F3D6A"/>
    <w:rsid w:val="008F3E5C"/>
    <w:rsid w:val="008F418C"/>
    <w:rsid w:val="008F4AB8"/>
    <w:rsid w:val="008F4E95"/>
    <w:rsid w:val="008F4F32"/>
    <w:rsid w:val="008F53C1"/>
    <w:rsid w:val="008F5541"/>
    <w:rsid w:val="008F6152"/>
    <w:rsid w:val="008F6F87"/>
    <w:rsid w:val="008F719E"/>
    <w:rsid w:val="008F720A"/>
    <w:rsid w:val="008F7255"/>
    <w:rsid w:val="008F73FA"/>
    <w:rsid w:val="008F767E"/>
    <w:rsid w:val="008F7744"/>
    <w:rsid w:val="00900398"/>
    <w:rsid w:val="0090043F"/>
    <w:rsid w:val="009004FE"/>
    <w:rsid w:val="00900941"/>
    <w:rsid w:val="00901284"/>
    <w:rsid w:val="0090143F"/>
    <w:rsid w:val="009015BE"/>
    <w:rsid w:val="0090183D"/>
    <w:rsid w:val="00901A8E"/>
    <w:rsid w:val="00901D6A"/>
    <w:rsid w:val="00901FD4"/>
    <w:rsid w:val="009023F8"/>
    <w:rsid w:val="0090262E"/>
    <w:rsid w:val="00902B5C"/>
    <w:rsid w:val="0090309F"/>
    <w:rsid w:val="009047E8"/>
    <w:rsid w:val="00904D38"/>
    <w:rsid w:val="00904D51"/>
    <w:rsid w:val="0090536E"/>
    <w:rsid w:val="00905884"/>
    <w:rsid w:val="00905C4D"/>
    <w:rsid w:val="0090674E"/>
    <w:rsid w:val="009070F5"/>
    <w:rsid w:val="00907321"/>
    <w:rsid w:val="0090741A"/>
    <w:rsid w:val="00907752"/>
    <w:rsid w:val="009078D8"/>
    <w:rsid w:val="009079FD"/>
    <w:rsid w:val="00907BFE"/>
    <w:rsid w:val="0091014A"/>
    <w:rsid w:val="00910551"/>
    <w:rsid w:val="00910764"/>
    <w:rsid w:val="00910A9E"/>
    <w:rsid w:val="00911A7D"/>
    <w:rsid w:val="00911AE2"/>
    <w:rsid w:val="00912540"/>
    <w:rsid w:val="009126C4"/>
    <w:rsid w:val="00912820"/>
    <w:rsid w:val="00912851"/>
    <w:rsid w:val="009134EC"/>
    <w:rsid w:val="009136FF"/>
    <w:rsid w:val="00913C7E"/>
    <w:rsid w:val="009141FA"/>
    <w:rsid w:val="0091440F"/>
    <w:rsid w:val="00914474"/>
    <w:rsid w:val="00914999"/>
    <w:rsid w:val="00914B55"/>
    <w:rsid w:val="00914F1B"/>
    <w:rsid w:val="00915256"/>
    <w:rsid w:val="00915288"/>
    <w:rsid w:val="009152BF"/>
    <w:rsid w:val="00915339"/>
    <w:rsid w:val="0091591C"/>
    <w:rsid w:val="00915D3B"/>
    <w:rsid w:val="00915DC7"/>
    <w:rsid w:val="009161D9"/>
    <w:rsid w:val="009161F5"/>
    <w:rsid w:val="0091672E"/>
    <w:rsid w:val="00916B39"/>
    <w:rsid w:val="0091719F"/>
    <w:rsid w:val="009175A7"/>
    <w:rsid w:val="00917B39"/>
    <w:rsid w:val="00917EE3"/>
    <w:rsid w:val="00920623"/>
    <w:rsid w:val="0092153A"/>
    <w:rsid w:val="00921696"/>
    <w:rsid w:val="0092187A"/>
    <w:rsid w:val="0092201A"/>
    <w:rsid w:val="00922160"/>
    <w:rsid w:val="00922828"/>
    <w:rsid w:val="00922F30"/>
    <w:rsid w:val="009238F5"/>
    <w:rsid w:val="0092448D"/>
    <w:rsid w:val="00924AEF"/>
    <w:rsid w:val="009254AA"/>
    <w:rsid w:val="00925872"/>
    <w:rsid w:val="00925998"/>
    <w:rsid w:val="009259D2"/>
    <w:rsid w:val="00925A30"/>
    <w:rsid w:val="00925CDC"/>
    <w:rsid w:val="009262D2"/>
    <w:rsid w:val="00926BC2"/>
    <w:rsid w:val="0092744B"/>
    <w:rsid w:val="009275D9"/>
    <w:rsid w:val="00927893"/>
    <w:rsid w:val="00927BAC"/>
    <w:rsid w:val="00930234"/>
    <w:rsid w:val="0093089D"/>
    <w:rsid w:val="00930BBB"/>
    <w:rsid w:val="00930D43"/>
    <w:rsid w:val="00931723"/>
    <w:rsid w:val="00931775"/>
    <w:rsid w:val="009317BE"/>
    <w:rsid w:val="00931ABB"/>
    <w:rsid w:val="0093234C"/>
    <w:rsid w:val="00932364"/>
    <w:rsid w:val="0093237B"/>
    <w:rsid w:val="00932ACA"/>
    <w:rsid w:val="00932E97"/>
    <w:rsid w:val="00932FB7"/>
    <w:rsid w:val="00933B12"/>
    <w:rsid w:val="00933B17"/>
    <w:rsid w:val="00933D2A"/>
    <w:rsid w:val="00934126"/>
    <w:rsid w:val="009349EC"/>
    <w:rsid w:val="00934B99"/>
    <w:rsid w:val="00934E4A"/>
    <w:rsid w:val="00936238"/>
    <w:rsid w:val="0093629F"/>
    <w:rsid w:val="009364A2"/>
    <w:rsid w:val="009365A0"/>
    <w:rsid w:val="00936A78"/>
    <w:rsid w:val="00936F01"/>
    <w:rsid w:val="00937288"/>
    <w:rsid w:val="00937817"/>
    <w:rsid w:val="00937B98"/>
    <w:rsid w:val="00937F3A"/>
    <w:rsid w:val="00940390"/>
    <w:rsid w:val="0094047A"/>
    <w:rsid w:val="00940B14"/>
    <w:rsid w:val="00941019"/>
    <w:rsid w:val="00941091"/>
    <w:rsid w:val="0094156D"/>
    <w:rsid w:val="00941575"/>
    <w:rsid w:val="0094158D"/>
    <w:rsid w:val="009419EB"/>
    <w:rsid w:val="00942A9F"/>
    <w:rsid w:val="00942BAD"/>
    <w:rsid w:val="009432DA"/>
    <w:rsid w:val="00943797"/>
    <w:rsid w:val="00943F21"/>
    <w:rsid w:val="00944135"/>
    <w:rsid w:val="00944197"/>
    <w:rsid w:val="0094427D"/>
    <w:rsid w:val="00944325"/>
    <w:rsid w:val="00944681"/>
    <w:rsid w:val="00944987"/>
    <w:rsid w:val="00944AEB"/>
    <w:rsid w:val="00944B41"/>
    <w:rsid w:val="009450DA"/>
    <w:rsid w:val="0094516C"/>
    <w:rsid w:val="00945535"/>
    <w:rsid w:val="009458B5"/>
    <w:rsid w:val="00946EFE"/>
    <w:rsid w:val="00947881"/>
    <w:rsid w:val="009478A7"/>
    <w:rsid w:val="0095000D"/>
    <w:rsid w:val="009500C4"/>
    <w:rsid w:val="00950AC8"/>
    <w:rsid w:val="00951464"/>
    <w:rsid w:val="00951948"/>
    <w:rsid w:val="009520E8"/>
    <w:rsid w:val="00953225"/>
    <w:rsid w:val="0095336A"/>
    <w:rsid w:val="009534F9"/>
    <w:rsid w:val="00953612"/>
    <w:rsid w:val="0095405B"/>
    <w:rsid w:val="00954195"/>
    <w:rsid w:val="009541DC"/>
    <w:rsid w:val="009542E9"/>
    <w:rsid w:val="009543CF"/>
    <w:rsid w:val="009545CD"/>
    <w:rsid w:val="00954FB7"/>
    <w:rsid w:val="00955120"/>
    <w:rsid w:val="00955305"/>
    <w:rsid w:val="00955D1B"/>
    <w:rsid w:val="00956B5E"/>
    <w:rsid w:val="00956BD4"/>
    <w:rsid w:val="009600CA"/>
    <w:rsid w:val="00960164"/>
    <w:rsid w:val="009605C5"/>
    <w:rsid w:val="00960766"/>
    <w:rsid w:val="00960F29"/>
    <w:rsid w:val="00961194"/>
    <w:rsid w:val="0096135C"/>
    <w:rsid w:val="009623ED"/>
    <w:rsid w:val="00963D8C"/>
    <w:rsid w:val="00963EAF"/>
    <w:rsid w:val="00964128"/>
    <w:rsid w:val="009648B4"/>
    <w:rsid w:val="00964E8A"/>
    <w:rsid w:val="009656AF"/>
    <w:rsid w:val="00965927"/>
    <w:rsid w:val="00966608"/>
    <w:rsid w:val="00966651"/>
    <w:rsid w:val="0096693F"/>
    <w:rsid w:val="0096723F"/>
    <w:rsid w:val="009672E8"/>
    <w:rsid w:val="00967C4F"/>
    <w:rsid w:val="00967C9E"/>
    <w:rsid w:val="00970D81"/>
    <w:rsid w:val="00970EED"/>
    <w:rsid w:val="00970FCF"/>
    <w:rsid w:val="00971039"/>
    <w:rsid w:val="00971B38"/>
    <w:rsid w:val="00971CEB"/>
    <w:rsid w:val="00972294"/>
    <w:rsid w:val="00972B31"/>
    <w:rsid w:val="00972BCA"/>
    <w:rsid w:val="00972D85"/>
    <w:rsid w:val="009737C1"/>
    <w:rsid w:val="009743AF"/>
    <w:rsid w:val="00974AB1"/>
    <w:rsid w:val="00974CD5"/>
    <w:rsid w:val="00974D49"/>
    <w:rsid w:val="0097564C"/>
    <w:rsid w:val="00975826"/>
    <w:rsid w:val="00975B7F"/>
    <w:rsid w:val="00976559"/>
    <w:rsid w:val="00976AF8"/>
    <w:rsid w:val="00977413"/>
    <w:rsid w:val="0097781A"/>
    <w:rsid w:val="00977D94"/>
    <w:rsid w:val="00977EE9"/>
    <w:rsid w:val="0098046E"/>
    <w:rsid w:val="00981862"/>
    <w:rsid w:val="00981ADC"/>
    <w:rsid w:val="00981ED2"/>
    <w:rsid w:val="009823FE"/>
    <w:rsid w:val="0098243D"/>
    <w:rsid w:val="00982483"/>
    <w:rsid w:val="009825F9"/>
    <w:rsid w:val="0098264C"/>
    <w:rsid w:val="009826DC"/>
    <w:rsid w:val="00982DE4"/>
    <w:rsid w:val="0098361B"/>
    <w:rsid w:val="00983C8F"/>
    <w:rsid w:val="0098415E"/>
    <w:rsid w:val="009842E5"/>
    <w:rsid w:val="00985041"/>
    <w:rsid w:val="00985185"/>
    <w:rsid w:val="0098582E"/>
    <w:rsid w:val="00985A26"/>
    <w:rsid w:val="009862CA"/>
    <w:rsid w:val="00986820"/>
    <w:rsid w:val="00987696"/>
    <w:rsid w:val="0098786E"/>
    <w:rsid w:val="009879C7"/>
    <w:rsid w:val="00987A5B"/>
    <w:rsid w:val="00990157"/>
    <w:rsid w:val="0099017F"/>
    <w:rsid w:val="00990522"/>
    <w:rsid w:val="009905B3"/>
    <w:rsid w:val="00990D7D"/>
    <w:rsid w:val="00991ABD"/>
    <w:rsid w:val="00991C08"/>
    <w:rsid w:val="0099291B"/>
    <w:rsid w:val="00992BB5"/>
    <w:rsid w:val="0099347D"/>
    <w:rsid w:val="0099395B"/>
    <w:rsid w:val="00994107"/>
    <w:rsid w:val="009944A6"/>
    <w:rsid w:val="0099470E"/>
    <w:rsid w:val="00997A4A"/>
    <w:rsid w:val="00997CFC"/>
    <w:rsid w:val="00997FB1"/>
    <w:rsid w:val="009A0062"/>
    <w:rsid w:val="009A0F77"/>
    <w:rsid w:val="009A1083"/>
    <w:rsid w:val="009A1327"/>
    <w:rsid w:val="009A1349"/>
    <w:rsid w:val="009A1CCA"/>
    <w:rsid w:val="009A1FC8"/>
    <w:rsid w:val="009A299F"/>
    <w:rsid w:val="009A2A0C"/>
    <w:rsid w:val="009A2C69"/>
    <w:rsid w:val="009A31EB"/>
    <w:rsid w:val="009A3326"/>
    <w:rsid w:val="009A36A6"/>
    <w:rsid w:val="009A3B04"/>
    <w:rsid w:val="009A4105"/>
    <w:rsid w:val="009A45EF"/>
    <w:rsid w:val="009A4D2D"/>
    <w:rsid w:val="009A4DD2"/>
    <w:rsid w:val="009A4E3A"/>
    <w:rsid w:val="009A60C8"/>
    <w:rsid w:val="009A62B7"/>
    <w:rsid w:val="009A6517"/>
    <w:rsid w:val="009A769C"/>
    <w:rsid w:val="009A79B7"/>
    <w:rsid w:val="009A7FE7"/>
    <w:rsid w:val="009B0D2E"/>
    <w:rsid w:val="009B106E"/>
    <w:rsid w:val="009B162C"/>
    <w:rsid w:val="009B176C"/>
    <w:rsid w:val="009B1C61"/>
    <w:rsid w:val="009B1D67"/>
    <w:rsid w:val="009B2034"/>
    <w:rsid w:val="009B223A"/>
    <w:rsid w:val="009B2250"/>
    <w:rsid w:val="009B2904"/>
    <w:rsid w:val="009B2B2D"/>
    <w:rsid w:val="009B2C4B"/>
    <w:rsid w:val="009B2CEA"/>
    <w:rsid w:val="009B31F9"/>
    <w:rsid w:val="009B3408"/>
    <w:rsid w:val="009B3EEE"/>
    <w:rsid w:val="009B3FD2"/>
    <w:rsid w:val="009B3FEC"/>
    <w:rsid w:val="009B435E"/>
    <w:rsid w:val="009B4C99"/>
    <w:rsid w:val="009B5379"/>
    <w:rsid w:val="009B656C"/>
    <w:rsid w:val="009B68FB"/>
    <w:rsid w:val="009B6939"/>
    <w:rsid w:val="009B6F73"/>
    <w:rsid w:val="009B70DB"/>
    <w:rsid w:val="009B7124"/>
    <w:rsid w:val="009B712D"/>
    <w:rsid w:val="009B77A5"/>
    <w:rsid w:val="009C061C"/>
    <w:rsid w:val="009C0682"/>
    <w:rsid w:val="009C083F"/>
    <w:rsid w:val="009C15D8"/>
    <w:rsid w:val="009C16FC"/>
    <w:rsid w:val="009C1A73"/>
    <w:rsid w:val="009C1E4F"/>
    <w:rsid w:val="009C22F2"/>
    <w:rsid w:val="009C235B"/>
    <w:rsid w:val="009C238D"/>
    <w:rsid w:val="009C2853"/>
    <w:rsid w:val="009C2D97"/>
    <w:rsid w:val="009C2DFF"/>
    <w:rsid w:val="009C38D3"/>
    <w:rsid w:val="009C3B1A"/>
    <w:rsid w:val="009C3FF5"/>
    <w:rsid w:val="009C45C7"/>
    <w:rsid w:val="009C4612"/>
    <w:rsid w:val="009C4658"/>
    <w:rsid w:val="009C46A8"/>
    <w:rsid w:val="009C4859"/>
    <w:rsid w:val="009C4BA7"/>
    <w:rsid w:val="009C4BE6"/>
    <w:rsid w:val="009C4C85"/>
    <w:rsid w:val="009C4EB6"/>
    <w:rsid w:val="009C4F1F"/>
    <w:rsid w:val="009C5A64"/>
    <w:rsid w:val="009C5F2C"/>
    <w:rsid w:val="009C63CE"/>
    <w:rsid w:val="009C68E0"/>
    <w:rsid w:val="009C6DF1"/>
    <w:rsid w:val="009C76D9"/>
    <w:rsid w:val="009C78B4"/>
    <w:rsid w:val="009D01CC"/>
    <w:rsid w:val="009D040D"/>
    <w:rsid w:val="009D061F"/>
    <w:rsid w:val="009D0E33"/>
    <w:rsid w:val="009D107B"/>
    <w:rsid w:val="009D13F1"/>
    <w:rsid w:val="009D16F8"/>
    <w:rsid w:val="009D1AC3"/>
    <w:rsid w:val="009D2CB3"/>
    <w:rsid w:val="009D356A"/>
    <w:rsid w:val="009D3C64"/>
    <w:rsid w:val="009D3D6A"/>
    <w:rsid w:val="009D3DFA"/>
    <w:rsid w:val="009D4120"/>
    <w:rsid w:val="009D4F6A"/>
    <w:rsid w:val="009D4FBB"/>
    <w:rsid w:val="009D565D"/>
    <w:rsid w:val="009D6530"/>
    <w:rsid w:val="009D6AF4"/>
    <w:rsid w:val="009D706F"/>
    <w:rsid w:val="009D7580"/>
    <w:rsid w:val="009D7C6F"/>
    <w:rsid w:val="009D7E77"/>
    <w:rsid w:val="009E038A"/>
    <w:rsid w:val="009E0C4C"/>
    <w:rsid w:val="009E0C5D"/>
    <w:rsid w:val="009E0CCE"/>
    <w:rsid w:val="009E0EEA"/>
    <w:rsid w:val="009E0F77"/>
    <w:rsid w:val="009E115D"/>
    <w:rsid w:val="009E11C8"/>
    <w:rsid w:val="009E120E"/>
    <w:rsid w:val="009E1A17"/>
    <w:rsid w:val="009E23F1"/>
    <w:rsid w:val="009E2822"/>
    <w:rsid w:val="009E2860"/>
    <w:rsid w:val="009E2995"/>
    <w:rsid w:val="009E3896"/>
    <w:rsid w:val="009E3FD4"/>
    <w:rsid w:val="009E4041"/>
    <w:rsid w:val="009E429B"/>
    <w:rsid w:val="009E42FA"/>
    <w:rsid w:val="009E4490"/>
    <w:rsid w:val="009E4558"/>
    <w:rsid w:val="009E4C0A"/>
    <w:rsid w:val="009E4D9D"/>
    <w:rsid w:val="009E4F6C"/>
    <w:rsid w:val="009E5029"/>
    <w:rsid w:val="009E53E3"/>
    <w:rsid w:val="009E5715"/>
    <w:rsid w:val="009E6239"/>
    <w:rsid w:val="009E6728"/>
    <w:rsid w:val="009E687F"/>
    <w:rsid w:val="009E6A71"/>
    <w:rsid w:val="009E6DA4"/>
    <w:rsid w:val="009E7CF8"/>
    <w:rsid w:val="009F0578"/>
    <w:rsid w:val="009F0727"/>
    <w:rsid w:val="009F0FDB"/>
    <w:rsid w:val="009F2085"/>
    <w:rsid w:val="009F2B71"/>
    <w:rsid w:val="009F2C36"/>
    <w:rsid w:val="009F307B"/>
    <w:rsid w:val="009F33B3"/>
    <w:rsid w:val="009F3414"/>
    <w:rsid w:val="009F3999"/>
    <w:rsid w:val="009F3A59"/>
    <w:rsid w:val="009F3EA5"/>
    <w:rsid w:val="009F42B8"/>
    <w:rsid w:val="009F443F"/>
    <w:rsid w:val="009F4B19"/>
    <w:rsid w:val="009F4DAB"/>
    <w:rsid w:val="009F5BB4"/>
    <w:rsid w:val="009F62A1"/>
    <w:rsid w:val="009F687D"/>
    <w:rsid w:val="009F6ECA"/>
    <w:rsid w:val="00A00266"/>
    <w:rsid w:val="00A00434"/>
    <w:rsid w:val="00A0069C"/>
    <w:rsid w:val="00A0089A"/>
    <w:rsid w:val="00A00B2F"/>
    <w:rsid w:val="00A012A6"/>
    <w:rsid w:val="00A021B1"/>
    <w:rsid w:val="00A024C0"/>
    <w:rsid w:val="00A02C6D"/>
    <w:rsid w:val="00A02EDB"/>
    <w:rsid w:val="00A02F70"/>
    <w:rsid w:val="00A034CC"/>
    <w:rsid w:val="00A03B7C"/>
    <w:rsid w:val="00A04632"/>
    <w:rsid w:val="00A05027"/>
    <w:rsid w:val="00A057E1"/>
    <w:rsid w:val="00A05C21"/>
    <w:rsid w:val="00A06114"/>
    <w:rsid w:val="00A062C5"/>
    <w:rsid w:val="00A07362"/>
    <w:rsid w:val="00A077B0"/>
    <w:rsid w:val="00A07C8A"/>
    <w:rsid w:val="00A07E68"/>
    <w:rsid w:val="00A07FD9"/>
    <w:rsid w:val="00A100A9"/>
    <w:rsid w:val="00A1055C"/>
    <w:rsid w:val="00A10FA2"/>
    <w:rsid w:val="00A11A1C"/>
    <w:rsid w:val="00A11A71"/>
    <w:rsid w:val="00A11B78"/>
    <w:rsid w:val="00A11C26"/>
    <w:rsid w:val="00A120A7"/>
    <w:rsid w:val="00A1275E"/>
    <w:rsid w:val="00A12C96"/>
    <w:rsid w:val="00A12FE1"/>
    <w:rsid w:val="00A13213"/>
    <w:rsid w:val="00A13CB4"/>
    <w:rsid w:val="00A14372"/>
    <w:rsid w:val="00A143DA"/>
    <w:rsid w:val="00A14778"/>
    <w:rsid w:val="00A1489A"/>
    <w:rsid w:val="00A14A6D"/>
    <w:rsid w:val="00A14E62"/>
    <w:rsid w:val="00A15468"/>
    <w:rsid w:val="00A15A8D"/>
    <w:rsid w:val="00A161C9"/>
    <w:rsid w:val="00A1642F"/>
    <w:rsid w:val="00A164A3"/>
    <w:rsid w:val="00A1655B"/>
    <w:rsid w:val="00A16FDE"/>
    <w:rsid w:val="00A173D0"/>
    <w:rsid w:val="00A17DB3"/>
    <w:rsid w:val="00A203F6"/>
    <w:rsid w:val="00A20841"/>
    <w:rsid w:val="00A208E1"/>
    <w:rsid w:val="00A20C17"/>
    <w:rsid w:val="00A2119A"/>
    <w:rsid w:val="00A22273"/>
    <w:rsid w:val="00A22600"/>
    <w:rsid w:val="00A22B80"/>
    <w:rsid w:val="00A239C9"/>
    <w:rsid w:val="00A23CAA"/>
    <w:rsid w:val="00A24E31"/>
    <w:rsid w:val="00A25103"/>
    <w:rsid w:val="00A254CD"/>
    <w:rsid w:val="00A25D17"/>
    <w:rsid w:val="00A25ED1"/>
    <w:rsid w:val="00A269F9"/>
    <w:rsid w:val="00A2745A"/>
    <w:rsid w:val="00A274D7"/>
    <w:rsid w:val="00A27EF8"/>
    <w:rsid w:val="00A3029B"/>
    <w:rsid w:val="00A30957"/>
    <w:rsid w:val="00A317A5"/>
    <w:rsid w:val="00A31851"/>
    <w:rsid w:val="00A31F34"/>
    <w:rsid w:val="00A331E6"/>
    <w:rsid w:val="00A33767"/>
    <w:rsid w:val="00A33B76"/>
    <w:rsid w:val="00A33BF6"/>
    <w:rsid w:val="00A341E3"/>
    <w:rsid w:val="00A344AB"/>
    <w:rsid w:val="00A3475B"/>
    <w:rsid w:val="00A34B0D"/>
    <w:rsid w:val="00A34BDE"/>
    <w:rsid w:val="00A34CAD"/>
    <w:rsid w:val="00A34D1B"/>
    <w:rsid w:val="00A3608D"/>
    <w:rsid w:val="00A36366"/>
    <w:rsid w:val="00A369DD"/>
    <w:rsid w:val="00A371EB"/>
    <w:rsid w:val="00A374CB"/>
    <w:rsid w:val="00A3776A"/>
    <w:rsid w:val="00A40074"/>
    <w:rsid w:val="00A40FB5"/>
    <w:rsid w:val="00A41072"/>
    <w:rsid w:val="00A4142C"/>
    <w:rsid w:val="00A41485"/>
    <w:rsid w:val="00A41A84"/>
    <w:rsid w:val="00A41ADD"/>
    <w:rsid w:val="00A41AE7"/>
    <w:rsid w:val="00A4203D"/>
    <w:rsid w:val="00A42427"/>
    <w:rsid w:val="00A425E6"/>
    <w:rsid w:val="00A42B7E"/>
    <w:rsid w:val="00A42FA4"/>
    <w:rsid w:val="00A437DD"/>
    <w:rsid w:val="00A43B47"/>
    <w:rsid w:val="00A43E26"/>
    <w:rsid w:val="00A445B1"/>
    <w:rsid w:val="00A446E6"/>
    <w:rsid w:val="00A44C8C"/>
    <w:rsid w:val="00A45090"/>
    <w:rsid w:val="00A456B3"/>
    <w:rsid w:val="00A45CCD"/>
    <w:rsid w:val="00A45F0B"/>
    <w:rsid w:val="00A45F82"/>
    <w:rsid w:val="00A46505"/>
    <w:rsid w:val="00A46657"/>
    <w:rsid w:val="00A469F3"/>
    <w:rsid w:val="00A46C65"/>
    <w:rsid w:val="00A46CEE"/>
    <w:rsid w:val="00A4710A"/>
    <w:rsid w:val="00A47147"/>
    <w:rsid w:val="00A50B67"/>
    <w:rsid w:val="00A50CEB"/>
    <w:rsid w:val="00A50D87"/>
    <w:rsid w:val="00A51699"/>
    <w:rsid w:val="00A521B2"/>
    <w:rsid w:val="00A5279F"/>
    <w:rsid w:val="00A527A0"/>
    <w:rsid w:val="00A52943"/>
    <w:rsid w:val="00A532CD"/>
    <w:rsid w:val="00A5364D"/>
    <w:rsid w:val="00A5368B"/>
    <w:rsid w:val="00A53882"/>
    <w:rsid w:val="00A53BE8"/>
    <w:rsid w:val="00A541E8"/>
    <w:rsid w:val="00A5428B"/>
    <w:rsid w:val="00A545A7"/>
    <w:rsid w:val="00A54A7C"/>
    <w:rsid w:val="00A54BDD"/>
    <w:rsid w:val="00A54D1B"/>
    <w:rsid w:val="00A54F25"/>
    <w:rsid w:val="00A54F3B"/>
    <w:rsid w:val="00A5508F"/>
    <w:rsid w:val="00A55706"/>
    <w:rsid w:val="00A55890"/>
    <w:rsid w:val="00A55DB1"/>
    <w:rsid w:val="00A56475"/>
    <w:rsid w:val="00A57023"/>
    <w:rsid w:val="00A57704"/>
    <w:rsid w:val="00A603BD"/>
    <w:rsid w:val="00A605B0"/>
    <w:rsid w:val="00A60717"/>
    <w:rsid w:val="00A60879"/>
    <w:rsid w:val="00A6092B"/>
    <w:rsid w:val="00A60A74"/>
    <w:rsid w:val="00A60CA0"/>
    <w:rsid w:val="00A60EA1"/>
    <w:rsid w:val="00A60F14"/>
    <w:rsid w:val="00A61062"/>
    <w:rsid w:val="00A61B3E"/>
    <w:rsid w:val="00A61B90"/>
    <w:rsid w:val="00A6205B"/>
    <w:rsid w:val="00A62247"/>
    <w:rsid w:val="00A62509"/>
    <w:rsid w:val="00A626B1"/>
    <w:rsid w:val="00A626BC"/>
    <w:rsid w:val="00A63039"/>
    <w:rsid w:val="00A64235"/>
    <w:rsid w:val="00A6487D"/>
    <w:rsid w:val="00A666CE"/>
    <w:rsid w:val="00A6684E"/>
    <w:rsid w:val="00A66C56"/>
    <w:rsid w:val="00A66D67"/>
    <w:rsid w:val="00A66E2B"/>
    <w:rsid w:val="00A6764B"/>
    <w:rsid w:val="00A67AFE"/>
    <w:rsid w:val="00A67CDA"/>
    <w:rsid w:val="00A70B93"/>
    <w:rsid w:val="00A70E04"/>
    <w:rsid w:val="00A713F5"/>
    <w:rsid w:val="00A7201A"/>
    <w:rsid w:val="00A72100"/>
    <w:rsid w:val="00A72451"/>
    <w:rsid w:val="00A727A1"/>
    <w:rsid w:val="00A72DF8"/>
    <w:rsid w:val="00A72EFB"/>
    <w:rsid w:val="00A730AC"/>
    <w:rsid w:val="00A73F62"/>
    <w:rsid w:val="00A7426D"/>
    <w:rsid w:val="00A745DA"/>
    <w:rsid w:val="00A74876"/>
    <w:rsid w:val="00A74D3F"/>
    <w:rsid w:val="00A74E07"/>
    <w:rsid w:val="00A74FDB"/>
    <w:rsid w:val="00A756BB"/>
    <w:rsid w:val="00A76071"/>
    <w:rsid w:val="00A761CB"/>
    <w:rsid w:val="00A76203"/>
    <w:rsid w:val="00A765E3"/>
    <w:rsid w:val="00A7696D"/>
    <w:rsid w:val="00A76A04"/>
    <w:rsid w:val="00A76E65"/>
    <w:rsid w:val="00A7701A"/>
    <w:rsid w:val="00A7731D"/>
    <w:rsid w:val="00A77D38"/>
    <w:rsid w:val="00A8003F"/>
    <w:rsid w:val="00A8073C"/>
    <w:rsid w:val="00A80A9B"/>
    <w:rsid w:val="00A80D8F"/>
    <w:rsid w:val="00A80D93"/>
    <w:rsid w:val="00A82432"/>
    <w:rsid w:val="00A82BA8"/>
    <w:rsid w:val="00A83747"/>
    <w:rsid w:val="00A838F5"/>
    <w:rsid w:val="00A83971"/>
    <w:rsid w:val="00A83A94"/>
    <w:rsid w:val="00A83C00"/>
    <w:rsid w:val="00A84387"/>
    <w:rsid w:val="00A843F3"/>
    <w:rsid w:val="00A84A19"/>
    <w:rsid w:val="00A84DA1"/>
    <w:rsid w:val="00A84E20"/>
    <w:rsid w:val="00A84EFC"/>
    <w:rsid w:val="00A84F11"/>
    <w:rsid w:val="00A85127"/>
    <w:rsid w:val="00A86142"/>
    <w:rsid w:val="00A861F6"/>
    <w:rsid w:val="00A86269"/>
    <w:rsid w:val="00A862F0"/>
    <w:rsid w:val="00A869BF"/>
    <w:rsid w:val="00A86C6E"/>
    <w:rsid w:val="00A872B1"/>
    <w:rsid w:val="00A872D7"/>
    <w:rsid w:val="00A876D6"/>
    <w:rsid w:val="00A87933"/>
    <w:rsid w:val="00A87EB5"/>
    <w:rsid w:val="00A91254"/>
    <w:rsid w:val="00A9194D"/>
    <w:rsid w:val="00A9201B"/>
    <w:rsid w:val="00A92883"/>
    <w:rsid w:val="00A941E7"/>
    <w:rsid w:val="00A94286"/>
    <w:rsid w:val="00A9443D"/>
    <w:rsid w:val="00A944C1"/>
    <w:rsid w:val="00A94642"/>
    <w:rsid w:val="00A94F6B"/>
    <w:rsid w:val="00A95542"/>
    <w:rsid w:val="00A95928"/>
    <w:rsid w:val="00A95A69"/>
    <w:rsid w:val="00A95A7A"/>
    <w:rsid w:val="00A961A1"/>
    <w:rsid w:val="00A963CB"/>
    <w:rsid w:val="00A964C9"/>
    <w:rsid w:val="00A96EA0"/>
    <w:rsid w:val="00A97049"/>
    <w:rsid w:val="00A973A3"/>
    <w:rsid w:val="00A9760C"/>
    <w:rsid w:val="00A97844"/>
    <w:rsid w:val="00AA0CC1"/>
    <w:rsid w:val="00AA145B"/>
    <w:rsid w:val="00AA14D4"/>
    <w:rsid w:val="00AA156B"/>
    <w:rsid w:val="00AA1780"/>
    <w:rsid w:val="00AA1C35"/>
    <w:rsid w:val="00AA2172"/>
    <w:rsid w:val="00AA29C0"/>
    <w:rsid w:val="00AA35EF"/>
    <w:rsid w:val="00AA362C"/>
    <w:rsid w:val="00AA3724"/>
    <w:rsid w:val="00AA3B9D"/>
    <w:rsid w:val="00AA3C24"/>
    <w:rsid w:val="00AA3CD7"/>
    <w:rsid w:val="00AA447F"/>
    <w:rsid w:val="00AA5C6B"/>
    <w:rsid w:val="00AA5D9C"/>
    <w:rsid w:val="00AA6E2E"/>
    <w:rsid w:val="00AA6EE2"/>
    <w:rsid w:val="00AA751D"/>
    <w:rsid w:val="00AA773A"/>
    <w:rsid w:val="00AA783C"/>
    <w:rsid w:val="00AA7918"/>
    <w:rsid w:val="00AB07AC"/>
    <w:rsid w:val="00AB0976"/>
    <w:rsid w:val="00AB1059"/>
    <w:rsid w:val="00AB1168"/>
    <w:rsid w:val="00AB124B"/>
    <w:rsid w:val="00AB15C2"/>
    <w:rsid w:val="00AB1933"/>
    <w:rsid w:val="00AB242E"/>
    <w:rsid w:val="00AB262F"/>
    <w:rsid w:val="00AB27F3"/>
    <w:rsid w:val="00AB2A0B"/>
    <w:rsid w:val="00AB2EE3"/>
    <w:rsid w:val="00AB30F3"/>
    <w:rsid w:val="00AB3136"/>
    <w:rsid w:val="00AB3365"/>
    <w:rsid w:val="00AB34D9"/>
    <w:rsid w:val="00AB3C87"/>
    <w:rsid w:val="00AB3FAD"/>
    <w:rsid w:val="00AB42DC"/>
    <w:rsid w:val="00AB4DDD"/>
    <w:rsid w:val="00AB50AE"/>
    <w:rsid w:val="00AB50C7"/>
    <w:rsid w:val="00AB6E77"/>
    <w:rsid w:val="00AB74AE"/>
    <w:rsid w:val="00AC0961"/>
    <w:rsid w:val="00AC129F"/>
    <w:rsid w:val="00AC1814"/>
    <w:rsid w:val="00AC18E1"/>
    <w:rsid w:val="00AC1D2D"/>
    <w:rsid w:val="00AC22CC"/>
    <w:rsid w:val="00AC2785"/>
    <w:rsid w:val="00AC2B2C"/>
    <w:rsid w:val="00AC311B"/>
    <w:rsid w:val="00AC33BD"/>
    <w:rsid w:val="00AC3B86"/>
    <w:rsid w:val="00AC3C4F"/>
    <w:rsid w:val="00AC442B"/>
    <w:rsid w:val="00AC45D1"/>
    <w:rsid w:val="00AC4757"/>
    <w:rsid w:val="00AC4794"/>
    <w:rsid w:val="00AC4CDC"/>
    <w:rsid w:val="00AC532B"/>
    <w:rsid w:val="00AC5A1C"/>
    <w:rsid w:val="00AC5C1D"/>
    <w:rsid w:val="00AC7D3A"/>
    <w:rsid w:val="00AC7D41"/>
    <w:rsid w:val="00AC7D93"/>
    <w:rsid w:val="00AC7F87"/>
    <w:rsid w:val="00AD09B0"/>
    <w:rsid w:val="00AD0C5D"/>
    <w:rsid w:val="00AD0F29"/>
    <w:rsid w:val="00AD1200"/>
    <w:rsid w:val="00AD144B"/>
    <w:rsid w:val="00AD1608"/>
    <w:rsid w:val="00AD1CB7"/>
    <w:rsid w:val="00AD1E27"/>
    <w:rsid w:val="00AD20C7"/>
    <w:rsid w:val="00AD2556"/>
    <w:rsid w:val="00AD26B6"/>
    <w:rsid w:val="00AD2805"/>
    <w:rsid w:val="00AD3505"/>
    <w:rsid w:val="00AD4426"/>
    <w:rsid w:val="00AD4E1C"/>
    <w:rsid w:val="00AD4F44"/>
    <w:rsid w:val="00AD5A7F"/>
    <w:rsid w:val="00AD5D0D"/>
    <w:rsid w:val="00AD5F6C"/>
    <w:rsid w:val="00AD6E46"/>
    <w:rsid w:val="00AD762F"/>
    <w:rsid w:val="00AD7A3C"/>
    <w:rsid w:val="00AD7CC9"/>
    <w:rsid w:val="00AE07B3"/>
    <w:rsid w:val="00AE083A"/>
    <w:rsid w:val="00AE1645"/>
    <w:rsid w:val="00AE19F7"/>
    <w:rsid w:val="00AE1C14"/>
    <w:rsid w:val="00AE1CEB"/>
    <w:rsid w:val="00AE2197"/>
    <w:rsid w:val="00AE2470"/>
    <w:rsid w:val="00AE3107"/>
    <w:rsid w:val="00AE3AC7"/>
    <w:rsid w:val="00AE3DBB"/>
    <w:rsid w:val="00AE3E7E"/>
    <w:rsid w:val="00AE493F"/>
    <w:rsid w:val="00AE4B28"/>
    <w:rsid w:val="00AE4E1A"/>
    <w:rsid w:val="00AE52EF"/>
    <w:rsid w:val="00AE58EC"/>
    <w:rsid w:val="00AE5E0D"/>
    <w:rsid w:val="00AE61BF"/>
    <w:rsid w:val="00AE6346"/>
    <w:rsid w:val="00AE65CE"/>
    <w:rsid w:val="00AE677C"/>
    <w:rsid w:val="00AE6849"/>
    <w:rsid w:val="00AE69F7"/>
    <w:rsid w:val="00AE6BD1"/>
    <w:rsid w:val="00AE6D89"/>
    <w:rsid w:val="00AE7657"/>
    <w:rsid w:val="00AE7883"/>
    <w:rsid w:val="00AE7C81"/>
    <w:rsid w:val="00AE7DE9"/>
    <w:rsid w:val="00AF11A9"/>
    <w:rsid w:val="00AF12C9"/>
    <w:rsid w:val="00AF19B7"/>
    <w:rsid w:val="00AF27FE"/>
    <w:rsid w:val="00AF2A83"/>
    <w:rsid w:val="00AF2FB9"/>
    <w:rsid w:val="00AF2FE4"/>
    <w:rsid w:val="00AF33A2"/>
    <w:rsid w:val="00AF3572"/>
    <w:rsid w:val="00AF3AA6"/>
    <w:rsid w:val="00AF5C22"/>
    <w:rsid w:val="00AF5DED"/>
    <w:rsid w:val="00AF62A5"/>
    <w:rsid w:val="00AF6995"/>
    <w:rsid w:val="00AF6A4E"/>
    <w:rsid w:val="00AF6DE2"/>
    <w:rsid w:val="00AF6EA1"/>
    <w:rsid w:val="00AF721A"/>
    <w:rsid w:val="00AF73EB"/>
    <w:rsid w:val="00AF767D"/>
    <w:rsid w:val="00B000DE"/>
    <w:rsid w:val="00B0054F"/>
    <w:rsid w:val="00B0059F"/>
    <w:rsid w:val="00B00E32"/>
    <w:rsid w:val="00B00FED"/>
    <w:rsid w:val="00B01CBC"/>
    <w:rsid w:val="00B0214C"/>
    <w:rsid w:val="00B023E9"/>
    <w:rsid w:val="00B02581"/>
    <w:rsid w:val="00B02972"/>
    <w:rsid w:val="00B02F90"/>
    <w:rsid w:val="00B03010"/>
    <w:rsid w:val="00B03025"/>
    <w:rsid w:val="00B03744"/>
    <w:rsid w:val="00B039E6"/>
    <w:rsid w:val="00B03A81"/>
    <w:rsid w:val="00B04636"/>
    <w:rsid w:val="00B04A0B"/>
    <w:rsid w:val="00B04B31"/>
    <w:rsid w:val="00B04DBC"/>
    <w:rsid w:val="00B05114"/>
    <w:rsid w:val="00B05844"/>
    <w:rsid w:val="00B063DA"/>
    <w:rsid w:val="00B0672B"/>
    <w:rsid w:val="00B067F1"/>
    <w:rsid w:val="00B06E1C"/>
    <w:rsid w:val="00B07042"/>
    <w:rsid w:val="00B07406"/>
    <w:rsid w:val="00B07768"/>
    <w:rsid w:val="00B079CC"/>
    <w:rsid w:val="00B10077"/>
    <w:rsid w:val="00B101E0"/>
    <w:rsid w:val="00B1086C"/>
    <w:rsid w:val="00B10A88"/>
    <w:rsid w:val="00B10CD5"/>
    <w:rsid w:val="00B111A4"/>
    <w:rsid w:val="00B11AD6"/>
    <w:rsid w:val="00B11B4D"/>
    <w:rsid w:val="00B12C21"/>
    <w:rsid w:val="00B12EDC"/>
    <w:rsid w:val="00B12FA5"/>
    <w:rsid w:val="00B12FF4"/>
    <w:rsid w:val="00B13326"/>
    <w:rsid w:val="00B13820"/>
    <w:rsid w:val="00B13B12"/>
    <w:rsid w:val="00B1413D"/>
    <w:rsid w:val="00B155A4"/>
    <w:rsid w:val="00B15DB5"/>
    <w:rsid w:val="00B1640E"/>
    <w:rsid w:val="00B164BD"/>
    <w:rsid w:val="00B16FA7"/>
    <w:rsid w:val="00B17491"/>
    <w:rsid w:val="00B200D9"/>
    <w:rsid w:val="00B209F4"/>
    <w:rsid w:val="00B20CAF"/>
    <w:rsid w:val="00B21123"/>
    <w:rsid w:val="00B2141C"/>
    <w:rsid w:val="00B21980"/>
    <w:rsid w:val="00B219F1"/>
    <w:rsid w:val="00B21C4C"/>
    <w:rsid w:val="00B21CA1"/>
    <w:rsid w:val="00B23158"/>
    <w:rsid w:val="00B235C1"/>
    <w:rsid w:val="00B23666"/>
    <w:rsid w:val="00B23D89"/>
    <w:rsid w:val="00B240E0"/>
    <w:rsid w:val="00B24BBB"/>
    <w:rsid w:val="00B25152"/>
    <w:rsid w:val="00B25219"/>
    <w:rsid w:val="00B2557A"/>
    <w:rsid w:val="00B25582"/>
    <w:rsid w:val="00B25765"/>
    <w:rsid w:val="00B25F93"/>
    <w:rsid w:val="00B26D0B"/>
    <w:rsid w:val="00B26F8D"/>
    <w:rsid w:val="00B27075"/>
    <w:rsid w:val="00B2722A"/>
    <w:rsid w:val="00B27A15"/>
    <w:rsid w:val="00B304F7"/>
    <w:rsid w:val="00B3171E"/>
    <w:rsid w:val="00B31BA4"/>
    <w:rsid w:val="00B32B67"/>
    <w:rsid w:val="00B33002"/>
    <w:rsid w:val="00B33266"/>
    <w:rsid w:val="00B332DB"/>
    <w:rsid w:val="00B33D5A"/>
    <w:rsid w:val="00B34039"/>
    <w:rsid w:val="00B3456C"/>
    <w:rsid w:val="00B34BAE"/>
    <w:rsid w:val="00B35588"/>
    <w:rsid w:val="00B3573C"/>
    <w:rsid w:val="00B3626E"/>
    <w:rsid w:val="00B36335"/>
    <w:rsid w:val="00B366D1"/>
    <w:rsid w:val="00B3692D"/>
    <w:rsid w:val="00B36CBB"/>
    <w:rsid w:val="00B36DF6"/>
    <w:rsid w:val="00B36E09"/>
    <w:rsid w:val="00B371C7"/>
    <w:rsid w:val="00B3766E"/>
    <w:rsid w:val="00B37E94"/>
    <w:rsid w:val="00B37EE8"/>
    <w:rsid w:val="00B37F24"/>
    <w:rsid w:val="00B40396"/>
    <w:rsid w:val="00B40B42"/>
    <w:rsid w:val="00B40BEA"/>
    <w:rsid w:val="00B411FE"/>
    <w:rsid w:val="00B412B5"/>
    <w:rsid w:val="00B416FD"/>
    <w:rsid w:val="00B41875"/>
    <w:rsid w:val="00B41B41"/>
    <w:rsid w:val="00B4225F"/>
    <w:rsid w:val="00B42846"/>
    <w:rsid w:val="00B429B9"/>
    <w:rsid w:val="00B429BB"/>
    <w:rsid w:val="00B42D0F"/>
    <w:rsid w:val="00B42E77"/>
    <w:rsid w:val="00B43182"/>
    <w:rsid w:val="00B435CE"/>
    <w:rsid w:val="00B43757"/>
    <w:rsid w:val="00B43B54"/>
    <w:rsid w:val="00B4431C"/>
    <w:rsid w:val="00B459E4"/>
    <w:rsid w:val="00B45A80"/>
    <w:rsid w:val="00B45F64"/>
    <w:rsid w:val="00B4686E"/>
    <w:rsid w:val="00B46927"/>
    <w:rsid w:val="00B46D13"/>
    <w:rsid w:val="00B47279"/>
    <w:rsid w:val="00B47568"/>
    <w:rsid w:val="00B475C6"/>
    <w:rsid w:val="00B506AE"/>
    <w:rsid w:val="00B50D4F"/>
    <w:rsid w:val="00B512D5"/>
    <w:rsid w:val="00B518B5"/>
    <w:rsid w:val="00B519D8"/>
    <w:rsid w:val="00B51C72"/>
    <w:rsid w:val="00B52310"/>
    <w:rsid w:val="00B52425"/>
    <w:rsid w:val="00B52E61"/>
    <w:rsid w:val="00B53148"/>
    <w:rsid w:val="00B535D7"/>
    <w:rsid w:val="00B53754"/>
    <w:rsid w:val="00B5385A"/>
    <w:rsid w:val="00B53C1F"/>
    <w:rsid w:val="00B5425E"/>
    <w:rsid w:val="00B54328"/>
    <w:rsid w:val="00B543CC"/>
    <w:rsid w:val="00B543FB"/>
    <w:rsid w:val="00B5470A"/>
    <w:rsid w:val="00B5523F"/>
    <w:rsid w:val="00B55379"/>
    <w:rsid w:val="00B55BC9"/>
    <w:rsid w:val="00B55DCA"/>
    <w:rsid w:val="00B567ED"/>
    <w:rsid w:val="00B56AC9"/>
    <w:rsid w:val="00B57580"/>
    <w:rsid w:val="00B60624"/>
    <w:rsid w:val="00B60A86"/>
    <w:rsid w:val="00B60E65"/>
    <w:rsid w:val="00B61323"/>
    <w:rsid w:val="00B613FF"/>
    <w:rsid w:val="00B61596"/>
    <w:rsid w:val="00B61B1F"/>
    <w:rsid w:val="00B6213F"/>
    <w:rsid w:val="00B62783"/>
    <w:rsid w:val="00B62DEE"/>
    <w:rsid w:val="00B631F9"/>
    <w:rsid w:val="00B63395"/>
    <w:rsid w:val="00B6346C"/>
    <w:rsid w:val="00B63A06"/>
    <w:rsid w:val="00B644F2"/>
    <w:rsid w:val="00B64638"/>
    <w:rsid w:val="00B64783"/>
    <w:rsid w:val="00B64E73"/>
    <w:rsid w:val="00B6516E"/>
    <w:rsid w:val="00B65BAB"/>
    <w:rsid w:val="00B65D0C"/>
    <w:rsid w:val="00B678A2"/>
    <w:rsid w:val="00B70741"/>
    <w:rsid w:val="00B7077C"/>
    <w:rsid w:val="00B707F7"/>
    <w:rsid w:val="00B7082E"/>
    <w:rsid w:val="00B70B77"/>
    <w:rsid w:val="00B721F1"/>
    <w:rsid w:val="00B7246C"/>
    <w:rsid w:val="00B725BE"/>
    <w:rsid w:val="00B72A3A"/>
    <w:rsid w:val="00B72AC3"/>
    <w:rsid w:val="00B72F25"/>
    <w:rsid w:val="00B7325A"/>
    <w:rsid w:val="00B7328F"/>
    <w:rsid w:val="00B73625"/>
    <w:rsid w:val="00B73978"/>
    <w:rsid w:val="00B73EC8"/>
    <w:rsid w:val="00B748E3"/>
    <w:rsid w:val="00B74979"/>
    <w:rsid w:val="00B75353"/>
    <w:rsid w:val="00B753E7"/>
    <w:rsid w:val="00B75654"/>
    <w:rsid w:val="00B75827"/>
    <w:rsid w:val="00B75F9D"/>
    <w:rsid w:val="00B767D9"/>
    <w:rsid w:val="00B76A55"/>
    <w:rsid w:val="00B76C6E"/>
    <w:rsid w:val="00B770F1"/>
    <w:rsid w:val="00B7744F"/>
    <w:rsid w:val="00B77E71"/>
    <w:rsid w:val="00B77F2C"/>
    <w:rsid w:val="00B77FDF"/>
    <w:rsid w:val="00B80B36"/>
    <w:rsid w:val="00B817CF"/>
    <w:rsid w:val="00B81B28"/>
    <w:rsid w:val="00B8235A"/>
    <w:rsid w:val="00B824AC"/>
    <w:rsid w:val="00B82906"/>
    <w:rsid w:val="00B8304F"/>
    <w:rsid w:val="00B832AB"/>
    <w:rsid w:val="00B839BF"/>
    <w:rsid w:val="00B83CBD"/>
    <w:rsid w:val="00B8436C"/>
    <w:rsid w:val="00B84638"/>
    <w:rsid w:val="00B8467E"/>
    <w:rsid w:val="00B848D9"/>
    <w:rsid w:val="00B84CA7"/>
    <w:rsid w:val="00B85588"/>
    <w:rsid w:val="00B8569B"/>
    <w:rsid w:val="00B8598C"/>
    <w:rsid w:val="00B85F0D"/>
    <w:rsid w:val="00B867E3"/>
    <w:rsid w:val="00B86923"/>
    <w:rsid w:val="00B86938"/>
    <w:rsid w:val="00B86C10"/>
    <w:rsid w:val="00B87C3E"/>
    <w:rsid w:val="00B90B4A"/>
    <w:rsid w:val="00B90B6D"/>
    <w:rsid w:val="00B90DAA"/>
    <w:rsid w:val="00B9175E"/>
    <w:rsid w:val="00B91992"/>
    <w:rsid w:val="00B919A7"/>
    <w:rsid w:val="00B919DC"/>
    <w:rsid w:val="00B929F9"/>
    <w:rsid w:val="00B92B2E"/>
    <w:rsid w:val="00B9304F"/>
    <w:rsid w:val="00B9323A"/>
    <w:rsid w:val="00B9351E"/>
    <w:rsid w:val="00B9354E"/>
    <w:rsid w:val="00B939AE"/>
    <w:rsid w:val="00B942D9"/>
    <w:rsid w:val="00B9431E"/>
    <w:rsid w:val="00B94BE6"/>
    <w:rsid w:val="00B955B8"/>
    <w:rsid w:val="00B955F5"/>
    <w:rsid w:val="00B95861"/>
    <w:rsid w:val="00B95956"/>
    <w:rsid w:val="00B95E5B"/>
    <w:rsid w:val="00B95E90"/>
    <w:rsid w:val="00B95FCE"/>
    <w:rsid w:val="00B968D9"/>
    <w:rsid w:val="00B96CD8"/>
    <w:rsid w:val="00B973BC"/>
    <w:rsid w:val="00B97A78"/>
    <w:rsid w:val="00B97D88"/>
    <w:rsid w:val="00B97E10"/>
    <w:rsid w:val="00B97FE3"/>
    <w:rsid w:val="00BA1049"/>
    <w:rsid w:val="00BA1357"/>
    <w:rsid w:val="00BA1C74"/>
    <w:rsid w:val="00BA1F7E"/>
    <w:rsid w:val="00BA2279"/>
    <w:rsid w:val="00BA2377"/>
    <w:rsid w:val="00BA39CF"/>
    <w:rsid w:val="00BA472F"/>
    <w:rsid w:val="00BA476A"/>
    <w:rsid w:val="00BA47E8"/>
    <w:rsid w:val="00BA4872"/>
    <w:rsid w:val="00BA4B8A"/>
    <w:rsid w:val="00BA5A28"/>
    <w:rsid w:val="00BA5D0E"/>
    <w:rsid w:val="00BA6BB6"/>
    <w:rsid w:val="00BA7471"/>
    <w:rsid w:val="00BA77C4"/>
    <w:rsid w:val="00BB002A"/>
    <w:rsid w:val="00BB08CE"/>
    <w:rsid w:val="00BB08F6"/>
    <w:rsid w:val="00BB0C8F"/>
    <w:rsid w:val="00BB0C95"/>
    <w:rsid w:val="00BB0E44"/>
    <w:rsid w:val="00BB1ACA"/>
    <w:rsid w:val="00BB1F67"/>
    <w:rsid w:val="00BB21F2"/>
    <w:rsid w:val="00BB2231"/>
    <w:rsid w:val="00BB22A2"/>
    <w:rsid w:val="00BB246F"/>
    <w:rsid w:val="00BB28FC"/>
    <w:rsid w:val="00BB298D"/>
    <w:rsid w:val="00BB2D27"/>
    <w:rsid w:val="00BB3C12"/>
    <w:rsid w:val="00BB430E"/>
    <w:rsid w:val="00BB49B3"/>
    <w:rsid w:val="00BB535B"/>
    <w:rsid w:val="00BB5866"/>
    <w:rsid w:val="00BB63E5"/>
    <w:rsid w:val="00BB6919"/>
    <w:rsid w:val="00BB6AA3"/>
    <w:rsid w:val="00BB7A7C"/>
    <w:rsid w:val="00BB7C38"/>
    <w:rsid w:val="00BC0D53"/>
    <w:rsid w:val="00BC0F89"/>
    <w:rsid w:val="00BC1376"/>
    <w:rsid w:val="00BC1484"/>
    <w:rsid w:val="00BC16E6"/>
    <w:rsid w:val="00BC21ED"/>
    <w:rsid w:val="00BC2A6F"/>
    <w:rsid w:val="00BC3472"/>
    <w:rsid w:val="00BC3652"/>
    <w:rsid w:val="00BC37A9"/>
    <w:rsid w:val="00BC447A"/>
    <w:rsid w:val="00BC45EB"/>
    <w:rsid w:val="00BC4808"/>
    <w:rsid w:val="00BC5457"/>
    <w:rsid w:val="00BC55CE"/>
    <w:rsid w:val="00BC613E"/>
    <w:rsid w:val="00BC6D0F"/>
    <w:rsid w:val="00BC6F35"/>
    <w:rsid w:val="00BC6FEF"/>
    <w:rsid w:val="00BC71B9"/>
    <w:rsid w:val="00BD03B9"/>
    <w:rsid w:val="00BD087C"/>
    <w:rsid w:val="00BD0CE8"/>
    <w:rsid w:val="00BD0EAF"/>
    <w:rsid w:val="00BD1058"/>
    <w:rsid w:val="00BD1348"/>
    <w:rsid w:val="00BD15BD"/>
    <w:rsid w:val="00BD217E"/>
    <w:rsid w:val="00BD25B6"/>
    <w:rsid w:val="00BD2EFF"/>
    <w:rsid w:val="00BD32C7"/>
    <w:rsid w:val="00BD33E5"/>
    <w:rsid w:val="00BD34F5"/>
    <w:rsid w:val="00BD3995"/>
    <w:rsid w:val="00BD3C26"/>
    <w:rsid w:val="00BD3E87"/>
    <w:rsid w:val="00BD61B0"/>
    <w:rsid w:val="00BD6826"/>
    <w:rsid w:val="00BD6947"/>
    <w:rsid w:val="00BD6B11"/>
    <w:rsid w:val="00BD6DC5"/>
    <w:rsid w:val="00BD78B2"/>
    <w:rsid w:val="00BD7F7D"/>
    <w:rsid w:val="00BE017E"/>
    <w:rsid w:val="00BE0433"/>
    <w:rsid w:val="00BE0473"/>
    <w:rsid w:val="00BE0CAE"/>
    <w:rsid w:val="00BE0E94"/>
    <w:rsid w:val="00BE112B"/>
    <w:rsid w:val="00BE12C4"/>
    <w:rsid w:val="00BE149B"/>
    <w:rsid w:val="00BE1BF6"/>
    <w:rsid w:val="00BE1EB0"/>
    <w:rsid w:val="00BE21B5"/>
    <w:rsid w:val="00BE21CE"/>
    <w:rsid w:val="00BE25D6"/>
    <w:rsid w:val="00BE26C7"/>
    <w:rsid w:val="00BE2859"/>
    <w:rsid w:val="00BE2AB9"/>
    <w:rsid w:val="00BE2F5C"/>
    <w:rsid w:val="00BE391E"/>
    <w:rsid w:val="00BE39B7"/>
    <w:rsid w:val="00BE4378"/>
    <w:rsid w:val="00BE4D51"/>
    <w:rsid w:val="00BE4F22"/>
    <w:rsid w:val="00BE522D"/>
    <w:rsid w:val="00BE558E"/>
    <w:rsid w:val="00BE5FD3"/>
    <w:rsid w:val="00BE664D"/>
    <w:rsid w:val="00BE66E7"/>
    <w:rsid w:val="00BE6909"/>
    <w:rsid w:val="00BE7A59"/>
    <w:rsid w:val="00BF0327"/>
    <w:rsid w:val="00BF09DA"/>
    <w:rsid w:val="00BF1299"/>
    <w:rsid w:val="00BF16EC"/>
    <w:rsid w:val="00BF1E73"/>
    <w:rsid w:val="00BF20B7"/>
    <w:rsid w:val="00BF20E4"/>
    <w:rsid w:val="00BF2191"/>
    <w:rsid w:val="00BF23EE"/>
    <w:rsid w:val="00BF2DAD"/>
    <w:rsid w:val="00BF2E0D"/>
    <w:rsid w:val="00BF36B7"/>
    <w:rsid w:val="00BF3949"/>
    <w:rsid w:val="00BF3A6E"/>
    <w:rsid w:val="00BF4722"/>
    <w:rsid w:val="00BF4C8E"/>
    <w:rsid w:val="00BF5018"/>
    <w:rsid w:val="00BF7372"/>
    <w:rsid w:val="00BF7736"/>
    <w:rsid w:val="00BF7ADE"/>
    <w:rsid w:val="00BF7FF5"/>
    <w:rsid w:val="00C00133"/>
    <w:rsid w:val="00C0087D"/>
    <w:rsid w:val="00C0092C"/>
    <w:rsid w:val="00C009C1"/>
    <w:rsid w:val="00C00F28"/>
    <w:rsid w:val="00C01E7B"/>
    <w:rsid w:val="00C020D2"/>
    <w:rsid w:val="00C02100"/>
    <w:rsid w:val="00C022FF"/>
    <w:rsid w:val="00C02B6D"/>
    <w:rsid w:val="00C02ECA"/>
    <w:rsid w:val="00C03603"/>
    <w:rsid w:val="00C039C1"/>
    <w:rsid w:val="00C03A77"/>
    <w:rsid w:val="00C04598"/>
    <w:rsid w:val="00C04A62"/>
    <w:rsid w:val="00C05000"/>
    <w:rsid w:val="00C055D7"/>
    <w:rsid w:val="00C0563E"/>
    <w:rsid w:val="00C05CD7"/>
    <w:rsid w:val="00C06761"/>
    <w:rsid w:val="00C06A4F"/>
    <w:rsid w:val="00C06AAB"/>
    <w:rsid w:val="00C06CFA"/>
    <w:rsid w:val="00C06DD3"/>
    <w:rsid w:val="00C06F7D"/>
    <w:rsid w:val="00C0720C"/>
    <w:rsid w:val="00C0783D"/>
    <w:rsid w:val="00C07ACE"/>
    <w:rsid w:val="00C07D8F"/>
    <w:rsid w:val="00C100BB"/>
    <w:rsid w:val="00C100C9"/>
    <w:rsid w:val="00C1075A"/>
    <w:rsid w:val="00C11816"/>
    <w:rsid w:val="00C11963"/>
    <w:rsid w:val="00C11A6C"/>
    <w:rsid w:val="00C1216B"/>
    <w:rsid w:val="00C12A3E"/>
    <w:rsid w:val="00C12B59"/>
    <w:rsid w:val="00C12C41"/>
    <w:rsid w:val="00C12C99"/>
    <w:rsid w:val="00C12D4E"/>
    <w:rsid w:val="00C1306A"/>
    <w:rsid w:val="00C13B81"/>
    <w:rsid w:val="00C13BE9"/>
    <w:rsid w:val="00C13E5C"/>
    <w:rsid w:val="00C14053"/>
    <w:rsid w:val="00C14740"/>
    <w:rsid w:val="00C14F17"/>
    <w:rsid w:val="00C15068"/>
    <w:rsid w:val="00C159A5"/>
    <w:rsid w:val="00C15FA2"/>
    <w:rsid w:val="00C16570"/>
    <w:rsid w:val="00C167AC"/>
    <w:rsid w:val="00C16CD1"/>
    <w:rsid w:val="00C174A3"/>
    <w:rsid w:val="00C17658"/>
    <w:rsid w:val="00C17A84"/>
    <w:rsid w:val="00C17DB0"/>
    <w:rsid w:val="00C17DD2"/>
    <w:rsid w:val="00C17DEC"/>
    <w:rsid w:val="00C17FA7"/>
    <w:rsid w:val="00C20136"/>
    <w:rsid w:val="00C20258"/>
    <w:rsid w:val="00C2049A"/>
    <w:rsid w:val="00C205C0"/>
    <w:rsid w:val="00C20C78"/>
    <w:rsid w:val="00C20C9E"/>
    <w:rsid w:val="00C212EB"/>
    <w:rsid w:val="00C2158E"/>
    <w:rsid w:val="00C215AD"/>
    <w:rsid w:val="00C216E5"/>
    <w:rsid w:val="00C217A7"/>
    <w:rsid w:val="00C21840"/>
    <w:rsid w:val="00C21DF1"/>
    <w:rsid w:val="00C21F3A"/>
    <w:rsid w:val="00C220E5"/>
    <w:rsid w:val="00C226FC"/>
    <w:rsid w:val="00C22FAA"/>
    <w:rsid w:val="00C23166"/>
    <w:rsid w:val="00C233B9"/>
    <w:rsid w:val="00C237BA"/>
    <w:rsid w:val="00C23A1E"/>
    <w:rsid w:val="00C24423"/>
    <w:rsid w:val="00C24836"/>
    <w:rsid w:val="00C2498F"/>
    <w:rsid w:val="00C2511E"/>
    <w:rsid w:val="00C25252"/>
    <w:rsid w:val="00C25ECC"/>
    <w:rsid w:val="00C26392"/>
    <w:rsid w:val="00C273D8"/>
    <w:rsid w:val="00C30C36"/>
    <w:rsid w:val="00C313C8"/>
    <w:rsid w:val="00C31CBE"/>
    <w:rsid w:val="00C31FD3"/>
    <w:rsid w:val="00C320A4"/>
    <w:rsid w:val="00C32309"/>
    <w:rsid w:val="00C32D43"/>
    <w:rsid w:val="00C32E85"/>
    <w:rsid w:val="00C33795"/>
    <w:rsid w:val="00C33F50"/>
    <w:rsid w:val="00C340A1"/>
    <w:rsid w:val="00C341E8"/>
    <w:rsid w:val="00C34292"/>
    <w:rsid w:val="00C346C9"/>
    <w:rsid w:val="00C34865"/>
    <w:rsid w:val="00C34E4C"/>
    <w:rsid w:val="00C34EB6"/>
    <w:rsid w:val="00C359CB"/>
    <w:rsid w:val="00C35A61"/>
    <w:rsid w:val="00C35B73"/>
    <w:rsid w:val="00C35D6E"/>
    <w:rsid w:val="00C36478"/>
    <w:rsid w:val="00C36C04"/>
    <w:rsid w:val="00C36CF9"/>
    <w:rsid w:val="00C36D22"/>
    <w:rsid w:val="00C37713"/>
    <w:rsid w:val="00C37AA6"/>
    <w:rsid w:val="00C37B77"/>
    <w:rsid w:val="00C37BEB"/>
    <w:rsid w:val="00C37DD4"/>
    <w:rsid w:val="00C37E0C"/>
    <w:rsid w:val="00C4088D"/>
    <w:rsid w:val="00C41458"/>
    <w:rsid w:val="00C4165C"/>
    <w:rsid w:val="00C419FA"/>
    <w:rsid w:val="00C41F78"/>
    <w:rsid w:val="00C42196"/>
    <w:rsid w:val="00C421C0"/>
    <w:rsid w:val="00C421E0"/>
    <w:rsid w:val="00C43252"/>
    <w:rsid w:val="00C4355C"/>
    <w:rsid w:val="00C4360F"/>
    <w:rsid w:val="00C44C7F"/>
    <w:rsid w:val="00C44D5B"/>
    <w:rsid w:val="00C45377"/>
    <w:rsid w:val="00C4561A"/>
    <w:rsid w:val="00C458CF"/>
    <w:rsid w:val="00C45F28"/>
    <w:rsid w:val="00C463A0"/>
    <w:rsid w:val="00C46770"/>
    <w:rsid w:val="00C468A9"/>
    <w:rsid w:val="00C469DA"/>
    <w:rsid w:val="00C46FF7"/>
    <w:rsid w:val="00C4742B"/>
    <w:rsid w:val="00C502EE"/>
    <w:rsid w:val="00C506C4"/>
    <w:rsid w:val="00C50712"/>
    <w:rsid w:val="00C50E8D"/>
    <w:rsid w:val="00C511D9"/>
    <w:rsid w:val="00C513ED"/>
    <w:rsid w:val="00C5152F"/>
    <w:rsid w:val="00C51A28"/>
    <w:rsid w:val="00C51B12"/>
    <w:rsid w:val="00C528DF"/>
    <w:rsid w:val="00C52BDD"/>
    <w:rsid w:val="00C52DB9"/>
    <w:rsid w:val="00C531AD"/>
    <w:rsid w:val="00C53301"/>
    <w:rsid w:val="00C53A20"/>
    <w:rsid w:val="00C543B4"/>
    <w:rsid w:val="00C54613"/>
    <w:rsid w:val="00C54AB5"/>
    <w:rsid w:val="00C550C6"/>
    <w:rsid w:val="00C5525B"/>
    <w:rsid w:val="00C55AE1"/>
    <w:rsid w:val="00C5625A"/>
    <w:rsid w:val="00C566F2"/>
    <w:rsid w:val="00C567F2"/>
    <w:rsid w:val="00C56EBC"/>
    <w:rsid w:val="00C56FF2"/>
    <w:rsid w:val="00C5745A"/>
    <w:rsid w:val="00C5787D"/>
    <w:rsid w:val="00C57902"/>
    <w:rsid w:val="00C60268"/>
    <w:rsid w:val="00C603E4"/>
    <w:rsid w:val="00C60C98"/>
    <w:rsid w:val="00C60E37"/>
    <w:rsid w:val="00C6217C"/>
    <w:rsid w:val="00C62330"/>
    <w:rsid w:val="00C6268D"/>
    <w:rsid w:val="00C62695"/>
    <w:rsid w:val="00C626E9"/>
    <w:rsid w:val="00C6299D"/>
    <w:rsid w:val="00C62E36"/>
    <w:rsid w:val="00C64554"/>
    <w:rsid w:val="00C64DD0"/>
    <w:rsid w:val="00C652A3"/>
    <w:rsid w:val="00C654BC"/>
    <w:rsid w:val="00C6561B"/>
    <w:rsid w:val="00C65B5D"/>
    <w:rsid w:val="00C6641F"/>
    <w:rsid w:val="00C66A4F"/>
    <w:rsid w:val="00C66B8C"/>
    <w:rsid w:val="00C66D78"/>
    <w:rsid w:val="00C66DA1"/>
    <w:rsid w:val="00C6750F"/>
    <w:rsid w:val="00C676EE"/>
    <w:rsid w:val="00C67763"/>
    <w:rsid w:val="00C67D8A"/>
    <w:rsid w:val="00C67E24"/>
    <w:rsid w:val="00C7047D"/>
    <w:rsid w:val="00C70573"/>
    <w:rsid w:val="00C70D40"/>
    <w:rsid w:val="00C710FE"/>
    <w:rsid w:val="00C71208"/>
    <w:rsid w:val="00C71926"/>
    <w:rsid w:val="00C719A3"/>
    <w:rsid w:val="00C71F16"/>
    <w:rsid w:val="00C7220B"/>
    <w:rsid w:val="00C72319"/>
    <w:rsid w:val="00C72784"/>
    <w:rsid w:val="00C729EF"/>
    <w:rsid w:val="00C72EBD"/>
    <w:rsid w:val="00C73599"/>
    <w:rsid w:val="00C73ECE"/>
    <w:rsid w:val="00C73F36"/>
    <w:rsid w:val="00C74626"/>
    <w:rsid w:val="00C747D1"/>
    <w:rsid w:val="00C74BFA"/>
    <w:rsid w:val="00C74FB7"/>
    <w:rsid w:val="00C75062"/>
    <w:rsid w:val="00C7517B"/>
    <w:rsid w:val="00C758DC"/>
    <w:rsid w:val="00C75996"/>
    <w:rsid w:val="00C76261"/>
    <w:rsid w:val="00C763D2"/>
    <w:rsid w:val="00C76487"/>
    <w:rsid w:val="00C77135"/>
    <w:rsid w:val="00C77C8E"/>
    <w:rsid w:val="00C77D3C"/>
    <w:rsid w:val="00C80989"/>
    <w:rsid w:val="00C8108D"/>
    <w:rsid w:val="00C8128F"/>
    <w:rsid w:val="00C81631"/>
    <w:rsid w:val="00C8179C"/>
    <w:rsid w:val="00C81B69"/>
    <w:rsid w:val="00C81F0A"/>
    <w:rsid w:val="00C823DB"/>
    <w:rsid w:val="00C82539"/>
    <w:rsid w:val="00C826B2"/>
    <w:rsid w:val="00C83207"/>
    <w:rsid w:val="00C83AE5"/>
    <w:rsid w:val="00C83BBF"/>
    <w:rsid w:val="00C843A5"/>
    <w:rsid w:val="00C849FF"/>
    <w:rsid w:val="00C854EF"/>
    <w:rsid w:val="00C858FA"/>
    <w:rsid w:val="00C85980"/>
    <w:rsid w:val="00C86209"/>
    <w:rsid w:val="00C867C9"/>
    <w:rsid w:val="00C86A1A"/>
    <w:rsid w:val="00C86E78"/>
    <w:rsid w:val="00C86E81"/>
    <w:rsid w:val="00C87089"/>
    <w:rsid w:val="00C87294"/>
    <w:rsid w:val="00C878FE"/>
    <w:rsid w:val="00C87BA1"/>
    <w:rsid w:val="00C9019C"/>
    <w:rsid w:val="00C905AF"/>
    <w:rsid w:val="00C90661"/>
    <w:rsid w:val="00C91630"/>
    <w:rsid w:val="00C92468"/>
    <w:rsid w:val="00C928C9"/>
    <w:rsid w:val="00C92DDA"/>
    <w:rsid w:val="00C93681"/>
    <w:rsid w:val="00C9383D"/>
    <w:rsid w:val="00C93896"/>
    <w:rsid w:val="00C93EA3"/>
    <w:rsid w:val="00C9403A"/>
    <w:rsid w:val="00C94270"/>
    <w:rsid w:val="00C9448C"/>
    <w:rsid w:val="00C956CA"/>
    <w:rsid w:val="00C95BD4"/>
    <w:rsid w:val="00C95C34"/>
    <w:rsid w:val="00C961E2"/>
    <w:rsid w:val="00C96387"/>
    <w:rsid w:val="00C96816"/>
    <w:rsid w:val="00C969B6"/>
    <w:rsid w:val="00C96E62"/>
    <w:rsid w:val="00C96F2C"/>
    <w:rsid w:val="00C9756A"/>
    <w:rsid w:val="00C97F62"/>
    <w:rsid w:val="00CA059D"/>
    <w:rsid w:val="00CA072D"/>
    <w:rsid w:val="00CA083F"/>
    <w:rsid w:val="00CA0848"/>
    <w:rsid w:val="00CA0AD9"/>
    <w:rsid w:val="00CA0C88"/>
    <w:rsid w:val="00CA0D10"/>
    <w:rsid w:val="00CA10D0"/>
    <w:rsid w:val="00CA1494"/>
    <w:rsid w:val="00CA240E"/>
    <w:rsid w:val="00CA252C"/>
    <w:rsid w:val="00CA27CD"/>
    <w:rsid w:val="00CA34A4"/>
    <w:rsid w:val="00CA358D"/>
    <w:rsid w:val="00CA3A8A"/>
    <w:rsid w:val="00CA42E4"/>
    <w:rsid w:val="00CA436F"/>
    <w:rsid w:val="00CA47C8"/>
    <w:rsid w:val="00CA48B3"/>
    <w:rsid w:val="00CA4A1F"/>
    <w:rsid w:val="00CA4FA0"/>
    <w:rsid w:val="00CA5529"/>
    <w:rsid w:val="00CA573E"/>
    <w:rsid w:val="00CA5803"/>
    <w:rsid w:val="00CA5DCC"/>
    <w:rsid w:val="00CA64B4"/>
    <w:rsid w:val="00CA69E6"/>
    <w:rsid w:val="00CA7784"/>
    <w:rsid w:val="00CA778A"/>
    <w:rsid w:val="00CA79BF"/>
    <w:rsid w:val="00CA7C6F"/>
    <w:rsid w:val="00CB0332"/>
    <w:rsid w:val="00CB0485"/>
    <w:rsid w:val="00CB0530"/>
    <w:rsid w:val="00CB1323"/>
    <w:rsid w:val="00CB1A99"/>
    <w:rsid w:val="00CB25ED"/>
    <w:rsid w:val="00CB27D9"/>
    <w:rsid w:val="00CB29AE"/>
    <w:rsid w:val="00CB2DD8"/>
    <w:rsid w:val="00CB3A44"/>
    <w:rsid w:val="00CB4450"/>
    <w:rsid w:val="00CB468B"/>
    <w:rsid w:val="00CB4EBF"/>
    <w:rsid w:val="00CB4FCE"/>
    <w:rsid w:val="00CB5712"/>
    <w:rsid w:val="00CB5C94"/>
    <w:rsid w:val="00CB5E9E"/>
    <w:rsid w:val="00CB5EC1"/>
    <w:rsid w:val="00CB619F"/>
    <w:rsid w:val="00CB6F9E"/>
    <w:rsid w:val="00CB76C2"/>
    <w:rsid w:val="00CB79A3"/>
    <w:rsid w:val="00CB7C1E"/>
    <w:rsid w:val="00CB7E50"/>
    <w:rsid w:val="00CC083A"/>
    <w:rsid w:val="00CC0CC7"/>
    <w:rsid w:val="00CC13D3"/>
    <w:rsid w:val="00CC1A5A"/>
    <w:rsid w:val="00CC2455"/>
    <w:rsid w:val="00CC3655"/>
    <w:rsid w:val="00CC3859"/>
    <w:rsid w:val="00CC3D9F"/>
    <w:rsid w:val="00CC416C"/>
    <w:rsid w:val="00CC4430"/>
    <w:rsid w:val="00CC4525"/>
    <w:rsid w:val="00CC4991"/>
    <w:rsid w:val="00CC62C3"/>
    <w:rsid w:val="00CC6669"/>
    <w:rsid w:val="00CC6702"/>
    <w:rsid w:val="00CC6929"/>
    <w:rsid w:val="00CC7238"/>
    <w:rsid w:val="00CC77AD"/>
    <w:rsid w:val="00CC7B06"/>
    <w:rsid w:val="00CC7D48"/>
    <w:rsid w:val="00CC7DDD"/>
    <w:rsid w:val="00CC7EBB"/>
    <w:rsid w:val="00CD0DC9"/>
    <w:rsid w:val="00CD0E9C"/>
    <w:rsid w:val="00CD1003"/>
    <w:rsid w:val="00CD1872"/>
    <w:rsid w:val="00CD1BDE"/>
    <w:rsid w:val="00CD23F5"/>
    <w:rsid w:val="00CD2AEC"/>
    <w:rsid w:val="00CD33F6"/>
    <w:rsid w:val="00CD3BEC"/>
    <w:rsid w:val="00CD3F8C"/>
    <w:rsid w:val="00CD4335"/>
    <w:rsid w:val="00CD4432"/>
    <w:rsid w:val="00CD4583"/>
    <w:rsid w:val="00CD45A8"/>
    <w:rsid w:val="00CD4BF6"/>
    <w:rsid w:val="00CD4CE0"/>
    <w:rsid w:val="00CD4D75"/>
    <w:rsid w:val="00CD4E2E"/>
    <w:rsid w:val="00CD5B46"/>
    <w:rsid w:val="00CD6025"/>
    <w:rsid w:val="00CD60A0"/>
    <w:rsid w:val="00CD6AEE"/>
    <w:rsid w:val="00CD6B45"/>
    <w:rsid w:val="00CD75E6"/>
    <w:rsid w:val="00CD7B2C"/>
    <w:rsid w:val="00CE07EB"/>
    <w:rsid w:val="00CE08AD"/>
    <w:rsid w:val="00CE18FB"/>
    <w:rsid w:val="00CE1B13"/>
    <w:rsid w:val="00CE1CCE"/>
    <w:rsid w:val="00CE1D03"/>
    <w:rsid w:val="00CE1EBC"/>
    <w:rsid w:val="00CE209A"/>
    <w:rsid w:val="00CE2480"/>
    <w:rsid w:val="00CE2DF8"/>
    <w:rsid w:val="00CE2FA9"/>
    <w:rsid w:val="00CE311B"/>
    <w:rsid w:val="00CE3A01"/>
    <w:rsid w:val="00CE3A0F"/>
    <w:rsid w:val="00CE40A4"/>
    <w:rsid w:val="00CE444C"/>
    <w:rsid w:val="00CE4928"/>
    <w:rsid w:val="00CE4C8A"/>
    <w:rsid w:val="00CE4D22"/>
    <w:rsid w:val="00CE4D25"/>
    <w:rsid w:val="00CE5132"/>
    <w:rsid w:val="00CE5167"/>
    <w:rsid w:val="00CE5550"/>
    <w:rsid w:val="00CE55D3"/>
    <w:rsid w:val="00CE5D9E"/>
    <w:rsid w:val="00CE5FDD"/>
    <w:rsid w:val="00CE61A5"/>
    <w:rsid w:val="00CE61E9"/>
    <w:rsid w:val="00CE642C"/>
    <w:rsid w:val="00CE6AE5"/>
    <w:rsid w:val="00CE6DD5"/>
    <w:rsid w:val="00CE73F1"/>
    <w:rsid w:val="00CE7720"/>
    <w:rsid w:val="00CE7870"/>
    <w:rsid w:val="00CE7CDD"/>
    <w:rsid w:val="00CF01C3"/>
    <w:rsid w:val="00CF0703"/>
    <w:rsid w:val="00CF08FD"/>
    <w:rsid w:val="00CF0A95"/>
    <w:rsid w:val="00CF1080"/>
    <w:rsid w:val="00CF13F4"/>
    <w:rsid w:val="00CF1502"/>
    <w:rsid w:val="00CF196C"/>
    <w:rsid w:val="00CF21F8"/>
    <w:rsid w:val="00CF266E"/>
    <w:rsid w:val="00CF2C81"/>
    <w:rsid w:val="00CF2D06"/>
    <w:rsid w:val="00CF2EE1"/>
    <w:rsid w:val="00CF34CB"/>
    <w:rsid w:val="00CF436A"/>
    <w:rsid w:val="00CF46EF"/>
    <w:rsid w:val="00CF5BE9"/>
    <w:rsid w:val="00CF61AE"/>
    <w:rsid w:val="00CF6350"/>
    <w:rsid w:val="00CF64EA"/>
    <w:rsid w:val="00CF6734"/>
    <w:rsid w:val="00CF6C71"/>
    <w:rsid w:val="00CF70D1"/>
    <w:rsid w:val="00CF779B"/>
    <w:rsid w:val="00CF7BBF"/>
    <w:rsid w:val="00CF7E25"/>
    <w:rsid w:val="00CF7FD1"/>
    <w:rsid w:val="00D00291"/>
    <w:rsid w:val="00D011AD"/>
    <w:rsid w:val="00D01242"/>
    <w:rsid w:val="00D0125C"/>
    <w:rsid w:val="00D013EB"/>
    <w:rsid w:val="00D01997"/>
    <w:rsid w:val="00D01CAB"/>
    <w:rsid w:val="00D01D10"/>
    <w:rsid w:val="00D028DA"/>
    <w:rsid w:val="00D02AB6"/>
    <w:rsid w:val="00D0338A"/>
    <w:rsid w:val="00D033C5"/>
    <w:rsid w:val="00D03433"/>
    <w:rsid w:val="00D03A04"/>
    <w:rsid w:val="00D03ABF"/>
    <w:rsid w:val="00D04E78"/>
    <w:rsid w:val="00D05747"/>
    <w:rsid w:val="00D05A13"/>
    <w:rsid w:val="00D06345"/>
    <w:rsid w:val="00D0696C"/>
    <w:rsid w:val="00D06AC7"/>
    <w:rsid w:val="00D06B54"/>
    <w:rsid w:val="00D06EA0"/>
    <w:rsid w:val="00D0722A"/>
    <w:rsid w:val="00D07704"/>
    <w:rsid w:val="00D07977"/>
    <w:rsid w:val="00D07F0A"/>
    <w:rsid w:val="00D07FDF"/>
    <w:rsid w:val="00D10071"/>
    <w:rsid w:val="00D103AF"/>
    <w:rsid w:val="00D11101"/>
    <w:rsid w:val="00D111EF"/>
    <w:rsid w:val="00D1124F"/>
    <w:rsid w:val="00D13BE5"/>
    <w:rsid w:val="00D13D74"/>
    <w:rsid w:val="00D13E9F"/>
    <w:rsid w:val="00D14217"/>
    <w:rsid w:val="00D1472F"/>
    <w:rsid w:val="00D149D0"/>
    <w:rsid w:val="00D14B37"/>
    <w:rsid w:val="00D14BB1"/>
    <w:rsid w:val="00D15247"/>
    <w:rsid w:val="00D1527A"/>
    <w:rsid w:val="00D15890"/>
    <w:rsid w:val="00D15BE0"/>
    <w:rsid w:val="00D15CEF"/>
    <w:rsid w:val="00D15DD3"/>
    <w:rsid w:val="00D15FDD"/>
    <w:rsid w:val="00D16037"/>
    <w:rsid w:val="00D1608C"/>
    <w:rsid w:val="00D16611"/>
    <w:rsid w:val="00D16642"/>
    <w:rsid w:val="00D1688A"/>
    <w:rsid w:val="00D17828"/>
    <w:rsid w:val="00D17EA7"/>
    <w:rsid w:val="00D200C0"/>
    <w:rsid w:val="00D2034A"/>
    <w:rsid w:val="00D203AC"/>
    <w:rsid w:val="00D206E0"/>
    <w:rsid w:val="00D20F82"/>
    <w:rsid w:val="00D21E05"/>
    <w:rsid w:val="00D21E07"/>
    <w:rsid w:val="00D21E41"/>
    <w:rsid w:val="00D22827"/>
    <w:rsid w:val="00D22A60"/>
    <w:rsid w:val="00D23245"/>
    <w:rsid w:val="00D23ECE"/>
    <w:rsid w:val="00D2402D"/>
    <w:rsid w:val="00D247AD"/>
    <w:rsid w:val="00D24E6E"/>
    <w:rsid w:val="00D24E76"/>
    <w:rsid w:val="00D2529F"/>
    <w:rsid w:val="00D25344"/>
    <w:rsid w:val="00D253A7"/>
    <w:rsid w:val="00D2553A"/>
    <w:rsid w:val="00D25671"/>
    <w:rsid w:val="00D25D31"/>
    <w:rsid w:val="00D26279"/>
    <w:rsid w:val="00D266E2"/>
    <w:rsid w:val="00D267E0"/>
    <w:rsid w:val="00D26818"/>
    <w:rsid w:val="00D26CA0"/>
    <w:rsid w:val="00D27023"/>
    <w:rsid w:val="00D273A4"/>
    <w:rsid w:val="00D27623"/>
    <w:rsid w:val="00D277CC"/>
    <w:rsid w:val="00D278C3"/>
    <w:rsid w:val="00D27937"/>
    <w:rsid w:val="00D27A35"/>
    <w:rsid w:val="00D27ADF"/>
    <w:rsid w:val="00D27C78"/>
    <w:rsid w:val="00D30E20"/>
    <w:rsid w:val="00D30EDA"/>
    <w:rsid w:val="00D316C0"/>
    <w:rsid w:val="00D31BBF"/>
    <w:rsid w:val="00D31E6B"/>
    <w:rsid w:val="00D326B0"/>
    <w:rsid w:val="00D33137"/>
    <w:rsid w:val="00D3336A"/>
    <w:rsid w:val="00D33744"/>
    <w:rsid w:val="00D337DF"/>
    <w:rsid w:val="00D3467F"/>
    <w:rsid w:val="00D34E3F"/>
    <w:rsid w:val="00D34F2A"/>
    <w:rsid w:val="00D34FB6"/>
    <w:rsid w:val="00D36A0C"/>
    <w:rsid w:val="00D36D01"/>
    <w:rsid w:val="00D36D88"/>
    <w:rsid w:val="00D403FE"/>
    <w:rsid w:val="00D40ABE"/>
    <w:rsid w:val="00D413B2"/>
    <w:rsid w:val="00D4169E"/>
    <w:rsid w:val="00D41A0C"/>
    <w:rsid w:val="00D41C36"/>
    <w:rsid w:val="00D42CCB"/>
    <w:rsid w:val="00D42FEA"/>
    <w:rsid w:val="00D43057"/>
    <w:rsid w:val="00D4346E"/>
    <w:rsid w:val="00D443F6"/>
    <w:rsid w:val="00D446D8"/>
    <w:rsid w:val="00D44937"/>
    <w:rsid w:val="00D44ED1"/>
    <w:rsid w:val="00D456FE"/>
    <w:rsid w:val="00D45CA0"/>
    <w:rsid w:val="00D45FAA"/>
    <w:rsid w:val="00D46A6D"/>
    <w:rsid w:val="00D46B9E"/>
    <w:rsid w:val="00D46C28"/>
    <w:rsid w:val="00D47794"/>
    <w:rsid w:val="00D50262"/>
    <w:rsid w:val="00D50EBC"/>
    <w:rsid w:val="00D51267"/>
    <w:rsid w:val="00D5155E"/>
    <w:rsid w:val="00D515B6"/>
    <w:rsid w:val="00D51981"/>
    <w:rsid w:val="00D51C61"/>
    <w:rsid w:val="00D52542"/>
    <w:rsid w:val="00D53C22"/>
    <w:rsid w:val="00D53E79"/>
    <w:rsid w:val="00D542C3"/>
    <w:rsid w:val="00D54E72"/>
    <w:rsid w:val="00D54FF6"/>
    <w:rsid w:val="00D55F5D"/>
    <w:rsid w:val="00D560B8"/>
    <w:rsid w:val="00D56320"/>
    <w:rsid w:val="00D56441"/>
    <w:rsid w:val="00D56539"/>
    <w:rsid w:val="00D5696C"/>
    <w:rsid w:val="00D56FC7"/>
    <w:rsid w:val="00D57937"/>
    <w:rsid w:val="00D57A54"/>
    <w:rsid w:val="00D57B4F"/>
    <w:rsid w:val="00D57FB3"/>
    <w:rsid w:val="00D600EB"/>
    <w:rsid w:val="00D6038C"/>
    <w:rsid w:val="00D60535"/>
    <w:rsid w:val="00D605D7"/>
    <w:rsid w:val="00D6100C"/>
    <w:rsid w:val="00D6127B"/>
    <w:rsid w:val="00D61B31"/>
    <w:rsid w:val="00D62111"/>
    <w:rsid w:val="00D6211F"/>
    <w:rsid w:val="00D626AF"/>
    <w:rsid w:val="00D62A7B"/>
    <w:rsid w:val="00D6316B"/>
    <w:rsid w:val="00D632A4"/>
    <w:rsid w:val="00D63792"/>
    <w:rsid w:val="00D63941"/>
    <w:rsid w:val="00D63D5E"/>
    <w:rsid w:val="00D64060"/>
    <w:rsid w:val="00D6451B"/>
    <w:rsid w:val="00D64919"/>
    <w:rsid w:val="00D64A28"/>
    <w:rsid w:val="00D650B1"/>
    <w:rsid w:val="00D65182"/>
    <w:rsid w:val="00D65AE1"/>
    <w:rsid w:val="00D66359"/>
    <w:rsid w:val="00D66494"/>
    <w:rsid w:val="00D66593"/>
    <w:rsid w:val="00D66EDA"/>
    <w:rsid w:val="00D671C9"/>
    <w:rsid w:val="00D67392"/>
    <w:rsid w:val="00D673CD"/>
    <w:rsid w:val="00D67489"/>
    <w:rsid w:val="00D674D5"/>
    <w:rsid w:val="00D7244B"/>
    <w:rsid w:val="00D728A9"/>
    <w:rsid w:val="00D72A36"/>
    <w:rsid w:val="00D73058"/>
    <w:rsid w:val="00D73126"/>
    <w:rsid w:val="00D7333A"/>
    <w:rsid w:val="00D73EF9"/>
    <w:rsid w:val="00D73F79"/>
    <w:rsid w:val="00D7453B"/>
    <w:rsid w:val="00D7456A"/>
    <w:rsid w:val="00D748B6"/>
    <w:rsid w:val="00D74AA8"/>
    <w:rsid w:val="00D74D17"/>
    <w:rsid w:val="00D75819"/>
    <w:rsid w:val="00D75A3F"/>
    <w:rsid w:val="00D75C98"/>
    <w:rsid w:val="00D76225"/>
    <w:rsid w:val="00D7630D"/>
    <w:rsid w:val="00D763A2"/>
    <w:rsid w:val="00D7647D"/>
    <w:rsid w:val="00D76B67"/>
    <w:rsid w:val="00D76FC4"/>
    <w:rsid w:val="00D770AA"/>
    <w:rsid w:val="00D7726B"/>
    <w:rsid w:val="00D77575"/>
    <w:rsid w:val="00D777A4"/>
    <w:rsid w:val="00D77B66"/>
    <w:rsid w:val="00D77E63"/>
    <w:rsid w:val="00D8063E"/>
    <w:rsid w:val="00D808F9"/>
    <w:rsid w:val="00D8090E"/>
    <w:rsid w:val="00D8182E"/>
    <w:rsid w:val="00D81DEB"/>
    <w:rsid w:val="00D8201F"/>
    <w:rsid w:val="00D82191"/>
    <w:rsid w:val="00D822FA"/>
    <w:rsid w:val="00D827E1"/>
    <w:rsid w:val="00D82BCE"/>
    <w:rsid w:val="00D82CD1"/>
    <w:rsid w:val="00D82F67"/>
    <w:rsid w:val="00D832D6"/>
    <w:rsid w:val="00D8359A"/>
    <w:rsid w:val="00D835C1"/>
    <w:rsid w:val="00D8398B"/>
    <w:rsid w:val="00D84184"/>
    <w:rsid w:val="00D8455D"/>
    <w:rsid w:val="00D8506C"/>
    <w:rsid w:val="00D85136"/>
    <w:rsid w:val="00D85185"/>
    <w:rsid w:val="00D8563F"/>
    <w:rsid w:val="00D859DB"/>
    <w:rsid w:val="00D86201"/>
    <w:rsid w:val="00D8661F"/>
    <w:rsid w:val="00D86BFC"/>
    <w:rsid w:val="00D87D21"/>
    <w:rsid w:val="00D915CC"/>
    <w:rsid w:val="00D91914"/>
    <w:rsid w:val="00D91AE4"/>
    <w:rsid w:val="00D91CE0"/>
    <w:rsid w:val="00D91E23"/>
    <w:rsid w:val="00D92037"/>
    <w:rsid w:val="00D928A8"/>
    <w:rsid w:val="00D92B1E"/>
    <w:rsid w:val="00D92B57"/>
    <w:rsid w:val="00D92D58"/>
    <w:rsid w:val="00D93539"/>
    <w:rsid w:val="00D935DA"/>
    <w:rsid w:val="00D93CD1"/>
    <w:rsid w:val="00D93D64"/>
    <w:rsid w:val="00D94397"/>
    <w:rsid w:val="00D95209"/>
    <w:rsid w:val="00D95274"/>
    <w:rsid w:val="00D958D9"/>
    <w:rsid w:val="00D959B2"/>
    <w:rsid w:val="00D95D78"/>
    <w:rsid w:val="00D967D2"/>
    <w:rsid w:val="00D96B58"/>
    <w:rsid w:val="00D96FAF"/>
    <w:rsid w:val="00D97F4F"/>
    <w:rsid w:val="00D97FA4"/>
    <w:rsid w:val="00DA0200"/>
    <w:rsid w:val="00DA05D2"/>
    <w:rsid w:val="00DA0930"/>
    <w:rsid w:val="00DA0F13"/>
    <w:rsid w:val="00DA119B"/>
    <w:rsid w:val="00DA1369"/>
    <w:rsid w:val="00DA1716"/>
    <w:rsid w:val="00DA19EB"/>
    <w:rsid w:val="00DA2561"/>
    <w:rsid w:val="00DA25F2"/>
    <w:rsid w:val="00DA261C"/>
    <w:rsid w:val="00DA2C80"/>
    <w:rsid w:val="00DA2EA9"/>
    <w:rsid w:val="00DA3284"/>
    <w:rsid w:val="00DA3440"/>
    <w:rsid w:val="00DA3698"/>
    <w:rsid w:val="00DA38DF"/>
    <w:rsid w:val="00DA5822"/>
    <w:rsid w:val="00DA5C19"/>
    <w:rsid w:val="00DA5D9E"/>
    <w:rsid w:val="00DA640D"/>
    <w:rsid w:val="00DA6C09"/>
    <w:rsid w:val="00DA777D"/>
    <w:rsid w:val="00DA7937"/>
    <w:rsid w:val="00DA7BCD"/>
    <w:rsid w:val="00DB02BB"/>
    <w:rsid w:val="00DB0944"/>
    <w:rsid w:val="00DB0B0A"/>
    <w:rsid w:val="00DB0BEC"/>
    <w:rsid w:val="00DB0CAF"/>
    <w:rsid w:val="00DB181B"/>
    <w:rsid w:val="00DB1910"/>
    <w:rsid w:val="00DB1D00"/>
    <w:rsid w:val="00DB202D"/>
    <w:rsid w:val="00DB20A2"/>
    <w:rsid w:val="00DB22CC"/>
    <w:rsid w:val="00DB25DA"/>
    <w:rsid w:val="00DB2E1C"/>
    <w:rsid w:val="00DB323A"/>
    <w:rsid w:val="00DB370A"/>
    <w:rsid w:val="00DB3BDB"/>
    <w:rsid w:val="00DB3F0F"/>
    <w:rsid w:val="00DB498B"/>
    <w:rsid w:val="00DB5094"/>
    <w:rsid w:val="00DB6794"/>
    <w:rsid w:val="00DB71CD"/>
    <w:rsid w:val="00DB7B9F"/>
    <w:rsid w:val="00DC0094"/>
    <w:rsid w:val="00DC00FD"/>
    <w:rsid w:val="00DC0223"/>
    <w:rsid w:val="00DC047B"/>
    <w:rsid w:val="00DC07BA"/>
    <w:rsid w:val="00DC0AC0"/>
    <w:rsid w:val="00DC1000"/>
    <w:rsid w:val="00DC1247"/>
    <w:rsid w:val="00DC140F"/>
    <w:rsid w:val="00DC1716"/>
    <w:rsid w:val="00DC18C9"/>
    <w:rsid w:val="00DC2028"/>
    <w:rsid w:val="00DC2A3C"/>
    <w:rsid w:val="00DC2A41"/>
    <w:rsid w:val="00DC2E25"/>
    <w:rsid w:val="00DC32CA"/>
    <w:rsid w:val="00DC386C"/>
    <w:rsid w:val="00DC3ACD"/>
    <w:rsid w:val="00DC3C44"/>
    <w:rsid w:val="00DC3EBE"/>
    <w:rsid w:val="00DC406C"/>
    <w:rsid w:val="00DC40C8"/>
    <w:rsid w:val="00DC5B00"/>
    <w:rsid w:val="00DC5FF4"/>
    <w:rsid w:val="00DC67ED"/>
    <w:rsid w:val="00DC69C6"/>
    <w:rsid w:val="00DC72EE"/>
    <w:rsid w:val="00DC769A"/>
    <w:rsid w:val="00DC776F"/>
    <w:rsid w:val="00DC7800"/>
    <w:rsid w:val="00DC7834"/>
    <w:rsid w:val="00DC78E9"/>
    <w:rsid w:val="00DC7CCB"/>
    <w:rsid w:val="00DC7CD7"/>
    <w:rsid w:val="00DD0142"/>
    <w:rsid w:val="00DD0262"/>
    <w:rsid w:val="00DD043E"/>
    <w:rsid w:val="00DD0782"/>
    <w:rsid w:val="00DD08D1"/>
    <w:rsid w:val="00DD097E"/>
    <w:rsid w:val="00DD0D14"/>
    <w:rsid w:val="00DD0DB6"/>
    <w:rsid w:val="00DD147A"/>
    <w:rsid w:val="00DD18E7"/>
    <w:rsid w:val="00DD1A91"/>
    <w:rsid w:val="00DD2241"/>
    <w:rsid w:val="00DD25E7"/>
    <w:rsid w:val="00DD2783"/>
    <w:rsid w:val="00DD3191"/>
    <w:rsid w:val="00DD36ED"/>
    <w:rsid w:val="00DD412A"/>
    <w:rsid w:val="00DD4226"/>
    <w:rsid w:val="00DD46D4"/>
    <w:rsid w:val="00DD562E"/>
    <w:rsid w:val="00DD570D"/>
    <w:rsid w:val="00DD5992"/>
    <w:rsid w:val="00DD5D68"/>
    <w:rsid w:val="00DD6031"/>
    <w:rsid w:val="00DD6447"/>
    <w:rsid w:val="00DD6F73"/>
    <w:rsid w:val="00DE10C4"/>
    <w:rsid w:val="00DE11E8"/>
    <w:rsid w:val="00DE14E1"/>
    <w:rsid w:val="00DE1C99"/>
    <w:rsid w:val="00DE239C"/>
    <w:rsid w:val="00DE2867"/>
    <w:rsid w:val="00DE28BC"/>
    <w:rsid w:val="00DE2C10"/>
    <w:rsid w:val="00DE2D5E"/>
    <w:rsid w:val="00DE2E67"/>
    <w:rsid w:val="00DE35AB"/>
    <w:rsid w:val="00DE3C50"/>
    <w:rsid w:val="00DE3CB3"/>
    <w:rsid w:val="00DE41F4"/>
    <w:rsid w:val="00DE4753"/>
    <w:rsid w:val="00DE5026"/>
    <w:rsid w:val="00DE5273"/>
    <w:rsid w:val="00DE532A"/>
    <w:rsid w:val="00DE57E6"/>
    <w:rsid w:val="00DE5B84"/>
    <w:rsid w:val="00DE61C6"/>
    <w:rsid w:val="00DE638F"/>
    <w:rsid w:val="00DE66DF"/>
    <w:rsid w:val="00DE6EDD"/>
    <w:rsid w:val="00DE7265"/>
    <w:rsid w:val="00DE7CFA"/>
    <w:rsid w:val="00DF0196"/>
    <w:rsid w:val="00DF058A"/>
    <w:rsid w:val="00DF0962"/>
    <w:rsid w:val="00DF0BEC"/>
    <w:rsid w:val="00DF1D01"/>
    <w:rsid w:val="00DF22F0"/>
    <w:rsid w:val="00DF2CE9"/>
    <w:rsid w:val="00DF303E"/>
    <w:rsid w:val="00DF3111"/>
    <w:rsid w:val="00DF347C"/>
    <w:rsid w:val="00DF3C3B"/>
    <w:rsid w:val="00DF3EF7"/>
    <w:rsid w:val="00DF4ACC"/>
    <w:rsid w:val="00DF4BD0"/>
    <w:rsid w:val="00DF4F5A"/>
    <w:rsid w:val="00DF506C"/>
    <w:rsid w:val="00DF578A"/>
    <w:rsid w:val="00DF5840"/>
    <w:rsid w:val="00DF59AC"/>
    <w:rsid w:val="00DF61D1"/>
    <w:rsid w:val="00DF635E"/>
    <w:rsid w:val="00DF63A3"/>
    <w:rsid w:val="00DF653E"/>
    <w:rsid w:val="00DF675E"/>
    <w:rsid w:val="00DF69E9"/>
    <w:rsid w:val="00DF72A7"/>
    <w:rsid w:val="00DF7BB6"/>
    <w:rsid w:val="00DF7F48"/>
    <w:rsid w:val="00DF7FB0"/>
    <w:rsid w:val="00E00052"/>
    <w:rsid w:val="00E00E11"/>
    <w:rsid w:val="00E00FE0"/>
    <w:rsid w:val="00E01446"/>
    <w:rsid w:val="00E018FB"/>
    <w:rsid w:val="00E01A35"/>
    <w:rsid w:val="00E01DBE"/>
    <w:rsid w:val="00E022FB"/>
    <w:rsid w:val="00E02493"/>
    <w:rsid w:val="00E02811"/>
    <w:rsid w:val="00E02921"/>
    <w:rsid w:val="00E02AA0"/>
    <w:rsid w:val="00E042A4"/>
    <w:rsid w:val="00E04651"/>
    <w:rsid w:val="00E04913"/>
    <w:rsid w:val="00E04AFF"/>
    <w:rsid w:val="00E04DF2"/>
    <w:rsid w:val="00E04EA6"/>
    <w:rsid w:val="00E053E7"/>
    <w:rsid w:val="00E0607C"/>
    <w:rsid w:val="00E06581"/>
    <w:rsid w:val="00E06899"/>
    <w:rsid w:val="00E06D51"/>
    <w:rsid w:val="00E070EC"/>
    <w:rsid w:val="00E0781E"/>
    <w:rsid w:val="00E07D59"/>
    <w:rsid w:val="00E07EF9"/>
    <w:rsid w:val="00E10B8A"/>
    <w:rsid w:val="00E10BB0"/>
    <w:rsid w:val="00E10C29"/>
    <w:rsid w:val="00E11A10"/>
    <w:rsid w:val="00E120D9"/>
    <w:rsid w:val="00E120F3"/>
    <w:rsid w:val="00E1237F"/>
    <w:rsid w:val="00E12C24"/>
    <w:rsid w:val="00E1350B"/>
    <w:rsid w:val="00E149F0"/>
    <w:rsid w:val="00E14C6C"/>
    <w:rsid w:val="00E14E2F"/>
    <w:rsid w:val="00E14E4B"/>
    <w:rsid w:val="00E1546E"/>
    <w:rsid w:val="00E15794"/>
    <w:rsid w:val="00E166A3"/>
    <w:rsid w:val="00E16DE0"/>
    <w:rsid w:val="00E173C4"/>
    <w:rsid w:val="00E1744A"/>
    <w:rsid w:val="00E17573"/>
    <w:rsid w:val="00E17655"/>
    <w:rsid w:val="00E20573"/>
    <w:rsid w:val="00E20784"/>
    <w:rsid w:val="00E207C5"/>
    <w:rsid w:val="00E207DA"/>
    <w:rsid w:val="00E20859"/>
    <w:rsid w:val="00E20A3A"/>
    <w:rsid w:val="00E20CA8"/>
    <w:rsid w:val="00E21521"/>
    <w:rsid w:val="00E216FD"/>
    <w:rsid w:val="00E21A1E"/>
    <w:rsid w:val="00E21DCD"/>
    <w:rsid w:val="00E22579"/>
    <w:rsid w:val="00E22A44"/>
    <w:rsid w:val="00E23690"/>
    <w:rsid w:val="00E23B0C"/>
    <w:rsid w:val="00E240FE"/>
    <w:rsid w:val="00E2414F"/>
    <w:rsid w:val="00E25274"/>
    <w:rsid w:val="00E25B09"/>
    <w:rsid w:val="00E25CF6"/>
    <w:rsid w:val="00E26864"/>
    <w:rsid w:val="00E26A52"/>
    <w:rsid w:val="00E26F9A"/>
    <w:rsid w:val="00E273B0"/>
    <w:rsid w:val="00E277C5"/>
    <w:rsid w:val="00E30997"/>
    <w:rsid w:val="00E30B2C"/>
    <w:rsid w:val="00E30C5B"/>
    <w:rsid w:val="00E30DDD"/>
    <w:rsid w:val="00E30EA9"/>
    <w:rsid w:val="00E30F87"/>
    <w:rsid w:val="00E31300"/>
    <w:rsid w:val="00E315C5"/>
    <w:rsid w:val="00E31AC3"/>
    <w:rsid w:val="00E31D03"/>
    <w:rsid w:val="00E31DC5"/>
    <w:rsid w:val="00E322BF"/>
    <w:rsid w:val="00E32C60"/>
    <w:rsid w:val="00E33556"/>
    <w:rsid w:val="00E33998"/>
    <w:rsid w:val="00E33C5B"/>
    <w:rsid w:val="00E341A8"/>
    <w:rsid w:val="00E346AA"/>
    <w:rsid w:val="00E347E0"/>
    <w:rsid w:val="00E34A50"/>
    <w:rsid w:val="00E35235"/>
    <w:rsid w:val="00E35339"/>
    <w:rsid w:val="00E35C54"/>
    <w:rsid w:val="00E367F7"/>
    <w:rsid w:val="00E372A8"/>
    <w:rsid w:val="00E37474"/>
    <w:rsid w:val="00E407CF"/>
    <w:rsid w:val="00E40A48"/>
    <w:rsid w:val="00E41404"/>
    <w:rsid w:val="00E41479"/>
    <w:rsid w:val="00E4164F"/>
    <w:rsid w:val="00E41710"/>
    <w:rsid w:val="00E418B6"/>
    <w:rsid w:val="00E41AB5"/>
    <w:rsid w:val="00E41FE4"/>
    <w:rsid w:val="00E426BD"/>
    <w:rsid w:val="00E42727"/>
    <w:rsid w:val="00E42D73"/>
    <w:rsid w:val="00E431F1"/>
    <w:rsid w:val="00E4324C"/>
    <w:rsid w:val="00E4345C"/>
    <w:rsid w:val="00E436AE"/>
    <w:rsid w:val="00E43BFD"/>
    <w:rsid w:val="00E43EA3"/>
    <w:rsid w:val="00E445D3"/>
    <w:rsid w:val="00E44710"/>
    <w:rsid w:val="00E44798"/>
    <w:rsid w:val="00E449DF"/>
    <w:rsid w:val="00E456E5"/>
    <w:rsid w:val="00E45853"/>
    <w:rsid w:val="00E458E4"/>
    <w:rsid w:val="00E45929"/>
    <w:rsid w:val="00E46240"/>
    <w:rsid w:val="00E46BD4"/>
    <w:rsid w:val="00E476CE"/>
    <w:rsid w:val="00E476D4"/>
    <w:rsid w:val="00E5041F"/>
    <w:rsid w:val="00E50C52"/>
    <w:rsid w:val="00E5115C"/>
    <w:rsid w:val="00E51402"/>
    <w:rsid w:val="00E52084"/>
    <w:rsid w:val="00E5224E"/>
    <w:rsid w:val="00E527F3"/>
    <w:rsid w:val="00E530B4"/>
    <w:rsid w:val="00E53202"/>
    <w:rsid w:val="00E54AB5"/>
    <w:rsid w:val="00E54F97"/>
    <w:rsid w:val="00E55060"/>
    <w:rsid w:val="00E55291"/>
    <w:rsid w:val="00E55450"/>
    <w:rsid w:val="00E55875"/>
    <w:rsid w:val="00E55BED"/>
    <w:rsid w:val="00E5635C"/>
    <w:rsid w:val="00E56C0E"/>
    <w:rsid w:val="00E56E42"/>
    <w:rsid w:val="00E57316"/>
    <w:rsid w:val="00E57605"/>
    <w:rsid w:val="00E579DA"/>
    <w:rsid w:val="00E57E78"/>
    <w:rsid w:val="00E60282"/>
    <w:rsid w:val="00E60BAD"/>
    <w:rsid w:val="00E60BEC"/>
    <w:rsid w:val="00E6258B"/>
    <w:rsid w:val="00E628AF"/>
    <w:rsid w:val="00E62FF6"/>
    <w:rsid w:val="00E632BE"/>
    <w:rsid w:val="00E6444E"/>
    <w:rsid w:val="00E64CB0"/>
    <w:rsid w:val="00E6517C"/>
    <w:rsid w:val="00E6525A"/>
    <w:rsid w:val="00E65A0C"/>
    <w:rsid w:val="00E6600B"/>
    <w:rsid w:val="00E661DD"/>
    <w:rsid w:val="00E66AD9"/>
    <w:rsid w:val="00E66FF1"/>
    <w:rsid w:val="00E67248"/>
    <w:rsid w:val="00E6728D"/>
    <w:rsid w:val="00E67296"/>
    <w:rsid w:val="00E67647"/>
    <w:rsid w:val="00E70078"/>
    <w:rsid w:val="00E7081C"/>
    <w:rsid w:val="00E70BE5"/>
    <w:rsid w:val="00E70F24"/>
    <w:rsid w:val="00E71C7D"/>
    <w:rsid w:val="00E724C1"/>
    <w:rsid w:val="00E724D3"/>
    <w:rsid w:val="00E725C6"/>
    <w:rsid w:val="00E72717"/>
    <w:rsid w:val="00E72ED3"/>
    <w:rsid w:val="00E731E8"/>
    <w:rsid w:val="00E7370E"/>
    <w:rsid w:val="00E73D3F"/>
    <w:rsid w:val="00E73D4B"/>
    <w:rsid w:val="00E7415B"/>
    <w:rsid w:val="00E744AB"/>
    <w:rsid w:val="00E75343"/>
    <w:rsid w:val="00E7584E"/>
    <w:rsid w:val="00E765BC"/>
    <w:rsid w:val="00E77017"/>
    <w:rsid w:val="00E77099"/>
    <w:rsid w:val="00E7741F"/>
    <w:rsid w:val="00E7798E"/>
    <w:rsid w:val="00E80066"/>
    <w:rsid w:val="00E80576"/>
    <w:rsid w:val="00E80B40"/>
    <w:rsid w:val="00E80EDE"/>
    <w:rsid w:val="00E81BB3"/>
    <w:rsid w:val="00E82618"/>
    <w:rsid w:val="00E829AA"/>
    <w:rsid w:val="00E82A40"/>
    <w:rsid w:val="00E82DDB"/>
    <w:rsid w:val="00E82E03"/>
    <w:rsid w:val="00E836C0"/>
    <w:rsid w:val="00E83C64"/>
    <w:rsid w:val="00E8423C"/>
    <w:rsid w:val="00E8454B"/>
    <w:rsid w:val="00E84703"/>
    <w:rsid w:val="00E84945"/>
    <w:rsid w:val="00E8517D"/>
    <w:rsid w:val="00E85410"/>
    <w:rsid w:val="00E86CEE"/>
    <w:rsid w:val="00E86EE8"/>
    <w:rsid w:val="00E871D5"/>
    <w:rsid w:val="00E874C5"/>
    <w:rsid w:val="00E877A3"/>
    <w:rsid w:val="00E87EA4"/>
    <w:rsid w:val="00E906D9"/>
    <w:rsid w:val="00E908E0"/>
    <w:rsid w:val="00E90B5F"/>
    <w:rsid w:val="00E9109B"/>
    <w:rsid w:val="00E9124C"/>
    <w:rsid w:val="00E91317"/>
    <w:rsid w:val="00E913BF"/>
    <w:rsid w:val="00E91654"/>
    <w:rsid w:val="00E91834"/>
    <w:rsid w:val="00E91A39"/>
    <w:rsid w:val="00E9218D"/>
    <w:rsid w:val="00E92342"/>
    <w:rsid w:val="00E92367"/>
    <w:rsid w:val="00E927F7"/>
    <w:rsid w:val="00E93491"/>
    <w:rsid w:val="00E93B33"/>
    <w:rsid w:val="00E947F9"/>
    <w:rsid w:val="00E94C8F"/>
    <w:rsid w:val="00E950BC"/>
    <w:rsid w:val="00E955E9"/>
    <w:rsid w:val="00E956E4"/>
    <w:rsid w:val="00E958BD"/>
    <w:rsid w:val="00E95FE4"/>
    <w:rsid w:val="00E9770B"/>
    <w:rsid w:val="00E977B3"/>
    <w:rsid w:val="00E97E03"/>
    <w:rsid w:val="00EA0064"/>
    <w:rsid w:val="00EA058E"/>
    <w:rsid w:val="00EA0673"/>
    <w:rsid w:val="00EA0BA1"/>
    <w:rsid w:val="00EA0BCB"/>
    <w:rsid w:val="00EA13BF"/>
    <w:rsid w:val="00EA190A"/>
    <w:rsid w:val="00EA2A4C"/>
    <w:rsid w:val="00EA2F88"/>
    <w:rsid w:val="00EA2FD5"/>
    <w:rsid w:val="00EA31C1"/>
    <w:rsid w:val="00EA3635"/>
    <w:rsid w:val="00EA3A4C"/>
    <w:rsid w:val="00EA40B7"/>
    <w:rsid w:val="00EA40EE"/>
    <w:rsid w:val="00EA42C2"/>
    <w:rsid w:val="00EA4325"/>
    <w:rsid w:val="00EA4E4C"/>
    <w:rsid w:val="00EA4E79"/>
    <w:rsid w:val="00EA4F5C"/>
    <w:rsid w:val="00EA520D"/>
    <w:rsid w:val="00EA537A"/>
    <w:rsid w:val="00EA5CE1"/>
    <w:rsid w:val="00EA5D3C"/>
    <w:rsid w:val="00EA66F3"/>
    <w:rsid w:val="00EA6AD8"/>
    <w:rsid w:val="00EA6C0C"/>
    <w:rsid w:val="00EA6FB1"/>
    <w:rsid w:val="00EA78E7"/>
    <w:rsid w:val="00EA7ACC"/>
    <w:rsid w:val="00EA7BCD"/>
    <w:rsid w:val="00EA7F58"/>
    <w:rsid w:val="00EB0270"/>
    <w:rsid w:val="00EB03FE"/>
    <w:rsid w:val="00EB063E"/>
    <w:rsid w:val="00EB0BE7"/>
    <w:rsid w:val="00EB0EF3"/>
    <w:rsid w:val="00EB1213"/>
    <w:rsid w:val="00EB1596"/>
    <w:rsid w:val="00EB20F2"/>
    <w:rsid w:val="00EB249D"/>
    <w:rsid w:val="00EB28A4"/>
    <w:rsid w:val="00EB2BF6"/>
    <w:rsid w:val="00EB2FCB"/>
    <w:rsid w:val="00EB300D"/>
    <w:rsid w:val="00EB3646"/>
    <w:rsid w:val="00EB3EFB"/>
    <w:rsid w:val="00EB402E"/>
    <w:rsid w:val="00EB437E"/>
    <w:rsid w:val="00EB44F1"/>
    <w:rsid w:val="00EB4590"/>
    <w:rsid w:val="00EB4725"/>
    <w:rsid w:val="00EB5300"/>
    <w:rsid w:val="00EB565C"/>
    <w:rsid w:val="00EB5E9E"/>
    <w:rsid w:val="00EB616D"/>
    <w:rsid w:val="00EB6FD5"/>
    <w:rsid w:val="00EB7813"/>
    <w:rsid w:val="00EC002A"/>
    <w:rsid w:val="00EC00DB"/>
    <w:rsid w:val="00EC02BB"/>
    <w:rsid w:val="00EC0320"/>
    <w:rsid w:val="00EC0379"/>
    <w:rsid w:val="00EC0D8A"/>
    <w:rsid w:val="00EC0FDF"/>
    <w:rsid w:val="00EC1FBB"/>
    <w:rsid w:val="00EC28D3"/>
    <w:rsid w:val="00EC2BA1"/>
    <w:rsid w:val="00EC2D9B"/>
    <w:rsid w:val="00EC3139"/>
    <w:rsid w:val="00EC33CE"/>
    <w:rsid w:val="00EC346C"/>
    <w:rsid w:val="00EC41D3"/>
    <w:rsid w:val="00EC426A"/>
    <w:rsid w:val="00EC47CC"/>
    <w:rsid w:val="00EC4A2D"/>
    <w:rsid w:val="00EC4D52"/>
    <w:rsid w:val="00EC4F7E"/>
    <w:rsid w:val="00EC5A26"/>
    <w:rsid w:val="00EC5DEB"/>
    <w:rsid w:val="00EC69A7"/>
    <w:rsid w:val="00EC6D32"/>
    <w:rsid w:val="00EC7A4C"/>
    <w:rsid w:val="00EC7D54"/>
    <w:rsid w:val="00ED0370"/>
    <w:rsid w:val="00ED0F3C"/>
    <w:rsid w:val="00ED1700"/>
    <w:rsid w:val="00ED1DAA"/>
    <w:rsid w:val="00ED273B"/>
    <w:rsid w:val="00ED2790"/>
    <w:rsid w:val="00ED2AEC"/>
    <w:rsid w:val="00ED2F84"/>
    <w:rsid w:val="00ED3513"/>
    <w:rsid w:val="00ED426E"/>
    <w:rsid w:val="00ED4414"/>
    <w:rsid w:val="00ED46BB"/>
    <w:rsid w:val="00ED58F4"/>
    <w:rsid w:val="00ED5969"/>
    <w:rsid w:val="00ED5AE0"/>
    <w:rsid w:val="00ED5C92"/>
    <w:rsid w:val="00ED710F"/>
    <w:rsid w:val="00ED7EB9"/>
    <w:rsid w:val="00EE063C"/>
    <w:rsid w:val="00EE0A4D"/>
    <w:rsid w:val="00EE0AA4"/>
    <w:rsid w:val="00EE100E"/>
    <w:rsid w:val="00EE160F"/>
    <w:rsid w:val="00EE1B01"/>
    <w:rsid w:val="00EE1BF3"/>
    <w:rsid w:val="00EE1E0D"/>
    <w:rsid w:val="00EE1FA8"/>
    <w:rsid w:val="00EE2170"/>
    <w:rsid w:val="00EE23CB"/>
    <w:rsid w:val="00EE26B5"/>
    <w:rsid w:val="00EE3207"/>
    <w:rsid w:val="00EE427C"/>
    <w:rsid w:val="00EE44B8"/>
    <w:rsid w:val="00EE458B"/>
    <w:rsid w:val="00EE4607"/>
    <w:rsid w:val="00EE4C36"/>
    <w:rsid w:val="00EE4FDE"/>
    <w:rsid w:val="00EE51B3"/>
    <w:rsid w:val="00EE5308"/>
    <w:rsid w:val="00EE586E"/>
    <w:rsid w:val="00EE6259"/>
    <w:rsid w:val="00EE6639"/>
    <w:rsid w:val="00EE6ABE"/>
    <w:rsid w:val="00EE75B6"/>
    <w:rsid w:val="00EE7E13"/>
    <w:rsid w:val="00EF0EAD"/>
    <w:rsid w:val="00EF0EB6"/>
    <w:rsid w:val="00EF1297"/>
    <w:rsid w:val="00EF18DD"/>
    <w:rsid w:val="00EF1A1B"/>
    <w:rsid w:val="00EF2957"/>
    <w:rsid w:val="00EF3272"/>
    <w:rsid w:val="00EF32AA"/>
    <w:rsid w:val="00EF33A7"/>
    <w:rsid w:val="00EF418B"/>
    <w:rsid w:val="00EF43B1"/>
    <w:rsid w:val="00EF4917"/>
    <w:rsid w:val="00EF4B48"/>
    <w:rsid w:val="00EF4BB9"/>
    <w:rsid w:val="00EF4E1C"/>
    <w:rsid w:val="00EF557C"/>
    <w:rsid w:val="00EF55CF"/>
    <w:rsid w:val="00EF56F3"/>
    <w:rsid w:val="00EF5C05"/>
    <w:rsid w:val="00EF5D18"/>
    <w:rsid w:val="00EF7319"/>
    <w:rsid w:val="00EF764E"/>
    <w:rsid w:val="00EF7D61"/>
    <w:rsid w:val="00EF7DA5"/>
    <w:rsid w:val="00F002EF"/>
    <w:rsid w:val="00F00BAE"/>
    <w:rsid w:val="00F01A00"/>
    <w:rsid w:val="00F027A0"/>
    <w:rsid w:val="00F02890"/>
    <w:rsid w:val="00F03385"/>
    <w:rsid w:val="00F036C7"/>
    <w:rsid w:val="00F03B11"/>
    <w:rsid w:val="00F044F8"/>
    <w:rsid w:val="00F04EE3"/>
    <w:rsid w:val="00F053E6"/>
    <w:rsid w:val="00F0558C"/>
    <w:rsid w:val="00F055FD"/>
    <w:rsid w:val="00F0580F"/>
    <w:rsid w:val="00F06246"/>
    <w:rsid w:val="00F06DE1"/>
    <w:rsid w:val="00F0716F"/>
    <w:rsid w:val="00F0730F"/>
    <w:rsid w:val="00F07854"/>
    <w:rsid w:val="00F10436"/>
    <w:rsid w:val="00F1046A"/>
    <w:rsid w:val="00F10AF1"/>
    <w:rsid w:val="00F10C74"/>
    <w:rsid w:val="00F10C95"/>
    <w:rsid w:val="00F11210"/>
    <w:rsid w:val="00F1194D"/>
    <w:rsid w:val="00F123F5"/>
    <w:rsid w:val="00F1285F"/>
    <w:rsid w:val="00F12B14"/>
    <w:rsid w:val="00F133CB"/>
    <w:rsid w:val="00F13555"/>
    <w:rsid w:val="00F1429A"/>
    <w:rsid w:val="00F14A37"/>
    <w:rsid w:val="00F153F6"/>
    <w:rsid w:val="00F158EC"/>
    <w:rsid w:val="00F15AE7"/>
    <w:rsid w:val="00F16BD6"/>
    <w:rsid w:val="00F17277"/>
    <w:rsid w:val="00F172FC"/>
    <w:rsid w:val="00F17477"/>
    <w:rsid w:val="00F17698"/>
    <w:rsid w:val="00F17C2A"/>
    <w:rsid w:val="00F17C6D"/>
    <w:rsid w:val="00F200D2"/>
    <w:rsid w:val="00F20E98"/>
    <w:rsid w:val="00F20EFB"/>
    <w:rsid w:val="00F21057"/>
    <w:rsid w:val="00F22B7D"/>
    <w:rsid w:val="00F22EED"/>
    <w:rsid w:val="00F23006"/>
    <w:rsid w:val="00F2348A"/>
    <w:rsid w:val="00F2386A"/>
    <w:rsid w:val="00F23C2C"/>
    <w:rsid w:val="00F24EDE"/>
    <w:rsid w:val="00F253CE"/>
    <w:rsid w:val="00F254C5"/>
    <w:rsid w:val="00F25541"/>
    <w:rsid w:val="00F25B9C"/>
    <w:rsid w:val="00F25EE8"/>
    <w:rsid w:val="00F25F68"/>
    <w:rsid w:val="00F27A7E"/>
    <w:rsid w:val="00F27CEF"/>
    <w:rsid w:val="00F30363"/>
    <w:rsid w:val="00F30514"/>
    <w:rsid w:val="00F306E5"/>
    <w:rsid w:val="00F30747"/>
    <w:rsid w:val="00F3088D"/>
    <w:rsid w:val="00F310A2"/>
    <w:rsid w:val="00F31181"/>
    <w:rsid w:val="00F31555"/>
    <w:rsid w:val="00F31CBD"/>
    <w:rsid w:val="00F326DA"/>
    <w:rsid w:val="00F32CD8"/>
    <w:rsid w:val="00F3343E"/>
    <w:rsid w:val="00F33979"/>
    <w:rsid w:val="00F34301"/>
    <w:rsid w:val="00F34352"/>
    <w:rsid w:val="00F343F2"/>
    <w:rsid w:val="00F34A39"/>
    <w:rsid w:val="00F34D32"/>
    <w:rsid w:val="00F34E74"/>
    <w:rsid w:val="00F3554A"/>
    <w:rsid w:val="00F3563C"/>
    <w:rsid w:val="00F357CA"/>
    <w:rsid w:val="00F359E4"/>
    <w:rsid w:val="00F35B43"/>
    <w:rsid w:val="00F35E8D"/>
    <w:rsid w:val="00F361B4"/>
    <w:rsid w:val="00F370FA"/>
    <w:rsid w:val="00F37389"/>
    <w:rsid w:val="00F4057F"/>
    <w:rsid w:val="00F40CAA"/>
    <w:rsid w:val="00F41211"/>
    <w:rsid w:val="00F41884"/>
    <w:rsid w:val="00F41BE3"/>
    <w:rsid w:val="00F4240D"/>
    <w:rsid w:val="00F429EC"/>
    <w:rsid w:val="00F43032"/>
    <w:rsid w:val="00F4308D"/>
    <w:rsid w:val="00F43095"/>
    <w:rsid w:val="00F4319E"/>
    <w:rsid w:val="00F43A0E"/>
    <w:rsid w:val="00F43B73"/>
    <w:rsid w:val="00F43D47"/>
    <w:rsid w:val="00F43FAA"/>
    <w:rsid w:val="00F44328"/>
    <w:rsid w:val="00F44435"/>
    <w:rsid w:val="00F44643"/>
    <w:rsid w:val="00F447DC"/>
    <w:rsid w:val="00F454A6"/>
    <w:rsid w:val="00F45A0C"/>
    <w:rsid w:val="00F46920"/>
    <w:rsid w:val="00F46CB7"/>
    <w:rsid w:val="00F46CDC"/>
    <w:rsid w:val="00F47953"/>
    <w:rsid w:val="00F47C8F"/>
    <w:rsid w:val="00F47EF1"/>
    <w:rsid w:val="00F47FEF"/>
    <w:rsid w:val="00F50DE9"/>
    <w:rsid w:val="00F515E8"/>
    <w:rsid w:val="00F51EC7"/>
    <w:rsid w:val="00F527DB"/>
    <w:rsid w:val="00F529C5"/>
    <w:rsid w:val="00F537D1"/>
    <w:rsid w:val="00F53F13"/>
    <w:rsid w:val="00F53F1E"/>
    <w:rsid w:val="00F5453F"/>
    <w:rsid w:val="00F546FD"/>
    <w:rsid w:val="00F5544F"/>
    <w:rsid w:val="00F55F35"/>
    <w:rsid w:val="00F5609B"/>
    <w:rsid w:val="00F56583"/>
    <w:rsid w:val="00F56B94"/>
    <w:rsid w:val="00F56C05"/>
    <w:rsid w:val="00F56C71"/>
    <w:rsid w:val="00F56EB6"/>
    <w:rsid w:val="00F5764E"/>
    <w:rsid w:val="00F57EA2"/>
    <w:rsid w:val="00F60170"/>
    <w:rsid w:val="00F607D0"/>
    <w:rsid w:val="00F6133C"/>
    <w:rsid w:val="00F618BC"/>
    <w:rsid w:val="00F61D5C"/>
    <w:rsid w:val="00F61D6F"/>
    <w:rsid w:val="00F61DB8"/>
    <w:rsid w:val="00F622C8"/>
    <w:rsid w:val="00F625F3"/>
    <w:rsid w:val="00F62948"/>
    <w:rsid w:val="00F62B7D"/>
    <w:rsid w:val="00F64972"/>
    <w:rsid w:val="00F6508C"/>
    <w:rsid w:val="00F6556C"/>
    <w:rsid w:val="00F657C1"/>
    <w:rsid w:val="00F66341"/>
    <w:rsid w:val="00F66DBE"/>
    <w:rsid w:val="00F6795B"/>
    <w:rsid w:val="00F67A88"/>
    <w:rsid w:val="00F67FD4"/>
    <w:rsid w:val="00F7059D"/>
    <w:rsid w:val="00F70858"/>
    <w:rsid w:val="00F70B73"/>
    <w:rsid w:val="00F70E45"/>
    <w:rsid w:val="00F70FF6"/>
    <w:rsid w:val="00F7137B"/>
    <w:rsid w:val="00F713C9"/>
    <w:rsid w:val="00F71724"/>
    <w:rsid w:val="00F71813"/>
    <w:rsid w:val="00F71BF4"/>
    <w:rsid w:val="00F72101"/>
    <w:rsid w:val="00F725D9"/>
    <w:rsid w:val="00F729BA"/>
    <w:rsid w:val="00F7310F"/>
    <w:rsid w:val="00F73BB1"/>
    <w:rsid w:val="00F73CF8"/>
    <w:rsid w:val="00F742A7"/>
    <w:rsid w:val="00F74F32"/>
    <w:rsid w:val="00F750FC"/>
    <w:rsid w:val="00F7574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1D5"/>
    <w:rsid w:val="00F802E1"/>
    <w:rsid w:val="00F80604"/>
    <w:rsid w:val="00F80831"/>
    <w:rsid w:val="00F81AE5"/>
    <w:rsid w:val="00F81C5E"/>
    <w:rsid w:val="00F823F2"/>
    <w:rsid w:val="00F826C0"/>
    <w:rsid w:val="00F828BB"/>
    <w:rsid w:val="00F831B0"/>
    <w:rsid w:val="00F835C0"/>
    <w:rsid w:val="00F8363E"/>
    <w:rsid w:val="00F83757"/>
    <w:rsid w:val="00F83761"/>
    <w:rsid w:val="00F83BB9"/>
    <w:rsid w:val="00F83E83"/>
    <w:rsid w:val="00F840E8"/>
    <w:rsid w:val="00F84F29"/>
    <w:rsid w:val="00F85075"/>
    <w:rsid w:val="00F85CFE"/>
    <w:rsid w:val="00F86855"/>
    <w:rsid w:val="00F86C37"/>
    <w:rsid w:val="00F878CA"/>
    <w:rsid w:val="00F90052"/>
    <w:rsid w:val="00F9033F"/>
    <w:rsid w:val="00F9097F"/>
    <w:rsid w:val="00F90B6E"/>
    <w:rsid w:val="00F90D30"/>
    <w:rsid w:val="00F90E87"/>
    <w:rsid w:val="00F90F7C"/>
    <w:rsid w:val="00F9111B"/>
    <w:rsid w:val="00F91D08"/>
    <w:rsid w:val="00F91DEA"/>
    <w:rsid w:val="00F924B4"/>
    <w:rsid w:val="00F927D3"/>
    <w:rsid w:val="00F92FC2"/>
    <w:rsid w:val="00F930A0"/>
    <w:rsid w:val="00F930D9"/>
    <w:rsid w:val="00F9339E"/>
    <w:rsid w:val="00F93555"/>
    <w:rsid w:val="00F93ACA"/>
    <w:rsid w:val="00F94F3E"/>
    <w:rsid w:val="00F950B8"/>
    <w:rsid w:val="00F9513D"/>
    <w:rsid w:val="00F95461"/>
    <w:rsid w:val="00F958B2"/>
    <w:rsid w:val="00F958DE"/>
    <w:rsid w:val="00F95ACA"/>
    <w:rsid w:val="00F95E64"/>
    <w:rsid w:val="00F95FDD"/>
    <w:rsid w:val="00F96013"/>
    <w:rsid w:val="00F96370"/>
    <w:rsid w:val="00F96B86"/>
    <w:rsid w:val="00F96C80"/>
    <w:rsid w:val="00F97509"/>
    <w:rsid w:val="00F97642"/>
    <w:rsid w:val="00F979D9"/>
    <w:rsid w:val="00F97D00"/>
    <w:rsid w:val="00F97ED2"/>
    <w:rsid w:val="00FA0250"/>
    <w:rsid w:val="00FA0E2E"/>
    <w:rsid w:val="00FA24CF"/>
    <w:rsid w:val="00FA2AB4"/>
    <w:rsid w:val="00FA2F89"/>
    <w:rsid w:val="00FA3B6C"/>
    <w:rsid w:val="00FA3B76"/>
    <w:rsid w:val="00FA3BBF"/>
    <w:rsid w:val="00FA3C2D"/>
    <w:rsid w:val="00FA3D3E"/>
    <w:rsid w:val="00FA5638"/>
    <w:rsid w:val="00FA5B74"/>
    <w:rsid w:val="00FA5E55"/>
    <w:rsid w:val="00FA64A6"/>
    <w:rsid w:val="00FA69FE"/>
    <w:rsid w:val="00FA6C2B"/>
    <w:rsid w:val="00FA70E5"/>
    <w:rsid w:val="00FA74AE"/>
    <w:rsid w:val="00FA78E6"/>
    <w:rsid w:val="00FA7E9B"/>
    <w:rsid w:val="00FB0146"/>
    <w:rsid w:val="00FB0454"/>
    <w:rsid w:val="00FB0EBB"/>
    <w:rsid w:val="00FB0FAA"/>
    <w:rsid w:val="00FB10DF"/>
    <w:rsid w:val="00FB1952"/>
    <w:rsid w:val="00FB1BBD"/>
    <w:rsid w:val="00FB20AE"/>
    <w:rsid w:val="00FB3499"/>
    <w:rsid w:val="00FB3531"/>
    <w:rsid w:val="00FB4873"/>
    <w:rsid w:val="00FB5899"/>
    <w:rsid w:val="00FB5F5C"/>
    <w:rsid w:val="00FB623A"/>
    <w:rsid w:val="00FB63A2"/>
    <w:rsid w:val="00FB6848"/>
    <w:rsid w:val="00FB6DDD"/>
    <w:rsid w:val="00FB7886"/>
    <w:rsid w:val="00FB7CF6"/>
    <w:rsid w:val="00FB7F23"/>
    <w:rsid w:val="00FB7FA0"/>
    <w:rsid w:val="00FC02FA"/>
    <w:rsid w:val="00FC0879"/>
    <w:rsid w:val="00FC0A7F"/>
    <w:rsid w:val="00FC13C9"/>
    <w:rsid w:val="00FC16CA"/>
    <w:rsid w:val="00FC1D84"/>
    <w:rsid w:val="00FC1F7B"/>
    <w:rsid w:val="00FC28FD"/>
    <w:rsid w:val="00FC2EF3"/>
    <w:rsid w:val="00FC3205"/>
    <w:rsid w:val="00FC3469"/>
    <w:rsid w:val="00FC381B"/>
    <w:rsid w:val="00FC4265"/>
    <w:rsid w:val="00FC44E0"/>
    <w:rsid w:val="00FC470D"/>
    <w:rsid w:val="00FC4E46"/>
    <w:rsid w:val="00FC4F5D"/>
    <w:rsid w:val="00FC5404"/>
    <w:rsid w:val="00FC540F"/>
    <w:rsid w:val="00FC5D9E"/>
    <w:rsid w:val="00FC5E95"/>
    <w:rsid w:val="00FC638F"/>
    <w:rsid w:val="00FC69D6"/>
    <w:rsid w:val="00FC6A11"/>
    <w:rsid w:val="00FC6B6A"/>
    <w:rsid w:val="00FC7792"/>
    <w:rsid w:val="00FD07DA"/>
    <w:rsid w:val="00FD1690"/>
    <w:rsid w:val="00FD1772"/>
    <w:rsid w:val="00FD2E17"/>
    <w:rsid w:val="00FD301E"/>
    <w:rsid w:val="00FD30D7"/>
    <w:rsid w:val="00FD32AB"/>
    <w:rsid w:val="00FD346E"/>
    <w:rsid w:val="00FD3F93"/>
    <w:rsid w:val="00FD48C0"/>
    <w:rsid w:val="00FD5EDF"/>
    <w:rsid w:val="00FD63A9"/>
    <w:rsid w:val="00FD64A2"/>
    <w:rsid w:val="00FD6547"/>
    <w:rsid w:val="00FD66B7"/>
    <w:rsid w:val="00FD66F9"/>
    <w:rsid w:val="00FD6A48"/>
    <w:rsid w:val="00FD70B8"/>
    <w:rsid w:val="00FD7311"/>
    <w:rsid w:val="00FD79CE"/>
    <w:rsid w:val="00FD7E20"/>
    <w:rsid w:val="00FE01C4"/>
    <w:rsid w:val="00FE0562"/>
    <w:rsid w:val="00FE06AE"/>
    <w:rsid w:val="00FE085A"/>
    <w:rsid w:val="00FE08BC"/>
    <w:rsid w:val="00FE09D2"/>
    <w:rsid w:val="00FE0A63"/>
    <w:rsid w:val="00FE0EA6"/>
    <w:rsid w:val="00FE0FE4"/>
    <w:rsid w:val="00FE1678"/>
    <w:rsid w:val="00FE227D"/>
    <w:rsid w:val="00FE26E8"/>
    <w:rsid w:val="00FE2C42"/>
    <w:rsid w:val="00FE3614"/>
    <w:rsid w:val="00FE3653"/>
    <w:rsid w:val="00FE40EF"/>
    <w:rsid w:val="00FE4EAF"/>
    <w:rsid w:val="00FE5B6B"/>
    <w:rsid w:val="00FE66CC"/>
    <w:rsid w:val="00FE6F8F"/>
    <w:rsid w:val="00FE72B5"/>
    <w:rsid w:val="00FE7703"/>
    <w:rsid w:val="00FE7CE6"/>
    <w:rsid w:val="00FF0005"/>
    <w:rsid w:val="00FF051C"/>
    <w:rsid w:val="00FF0A40"/>
    <w:rsid w:val="00FF10A8"/>
    <w:rsid w:val="00FF1724"/>
    <w:rsid w:val="00FF1891"/>
    <w:rsid w:val="00FF200F"/>
    <w:rsid w:val="00FF250D"/>
    <w:rsid w:val="00FF2AF7"/>
    <w:rsid w:val="00FF3B98"/>
    <w:rsid w:val="00FF41A7"/>
    <w:rsid w:val="00FF51DE"/>
    <w:rsid w:val="00FF5808"/>
    <w:rsid w:val="00FF5E87"/>
    <w:rsid w:val="00FF63A0"/>
    <w:rsid w:val="00FF63DB"/>
    <w:rsid w:val="00FF6534"/>
    <w:rsid w:val="00FF6BFC"/>
    <w:rsid w:val="00FF6CFE"/>
    <w:rsid w:val="00FF6D9C"/>
    <w:rsid w:val="00FF712E"/>
    <w:rsid w:val="00FF7195"/>
    <w:rsid w:val="00FF72BE"/>
    <w:rsid w:val="00FF7688"/>
    <w:rsid w:val="00FF76EA"/>
    <w:rsid w:val="00FF7B25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21E197"/>
  <w15:chartTrackingRefBased/>
  <w15:docId w15:val="{7CE6C5B7-58A2-4C2C-9EF2-35C8AA01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  <w:lang w:val="x-none" w:eastAsia="x-none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szCs w:val="21"/>
      <w:lang w:val="x-none" w:eastAsia="x-none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 w:eastAsia="x-none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 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 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00F28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5406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E063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04"/>
    <w:pPr>
      <w:ind w:left="720"/>
    </w:pPr>
    <w:rPr>
      <w:szCs w:val="22"/>
    </w:rPr>
  </w:style>
  <w:style w:type="paragraph" w:customStyle="1" w:styleId="E0">
    <w:name w:val="?????????? E"/>
    <w:basedOn w:val="Normal"/>
    <w:rsid w:val="00EE53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18F9-5A3D-413C-B48E-F7501B9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16</Pages>
  <Words>2827</Words>
  <Characters>16115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18905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nittaya_cfarm@hotmail.com</cp:lastModifiedBy>
  <cp:revision>2</cp:revision>
  <cp:lastPrinted>2026-08-10T07:53:00Z</cp:lastPrinted>
  <dcterms:created xsi:type="dcterms:W3CDTF">2026-08-10T08:14:00Z</dcterms:created>
  <dcterms:modified xsi:type="dcterms:W3CDTF">2026-08-10T08:14:00Z</dcterms:modified>
</cp:coreProperties>
</file>