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08399" w14:textId="77777777" w:rsidR="00F50493" w:rsidRPr="00A10423" w:rsidRDefault="00F50493" w:rsidP="00F50493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10423">
        <w:rPr>
          <w:rFonts w:asciiTheme="majorBidi" w:hAnsiTheme="majorBidi" w:cstheme="majorBidi" w:hint="cs"/>
          <w:b/>
          <w:bCs/>
          <w:sz w:val="52"/>
          <w:szCs w:val="52"/>
          <w:cs/>
        </w:rPr>
        <w:t>บริษัท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A10423">
        <w:rPr>
          <w:rFonts w:asciiTheme="majorBidi" w:hAnsiTheme="majorBidi" w:cstheme="majorBidi" w:hint="cs"/>
          <w:b/>
          <w:bCs/>
          <w:sz w:val="52"/>
          <w:szCs w:val="52"/>
          <w:cs/>
        </w:rPr>
        <w:t>เอ็นทีเอฟ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A10423">
        <w:rPr>
          <w:rFonts w:asciiTheme="majorBidi" w:hAnsiTheme="majorBidi" w:cstheme="majorBidi" w:hint="cs"/>
          <w:b/>
          <w:bCs/>
          <w:sz w:val="52"/>
          <w:szCs w:val="52"/>
          <w:cs/>
        </w:rPr>
        <w:t>อินเตอร์กรุ๊ป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</w:t>
      </w:r>
      <w:r w:rsidRPr="00A10423">
        <w:rPr>
          <w:rFonts w:asciiTheme="majorBidi" w:hAnsiTheme="majorBidi" w:cstheme="majorBidi" w:hint="cs"/>
          <w:b/>
          <w:bCs/>
          <w:sz w:val="52"/>
          <w:szCs w:val="52"/>
          <w:cs/>
        </w:rPr>
        <w:t>ประเทศไทย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 xml:space="preserve">) </w:t>
      </w:r>
      <w:r w:rsidRPr="00A10423">
        <w:rPr>
          <w:rFonts w:asciiTheme="majorBidi" w:hAnsiTheme="majorBidi" w:cstheme="majorBidi" w:hint="cs"/>
          <w:b/>
          <w:bCs/>
          <w:sz w:val="52"/>
          <w:szCs w:val="52"/>
          <w:cs/>
        </w:rPr>
        <w:t>จำกัด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</w:t>
      </w:r>
      <w:r w:rsidRPr="00A10423">
        <w:rPr>
          <w:rFonts w:asciiTheme="majorBidi" w:hAnsiTheme="majorBidi" w:cstheme="majorBidi" w:hint="cs"/>
          <w:b/>
          <w:bCs/>
          <w:sz w:val="52"/>
          <w:szCs w:val="52"/>
          <w:cs/>
        </w:rPr>
        <w:t>มหาชน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>)</w:t>
      </w:r>
    </w:p>
    <w:p w14:paraId="47C4CC6E" w14:textId="03840613" w:rsidR="00413570" w:rsidRDefault="0073439F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>
        <w:rPr>
          <w:rFonts w:asciiTheme="majorBidi" w:hAnsiTheme="majorBidi" w:cstheme="majorBidi" w:hint="cs"/>
          <w:b/>
          <w:bCs/>
          <w:sz w:val="52"/>
          <w:szCs w:val="52"/>
          <w:cs/>
        </w:rPr>
        <w:t>และบริษัทย่อย</w:t>
      </w:r>
    </w:p>
    <w:p w14:paraId="7419B690" w14:textId="77777777" w:rsidR="0073439F" w:rsidRPr="00010A74" w:rsidRDefault="0073439F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8ACD4F9" w14:textId="77777777" w:rsidR="00B243F5" w:rsidRPr="00A4230F" w:rsidRDefault="00B243F5" w:rsidP="00B2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กาล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9731AF7" w14:textId="07C9E994" w:rsidR="00B243F5" w:rsidRPr="00453CD6" w:rsidRDefault="00B243F5" w:rsidP="00B2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14329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</w:t>
      </w:r>
      <w:r w:rsidR="00AE1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</w:t>
      </w:r>
      <w:r w:rsidR="002623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AE1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สุดวันที่</w:t>
      </w: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2623B6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2623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3F5A0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B243F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E1062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2FDE4CA6" w14:textId="77777777" w:rsidR="00B243F5" w:rsidRPr="003F6F38" w:rsidRDefault="00B243F5" w:rsidP="00B2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E2F4AC0" w14:textId="77777777" w:rsidR="00B243F5" w:rsidRPr="00745AAA" w:rsidRDefault="00B243F5" w:rsidP="00B2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303BF64" w14:textId="77777777" w:rsidR="00C01743" w:rsidRPr="00010A74" w:rsidRDefault="00C01743" w:rsidP="005021D2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1D216C6" w14:textId="77777777" w:rsidR="00C01743" w:rsidRPr="00010A74" w:rsidRDefault="002C3034" w:rsidP="005021D2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10A7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3C093A8" w14:textId="77777777" w:rsidR="00E86EE6" w:rsidRPr="00010A74" w:rsidRDefault="00E86EE6" w:rsidP="005021D2">
      <w:pPr>
        <w:pStyle w:val="Title"/>
        <w:spacing w:line="240" w:lineRule="atLeast"/>
        <w:ind w:left="0" w:right="0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E86EE6" w:rsidRPr="00010A74" w:rsidSect="00BB1382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04FF8C97" w14:textId="5AB9A282" w:rsidR="00963B70" w:rsidRDefault="00B243F5" w:rsidP="00CD61A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01AD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</w:t>
      </w:r>
      <w:r w:rsidRPr="009D7222">
        <w:rPr>
          <w:rFonts w:ascii="Angsana New" w:hAnsi="Angsana New" w:hint="cs"/>
          <w:b/>
          <w:bCs/>
          <w:sz w:val="32"/>
          <w:szCs w:val="32"/>
          <w:cs/>
        </w:rPr>
        <w:t>ทานข้อมูลทางการเงิน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ระหว่างกาลโดย</w:t>
      </w:r>
      <w:r w:rsidRPr="00401AD4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E9C4A7E" w14:textId="77777777" w:rsidR="000F4A0F" w:rsidRPr="000F4A0F" w:rsidRDefault="000F4A0F" w:rsidP="00CD61A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2E341F8" w14:textId="7DFBEC16" w:rsidR="008D7406" w:rsidRDefault="00963B70" w:rsidP="000F4A0F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10A7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22E86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Pr="00010A74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="008D7406" w:rsidRPr="00010A7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1489B" w:rsidRPr="00010A74">
        <w:rPr>
          <w:rFonts w:asciiTheme="majorBidi" w:hAnsiTheme="majorBidi" w:cstheme="majorBidi"/>
          <w:b/>
          <w:bCs/>
          <w:sz w:val="30"/>
          <w:szCs w:val="30"/>
          <w:cs/>
        </w:rPr>
        <w:t>เอ็นทีเอฟ อินเตอร์กรุ๊ป</w:t>
      </w:r>
      <w:r w:rsidR="00F5049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1489B" w:rsidRPr="00010A74">
        <w:rPr>
          <w:rFonts w:asciiTheme="majorBidi" w:hAnsiTheme="majorBidi" w:cstheme="majorBidi"/>
          <w:b/>
          <w:bCs/>
          <w:sz w:val="30"/>
          <w:szCs w:val="30"/>
          <w:cs/>
        </w:rPr>
        <w:t>(ประเทศไทย) จำกัด</w:t>
      </w:r>
      <w:r w:rsidR="00F5049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50493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34A5D213" w14:textId="77777777" w:rsidR="00F15AE2" w:rsidRDefault="00F15AE2" w:rsidP="000F4A0F">
      <w:pPr>
        <w:autoSpaceDE w:val="0"/>
        <w:autoSpaceDN w:val="0"/>
        <w:adjustRightInd w:val="0"/>
        <w:spacing w:line="240" w:lineRule="auto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52D01893" w14:textId="214A00D5" w:rsidR="00AE1062" w:rsidRPr="00665B54" w:rsidRDefault="00AE1062" w:rsidP="00AE1062">
      <w:pPr>
        <w:autoSpaceDE w:val="0"/>
        <w:autoSpaceDN w:val="0"/>
        <w:adjustRightInd w:val="0"/>
        <w:spacing w:line="240" w:lineRule="auto"/>
        <w:ind w:right="-144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65B54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665B54">
        <w:rPr>
          <w:rFonts w:ascii="Angsana New" w:hAnsi="Angsana New" w:hint="cs"/>
          <w:sz w:val="30"/>
          <w:szCs w:val="30"/>
          <w:cs/>
        </w:rPr>
        <w:t>ฐานะการเงิน</w:t>
      </w:r>
      <w:r w:rsidR="00665B54" w:rsidRPr="00665B54">
        <w:rPr>
          <w:rFonts w:ascii="Angsana New" w:hAnsi="Angsana New"/>
          <w:sz w:val="30"/>
          <w:szCs w:val="30"/>
          <w:cs/>
        </w:rPr>
        <w:t>รวมและงบฐานะการเงินเฉพาะกิจการ</w:t>
      </w:r>
      <w:r w:rsidRPr="00665B54">
        <w:rPr>
          <w:rFonts w:ascii="Angsana New" w:hAnsi="Angsana New"/>
          <w:sz w:val="30"/>
          <w:szCs w:val="30"/>
        </w:rPr>
        <w:t xml:space="preserve"> </w:t>
      </w:r>
      <w:r w:rsidRPr="00665B54">
        <w:rPr>
          <w:rFonts w:ascii="Angsana New" w:hAnsi="Angsana New"/>
          <w:sz w:val="30"/>
          <w:szCs w:val="30"/>
          <w:cs/>
        </w:rPr>
        <w:t>ณ</w:t>
      </w:r>
      <w:r w:rsidRPr="00665B54">
        <w:rPr>
          <w:rFonts w:ascii="Angsana New" w:hAnsi="Angsana New"/>
          <w:sz w:val="30"/>
          <w:szCs w:val="30"/>
        </w:rPr>
        <w:t xml:space="preserve"> </w:t>
      </w:r>
      <w:r w:rsidRPr="00665B54">
        <w:rPr>
          <w:rFonts w:ascii="Angsana New" w:hAnsi="Angsana New"/>
          <w:sz w:val="30"/>
          <w:szCs w:val="30"/>
          <w:cs/>
        </w:rPr>
        <w:t>วันที่</w:t>
      </w:r>
      <w:r w:rsidRPr="00665B54">
        <w:rPr>
          <w:rFonts w:ascii="Angsana New" w:hAnsi="Angsana New"/>
          <w:sz w:val="30"/>
          <w:szCs w:val="30"/>
        </w:rPr>
        <w:t xml:space="preserve"> </w:t>
      </w:r>
      <w:r w:rsidR="002623B6">
        <w:rPr>
          <w:rFonts w:ascii="Angsana New" w:hAnsi="Angsana New"/>
          <w:sz w:val="30"/>
          <w:szCs w:val="30"/>
        </w:rPr>
        <w:t xml:space="preserve">30 </w:t>
      </w:r>
      <w:r w:rsidR="002623B6">
        <w:rPr>
          <w:rFonts w:ascii="Angsana New" w:hAnsi="Angsana New" w:hint="cs"/>
          <w:sz w:val="30"/>
          <w:szCs w:val="30"/>
          <w:cs/>
        </w:rPr>
        <w:t>มิถุนายน</w:t>
      </w:r>
      <w:r w:rsidRPr="00665B54">
        <w:rPr>
          <w:rFonts w:ascii="Angsana New" w:hAnsi="Angsana New"/>
          <w:sz w:val="30"/>
          <w:szCs w:val="30"/>
        </w:rPr>
        <w:t xml:space="preserve"> 2569 </w:t>
      </w:r>
      <w:r w:rsidRPr="00665B54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="00665B54" w:rsidRPr="00665B54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="002623B6" w:rsidRPr="00665B54">
        <w:rPr>
          <w:rFonts w:ascii="Angsana New" w:hAnsi="Angsana New"/>
          <w:sz w:val="30"/>
          <w:szCs w:val="30"/>
          <w:cs/>
        </w:rPr>
        <w:t>สำหรับงวด</w:t>
      </w:r>
      <w:r w:rsidR="002623B6" w:rsidRPr="00665B54">
        <w:rPr>
          <w:rFonts w:ascii="Angsana New" w:hAnsi="Angsana New" w:hint="cs"/>
          <w:sz w:val="30"/>
          <w:szCs w:val="30"/>
          <w:cs/>
        </w:rPr>
        <w:t>สาม</w:t>
      </w:r>
      <w:r w:rsidR="002623B6" w:rsidRPr="00665B54">
        <w:rPr>
          <w:rFonts w:ascii="Angsana New" w:hAnsi="Angsana New"/>
          <w:sz w:val="30"/>
          <w:szCs w:val="30"/>
          <w:cs/>
        </w:rPr>
        <w:t>เดือน</w:t>
      </w:r>
      <w:r w:rsidR="002623B6">
        <w:rPr>
          <w:rFonts w:ascii="Angsana New" w:hAnsi="Angsana New" w:hint="cs"/>
          <w:sz w:val="30"/>
          <w:szCs w:val="30"/>
          <w:cs/>
        </w:rPr>
        <w:t>และหกเดือน</w:t>
      </w:r>
      <w:r w:rsidR="002623B6" w:rsidRPr="00665B54">
        <w:rPr>
          <w:rFonts w:ascii="Angsana New" w:hAnsi="Angsana New"/>
          <w:sz w:val="30"/>
          <w:szCs w:val="30"/>
          <w:cs/>
        </w:rPr>
        <w:t>สิ้นสุดวัน</w:t>
      </w:r>
      <w:r w:rsidR="002623B6" w:rsidRPr="00665B54">
        <w:rPr>
          <w:rFonts w:ascii="Angsana New" w:hAnsi="Angsana New" w:hint="cs"/>
          <w:sz w:val="30"/>
          <w:szCs w:val="30"/>
          <w:cs/>
        </w:rPr>
        <w:t xml:space="preserve">ที่ </w:t>
      </w:r>
      <w:r w:rsidR="002623B6">
        <w:rPr>
          <w:rFonts w:ascii="Angsana New" w:hAnsi="Angsana New"/>
          <w:sz w:val="30"/>
          <w:szCs w:val="30"/>
        </w:rPr>
        <w:t xml:space="preserve">30 </w:t>
      </w:r>
      <w:r w:rsidR="002623B6">
        <w:rPr>
          <w:rFonts w:ascii="Angsana New" w:hAnsi="Angsana New" w:hint="cs"/>
          <w:sz w:val="30"/>
          <w:szCs w:val="30"/>
          <w:cs/>
        </w:rPr>
        <w:t>มิถุนายน</w:t>
      </w:r>
      <w:r w:rsidR="002623B6" w:rsidRPr="00665B54">
        <w:rPr>
          <w:rFonts w:ascii="Angsana New" w:hAnsi="Angsana New"/>
          <w:sz w:val="30"/>
          <w:szCs w:val="30"/>
        </w:rPr>
        <w:t xml:space="preserve"> 256</w:t>
      </w:r>
      <w:r w:rsidR="002623B6" w:rsidRPr="00665B54">
        <w:rPr>
          <w:rFonts w:ascii="Angsana New" w:hAnsi="Angsana New"/>
          <w:sz w:val="30"/>
          <w:szCs w:val="30"/>
          <w:lang w:val="en-US"/>
        </w:rPr>
        <w:t>9</w:t>
      </w:r>
      <w:r w:rsidRPr="00665B54">
        <w:rPr>
          <w:rFonts w:ascii="Angsana New" w:hAnsi="Angsana New" w:hint="cs"/>
          <w:sz w:val="30"/>
          <w:szCs w:val="30"/>
          <w:cs/>
        </w:rPr>
        <w:t xml:space="preserve"> </w:t>
      </w:r>
      <w:r w:rsidR="009E10C3">
        <w:rPr>
          <w:rFonts w:ascii="Angsana New" w:hAnsi="Angsana New"/>
          <w:sz w:val="30"/>
          <w:szCs w:val="30"/>
        </w:rPr>
        <w:br/>
      </w:r>
      <w:r w:rsidRPr="00665B54">
        <w:rPr>
          <w:rFonts w:ascii="Angsana New" w:hAnsi="Angsana New"/>
          <w:sz w:val="30"/>
          <w:szCs w:val="30"/>
          <w:cs/>
        </w:rPr>
        <w:t>งบการเปลี่ยนแปลงส่วนของผู้ถื</w:t>
      </w:r>
      <w:r w:rsidRPr="00665B54">
        <w:rPr>
          <w:rFonts w:ascii="Angsana New" w:hAnsi="Angsana New" w:hint="cs"/>
          <w:sz w:val="30"/>
          <w:szCs w:val="30"/>
          <w:cs/>
        </w:rPr>
        <w:t>อ</w:t>
      </w:r>
      <w:r w:rsidRPr="00665B54">
        <w:rPr>
          <w:rFonts w:ascii="Angsana New" w:hAnsi="Angsana New"/>
          <w:sz w:val="30"/>
          <w:szCs w:val="30"/>
          <w:cs/>
        </w:rPr>
        <w:t>หุ้น</w:t>
      </w:r>
      <w:r w:rsidR="00665B54" w:rsidRPr="00665B54">
        <w:rPr>
          <w:rFonts w:ascii="Angsana New" w:hAnsi="Angsana New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665B54">
        <w:rPr>
          <w:rFonts w:ascii="Angsana New" w:hAnsi="Angsana New" w:hint="cs"/>
          <w:sz w:val="30"/>
          <w:szCs w:val="30"/>
          <w:cs/>
        </w:rPr>
        <w:t xml:space="preserve"> </w:t>
      </w:r>
      <w:r w:rsidRPr="00665B54">
        <w:rPr>
          <w:rFonts w:ascii="Angsana New" w:hAnsi="Angsana New"/>
          <w:sz w:val="30"/>
          <w:szCs w:val="30"/>
          <w:cs/>
        </w:rPr>
        <w:t>และงบกระแสเงินสด</w:t>
      </w:r>
      <w:r w:rsidR="00665B54" w:rsidRPr="00665B54">
        <w:rPr>
          <w:rFonts w:ascii="Angsana New" w:hAnsi="Angsana New"/>
          <w:sz w:val="30"/>
          <w:szCs w:val="30"/>
          <w:cs/>
        </w:rPr>
        <w:t>รวมและงบกระแสเงินสดเฉพาะกิจการ</w:t>
      </w:r>
      <w:r w:rsidRPr="00665B54">
        <w:rPr>
          <w:rFonts w:ascii="Angsana New" w:hAnsi="Angsana New" w:hint="cs"/>
          <w:sz w:val="30"/>
          <w:szCs w:val="30"/>
          <w:cs/>
        </w:rPr>
        <w:t xml:space="preserve"> </w:t>
      </w:r>
      <w:r w:rsidRPr="00665B54">
        <w:rPr>
          <w:rFonts w:ascii="Angsana New" w:hAnsi="Angsana New"/>
          <w:sz w:val="30"/>
          <w:szCs w:val="30"/>
          <w:cs/>
        </w:rPr>
        <w:t>สำหรับงวด</w:t>
      </w:r>
      <w:r w:rsidR="002623B6">
        <w:rPr>
          <w:rFonts w:ascii="Angsana New" w:hAnsi="Angsana New" w:hint="cs"/>
          <w:sz w:val="30"/>
          <w:szCs w:val="30"/>
          <w:cs/>
        </w:rPr>
        <w:t>หก</w:t>
      </w:r>
      <w:r w:rsidRPr="00665B54">
        <w:rPr>
          <w:rFonts w:ascii="Angsana New" w:hAnsi="Angsana New"/>
          <w:sz w:val="30"/>
          <w:szCs w:val="30"/>
          <w:cs/>
        </w:rPr>
        <w:t>เดือนสิ้นสุดวัน</w:t>
      </w:r>
      <w:r w:rsidRPr="00665B54">
        <w:rPr>
          <w:rFonts w:ascii="Angsana New" w:hAnsi="Angsana New" w:hint="cs"/>
          <w:sz w:val="30"/>
          <w:szCs w:val="30"/>
          <w:cs/>
        </w:rPr>
        <w:t xml:space="preserve">ที่ </w:t>
      </w:r>
      <w:r w:rsidR="002623B6">
        <w:rPr>
          <w:rFonts w:ascii="Angsana New" w:hAnsi="Angsana New"/>
          <w:sz w:val="30"/>
          <w:szCs w:val="30"/>
        </w:rPr>
        <w:t xml:space="preserve">30 </w:t>
      </w:r>
      <w:r w:rsidR="002623B6">
        <w:rPr>
          <w:rFonts w:ascii="Angsana New" w:hAnsi="Angsana New" w:hint="cs"/>
          <w:sz w:val="30"/>
          <w:szCs w:val="30"/>
          <w:cs/>
        </w:rPr>
        <w:t>มิถุนายน</w:t>
      </w:r>
      <w:r w:rsidR="002623B6" w:rsidRPr="00665B54">
        <w:rPr>
          <w:rFonts w:ascii="Angsana New" w:hAnsi="Angsana New"/>
          <w:sz w:val="30"/>
          <w:szCs w:val="30"/>
        </w:rPr>
        <w:t xml:space="preserve"> </w:t>
      </w:r>
      <w:r w:rsidRPr="00665B54">
        <w:rPr>
          <w:rFonts w:ascii="Angsana New" w:hAnsi="Angsana New"/>
          <w:sz w:val="30"/>
          <w:szCs w:val="30"/>
        </w:rPr>
        <w:t>256</w:t>
      </w:r>
      <w:r w:rsidRPr="00665B54">
        <w:rPr>
          <w:rFonts w:ascii="Angsana New" w:hAnsi="Angsana New"/>
          <w:sz w:val="30"/>
          <w:szCs w:val="30"/>
          <w:lang w:val="en-US"/>
        </w:rPr>
        <w:t>9</w:t>
      </w:r>
      <w:r w:rsidRPr="00665B54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 </w:t>
      </w:r>
      <w:r w:rsidRPr="00665B54">
        <w:rPr>
          <w:rFonts w:ascii="Angsana New" w:hAnsi="Angsana New"/>
          <w:sz w:val="30"/>
          <w:szCs w:val="30"/>
        </w:rPr>
        <w:t>(</w:t>
      </w:r>
      <w:r w:rsidRPr="00665B5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665B54">
        <w:rPr>
          <w:rFonts w:ascii="Angsana New" w:hAnsi="Angsana New"/>
          <w:sz w:val="30"/>
          <w:szCs w:val="30"/>
          <w:cs/>
        </w:rPr>
        <w:t xml:space="preserve"> ของ</w:t>
      </w:r>
      <w:r w:rsidRPr="00665B5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65B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5B54">
        <w:rPr>
          <w:rFonts w:asciiTheme="majorBidi" w:hAnsiTheme="majorBidi" w:cstheme="majorBidi" w:hint="cs"/>
          <w:sz w:val="30"/>
          <w:szCs w:val="30"/>
          <w:cs/>
        </w:rPr>
        <w:t>เอ็นทีเอฟ</w:t>
      </w:r>
      <w:r w:rsidRPr="00665B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5B54">
        <w:rPr>
          <w:rFonts w:asciiTheme="majorBidi" w:hAnsiTheme="majorBidi" w:cstheme="majorBidi" w:hint="cs"/>
          <w:sz w:val="30"/>
          <w:szCs w:val="30"/>
          <w:cs/>
        </w:rPr>
        <w:t>อินเตอร์กรุ๊ป</w:t>
      </w:r>
      <w:r w:rsidRPr="00665B5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665B54">
        <w:rPr>
          <w:rFonts w:asciiTheme="majorBidi" w:hAnsiTheme="majorBidi" w:cstheme="majorBidi" w:hint="cs"/>
          <w:sz w:val="30"/>
          <w:szCs w:val="30"/>
          <w:cs/>
        </w:rPr>
        <w:t>ประเทศไทย</w:t>
      </w:r>
      <w:r w:rsidRPr="00665B5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65B54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665B5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665B54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665B54">
        <w:rPr>
          <w:rFonts w:asciiTheme="majorBidi" w:hAnsiTheme="majorBidi" w:cstheme="majorBidi"/>
          <w:sz w:val="30"/>
          <w:szCs w:val="30"/>
          <w:cs/>
        </w:rPr>
        <w:t>)</w:t>
      </w:r>
      <w:r w:rsidR="00665B54" w:rsidRPr="00665B54">
        <w:rPr>
          <w:rFonts w:asciiTheme="majorBidi" w:hAnsiTheme="majorBidi" w:cstheme="majorBidi"/>
          <w:sz w:val="30"/>
          <w:szCs w:val="30"/>
        </w:rPr>
        <w:t xml:space="preserve"> </w:t>
      </w:r>
      <w:r w:rsidR="00665B54" w:rsidRPr="00665B54">
        <w:rPr>
          <w:rFonts w:asciiTheme="majorBidi" w:hAnsiTheme="majorBidi"/>
          <w:sz w:val="30"/>
          <w:szCs w:val="30"/>
          <w:cs/>
        </w:rPr>
        <w:t>และบริษัทย่อย และของเฉพาะบริษัท</w:t>
      </w:r>
      <w:r w:rsidR="00665B54" w:rsidRPr="00665B54">
        <w:rPr>
          <w:rFonts w:asciiTheme="majorBidi" w:hAnsiTheme="majorBidi"/>
          <w:sz w:val="30"/>
          <w:szCs w:val="30"/>
        </w:rPr>
        <w:t xml:space="preserve"> </w:t>
      </w:r>
      <w:r w:rsidR="00665B54" w:rsidRPr="00665B54">
        <w:rPr>
          <w:rFonts w:asciiTheme="majorBidi" w:hAnsiTheme="majorBidi"/>
          <w:sz w:val="30"/>
          <w:szCs w:val="30"/>
          <w:cs/>
        </w:rPr>
        <w:t>เอ็นทีเอฟ อินเตอร์กรุ๊ป (ประเทศไทย) จำกัด (มหาชน)</w:t>
      </w:r>
      <w:r w:rsidRPr="00665B54">
        <w:rPr>
          <w:rFonts w:asciiTheme="majorBidi" w:hAnsiTheme="majorBidi" w:cstheme="majorBidi"/>
          <w:sz w:val="30"/>
          <w:szCs w:val="30"/>
        </w:rPr>
        <w:t xml:space="preserve"> </w:t>
      </w:r>
      <w:r w:rsidR="00665B54" w:rsidRPr="00665B54">
        <w:rPr>
          <w:rFonts w:asciiTheme="majorBidi" w:hAnsiTheme="majorBidi"/>
          <w:sz w:val="30"/>
          <w:szCs w:val="30"/>
          <w:cs/>
        </w:rPr>
        <w:t>ตามลำดับ</w:t>
      </w:r>
      <w:r w:rsidR="00665B54" w:rsidRPr="00665B54">
        <w:rPr>
          <w:rFonts w:asciiTheme="majorBidi" w:hAnsiTheme="majorBidi"/>
          <w:sz w:val="30"/>
          <w:szCs w:val="30"/>
        </w:rPr>
        <w:t xml:space="preserve"> </w:t>
      </w:r>
      <w:r w:rsidRPr="00665B5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665B54">
        <w:rPr>
          <w:rFonts w:ascii="Angsana New" w:hAnsi="Angsana New" w:hint="cs"/>
          <w:sz w:val="30"/>
          <w:szCs w:val="30"/>
          <w:cs/>
        </w:rPr>
        <w:t>นำเสนอ</w:t>
      </w:r>
      <w:r w:rsidRPr="00665B54">
        <w:rPr>
          <w:rFonts w:ascii="Angsana New" w:hAnsi="Angsana New"/>
          <w:sz w:val="30"/>
          <w:szCs w:val="30"/>
          <w:cs/>
        </w:rPr>
        <w:t>ข้อมูล</w:t>
      </w:r>
      <w:r w:rsidRPr="00665B5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665B54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665B54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665B54">
        <w:rPr>
          <w:rFonts w:ascii="Angsana New" w:hAnsi="Angsana New"/>
          <w:sz w:val="30"/>
          <w:szCs w:val="30"/>
        </w:rPr>
        <w:t>34</w:t>
      </w:r>
      <w:r w:rsidRPr="00665B54">
        <w:rPr>
          <w:rFonts w:ascii="Angsana New" w:hAnsi="Angsana New" w:hint="cs"/>
          <w:sz w:val="30"/>
          <w:szCs w:val="30"/>
          <w:cs/>
        </w:rPr>
        <w:t xml:space="preserve"> เรื่อง</w:t>
      </w:r>
      <w:r w:rsidR="00665B54" w:rsidRPr="00665B54">
        <w:rPr>
          <w:rFonts w:ascii="Angsana New" w:hAnsi="Angsana New"/>
          <w:sz w:val="30"/>
          <w:szCs w:val="30"/>
        </w:rPr>
        <w:t xml:space="preserve"> </w:t>
      </w:r>
      <w:r w:rsidRPr="00665B54">
        <w:rPr>
          <w:rFonts w:ascii="Angsana New" w:hAnsi="Angsana New"/>
          <w:sz w:val="30"/>
          <w:szCs w:val="30"/>
          <w:cs/>
        </w:rPr>
        <w:t>การรายงานทาง</w:t>
      </w:r>
      <w:r w:rsidRPr="00665B54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665B54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665B54">
        <w:rPr>
          <w:rFonts w:ascii="Angsana New" w:hAnsi="Angsana New" w:hint="cs"/>
          <w:sz w:val="30"/>
          <w:szCs w:val="30"/>
          <w:cs/>
        </w:rPr>
        <w:t>ให้</w:t>
      </w:r>
      <w:r w:rsidRPr="00665B54">
        <w:rPr>
          <w:rFonts w:ascii="Angsana New" w:hAnsi="Angsana New"/>
          <w:sz w:val="30"/>
          <w:szCs w:val="30"/>
          <w:cs/>
        </w:rPr>
        <w:t>ข้อสรุป</w:t>
      </w:r>
      <w:r w:rsidRPr="00665B54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665B54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144BB39E" w14:textId="77777777" w:rsidR="00AE1062" w:rsidRPr="00665B54" w:rsidRDefault="00AE1062" w:rsidP="00AE106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373683AC" w14:textId="77777777" w:rsidR="00AE1062" w:rsidRPr="00665B54" w:rsidRDefault="00AE1062" w:rsidP="00AE106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5B5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1663E11" w14:textId="77777777" w:rsidR="00AE1062" w:rsidRPr="0073439F" w:rsidRDefault="00AE1062" w:rsidP="00AE106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391FF4F5" w14:textId="52E6C26B" w:rsidR="00AE1062" w:rsidRPr="0073439F" w:rsidRDefault="00665B54" w:rsidP="00853BB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highlight w:val="yellow"/>
        </w:rPr>
      </w:pPr>
      <w:r w:rsidRPr="00665B5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/>
          <w:sz w:val="30"/>
          <w:szCs w:val="30"/>
        </w:rPr>
        <w:t xml:space="preserve"> 2410</w:t>
      </w:r>
      <w:r w:rsidRPr="00665B54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4C63445" w14:textId="77777777" w:rsidR="00AE1062" w:rsidRPr="0073439F" w:rsidRDefault="00AE1062" w:rsidP="000F4A0F">
      <w:pPr>
        <w:autoSpaceDE w:val="0"/>
        <w:autoSpaceDN w:val="0"/>
        <w:adjustRightInd w:val="0"/>
        <w:spacing w:line="240" w:lineRule="auto"/>
        <w:jc w:val="both"/>
        <w:rPr>
          <w:rFonts w:asciiTheme="majorBidi" w:eastAsia="Calibri" w:hAnsiTheme="majorBidi" w:cstheme="majorBidi"/>
          <w:sz w:val="30"/>
          <w:szCs w:val="30"/>
          <w:highlight w:val="yellow"/>
        </w:rPr>
      </w:pPr>
    </w:p>
    <w:p w14:paraId="35371AF6" w14:textId="77777777" w:rsidR="00B66C78" w:rsidRPr="0073439F" w:rsidRDefault="00B66C78" w:rsidP="0060779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5C34D16" w14:textId="0070EF68" w:rsidR="00322E86" w:rsidRPr="0073439F" w:rsidRDefault="00322E86" w:rsidP="00B66C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D194D3C" w14:textId="77777777" w:rsidR="00B66C78" w:rsidRPr="00441AD9" w:rsidRDefault="00B66C78" w:rsidP="00B66C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cs/>
          <w:lang w:val="en-US"/>
        </w:rPr>
        <w:sectPr w:rsidR="00B66C78" w:rsidRPr="00441AD9" w:rsidSect="00B66C78">
          <w:headerReference w:type="default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5DA2ACA3" w14:textId="27572ABE" w:rsidR="00C968B0" w:rsidRPr="0073439F" w:rsidRDefault="00C968B0" w:rsidP="0034502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3439F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73439F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22B9E71" w14:textId="77777777" w:rsidR="000F4A0F" w:rsidRPr="0073439F" w:rsidRDefault="000F4A0F" w:rsidP="0034502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47B0110" w14:textId="313E9907" w:rsidR="00D21080" w:rsidRPr="0073439F" w:rsidRDefault="004D672C" w:rsidP="004D67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D672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/>
          <w:sz w:val="30"/>
          <w:szCs w:val="30"/>
        </w:rPr>
        <w:t xml:space="preserve"> </w:t>
      </w:r>
      <w:r w:rsidRPr="004D672C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 </w:t>
      </w:r>
      <w:r>
        <w:rPr>
          <w:rFonts w:ascii="Angsana New" w:hAnsi="Angsana New"/>
          <w:sz w:val="30"/>
          <w:szCs w:val="30"/>
        </w:rPr>
        <w:br/>
      </w:r>
      <w:r w:rsidRPr="004D672C">
        <w:rPr>
          <w:rFonts w:ascii="Angsana New" w:hAnsi="Angsana New"/>
          <w:sz w:val="30"/>
          <w:szCs w:val="30"/>
          <w:cs/>
        </w:rPr>
        <w:t>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755AD40B" w14:textId="77777777" w:rsidR="00B66C78" w:rsidRPr="0073439F" w:rsidRDefault="00B66C78" w:rsidP="000F4A0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9D1B2C" w14:textId="77777777" w:rsidR="00B66C78" w:rsidRPr="0073439F" w:rsidRDefault="00B66C78" w:rsidP="000F4A0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DEF3215" w14:textId="77777777" w:rsidR="00B66C78" w:rsidRPr="0073439F" w:rsidRDefault="00B66C78" w:rsidP="000F4A0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721AB06" w14:textId="77777777" w:rsidR="00B66C78" w:rsidRPr="0073439F" w:rsidRDefault="00B66C78" w:rsidP="000F4A0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312564C" w14:textId="77777777" w:rsidR="00B66C78" w:rsidRPr="0073439F" w:rsidRDefault="00B66C78" w:rsidP="000F4A0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4493C0C" w14:textId="77777777" w:rsidR="00E17058" w:rsidRPr="0073439F" w:rsidRDefault="00E17058" w:rsidP="00E17058">
      <w:pPr>
        <w:tabs>
          <w:tab w:val="center" w:pos="68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73439F">
        <w:rPr>
          <w:rFonts w:asciiTheme="majorBidi" w:hAnsiTheme="majorBidi" w:cstheme="majorBidi"/>
          <w:sz w:val="30"/>
          <w:szCs w:val="30"/>
          <w:cs/>
          <w:lang w:val="th-TH"/>
        </w:rPr>
        <w:t>(วัยวัฒน์ กอสมานชัยกิจ)</w:t>
      </w:r>
    </w:p>
    <w:p w14:paraId="65725539" w14:textId="77777777" w:rsidR="00C01743" w:rsidRPr="0073439F" w:rsidRDefault="00C01743" w:rsidP="005021D2">
      <w:pPr>
        <w:tabs>
          <w:tab w:val="center" w:pos="68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73439F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 </w:t>
      </w:r>
    </w:p>
    <w:p w14:paraId="6E3C5DF8" w14:textId="51F22757" w:rsidR="00C01743" w:rsidRPr="0073439F" w:rsidRDefault="00C01743" w:rsidP="005021D2">
      <w:pPr>
        <w:tabs>
          <w:tab w:val="center" w:pos="68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3439F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E17058" w:rsidRPr="0073439F">
        <w:rPr>
          <w:rFonts w:asciiTheme="majorBidi" w:hAnsiTheme="majorBidi" w:cstheme="majorBidi"/>
          <w:sz w:val="30"/>
          <w:szCs w:val="30"/>
          <w:lang w:val="en-US"/>
        </w:rPr>
        <w:t>6333</w:t>
      </w:r>
    </w:p>
    <w:p w14:paraId="1CEDF360" w14:textId="77777777" w:rsidR="00B67FD9" w:rsidRPr="0073439F" w:rsidRDefault="00B67FD9" w:rsidP="005021D2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F9E5C26" w14:textId="77777777" w:rsidR="00963B70" w:rsidRPr="0073439F" w:rsidRDefault="00963B70" w:rsidP="005021D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439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20B1F4F" w14:textId="77777777" w:rsidR="00FE0A5E" w:rsidRPr="0073439F" w:rsidRDefault="00963B70" w:rsidP="005021D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439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492EBC8" w14:textId="094600B0" w:rsidR="00351805" w:rsidRPr="0073439F" w:rsidRDefault="00E53EA6" w:rsidP="004F2A5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53CD6">
        <w:rPr>
          <w:rFonts w:asciiTheme="majorBidi" w:hAnsiTheme="majorBidi" w:cstheme="majorBidi"/>
          <w:sz w:val="30"/>
          <w:szCs w:val="30"/>
        </w:rPr>
        <w:t>4</w:t>
      </w:r>
      <w:r w:rsidR="0073439F" w:rsidRPr="007343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623B6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2623B6" w:rsidRPr="007343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439F" w:rsidRPr="0073439F">
        <w:rPr>
          <w:rFonts w:asciiTheme="majorBidi" w:hAnsiTheme="majorBidi" w:cstheme="majorBidi"/>
          <w:sz w:val="30"/>
          <w:szCs w:val="30"/>
        </w:rPr>
        <w:t>2569</w:t>
      </w:r>
    </w:p>
    <w:p w14:paraId="1D0C14C3" w14:textId="77777777" w:rsidR="00B66C78" w:rsidRDefault="00B66C78" w:rsidP="004F2A5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sectPr w:rsidR="00B66C78" w:rsidSect="00AD4765">
      <w:headerReference w:type="default" r:id="rId19"/>
      <w:footerReference w:type="default" r:id="rId20"/>
      <w:headerReference w:type="first" r:id="rId21"/>
      <w:footerReference w:type="first" r:id="rId22"/>
      <w:pgSz w:w="11907" w:h="16840" w:code="9"/>
      <w:pgMar w:top="691" w:right="1152" w:bottom="576" w:left="1152" w:header="720" w:footer="720" w:gutter="0"/>
      <w:paperSrc w:first="7" w:other="7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574EB" w14:textId="77777777" w:rsidR="00613210" w:rsidRDefault="00613210">
      <w:r>
        <w:separator/>
      </w:r>
    </w:p>
  </w:endnote>
  <w:endnote w:type="continuationSeparator" w:id="0">
    <w:p w14:paraId="45AE4A4E" w14:textId="77777777" w:rsidR="00613210" w:rsidRDefault="00613210">
      <w:r>
        <w:continuationSeparator/>
      </w:r>
    </w:p>
  </w:endnote>
  <w:endnote w:type="continuationNotice" w:id="1">
    <w:p w14:paraId="30E54128" w14:textId="77777777" w:rsidR="00613210" w:rsidRDefault="0061321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010">
    <w:altName w:val="Calibri"/>
    <w:panose1 w:val="00000000000000000000"/>
    <w:charset w:val="4D"/>
    <w:family w:val="auto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35E33" w14:textId="4FFBEBF4" w:rsidR="009B109F" w:rsidRDefault="009B109F" w:rsidP="004135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803259" w:rsidRPr="00803259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4291A677" w14:textId="77777777" w:rsidR="009B109F" w:rsidRDefault="009B10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D959E" w14:textId="6FAE5262" w:rsidR="009B109F" w:rsidRPr="007A17E1" w:rsidRDefault="009B109F" w:rsidP="007A17E1">
    <w:pPr>
      <w:pStyle w:val="Footer"/>
      <w:framePr w:w="422" w:h="449" w:hRule="exact" w:wrap="around" w:vAnchor="text" w:hAnchor="page" w:x="5884" w:y="-13"/>
      <w:rPr>
        <w:rStyle w:val="PageNumber"/>
        <w:rFonts w:ascii="Angsana New" w:hAnsi="Angsana New" w:cs="Angsana New"/>
        <w:sz w:val="30"/>
        <w:szCs w:val="30"/>
      </w:rPr>
    </w:pP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7A17E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803259" w:rsidRPr="00803259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2941A71E" w14:textId="5E85264A" w:rsidR="009B109F" w:rsidRPr="00B67FD9" w:rsidRDefault="009B109F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B67FD9">
      <w:rPr>
        <w:rFonts w:ascii="Angsana New" w:hAnsi="Angsana New"/>
        <w:i/>
        <w:iCs/>
        <w:sz w:val="30"/>
        <w:szCs w:val="30"/>
      </w:rPr>
      <w:fldChar w:fldCharType="begin"/>
    </w:r>
    <w:r w:rsidRPr="00B67FD9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67FD9">
      <w:rPr>
        <w:rFonts w:ascii="Angsana New" w:hAnsi="Angsana New"/>
        <w:i/>
        <w:iCs/>
        <w:sz w:val="30"/>
        <w:szCs w:val="30"/>
      </w:rPr>
      <w:fldChar w:fldCharType="separate"/>
    </w:r>
    <w:r w:rsidR="005C53A8">
      <w:rPr>
        <w:rFonts w:ascii="Angsana New" w:hAnsi="Angsana New"/>
        <w:i/>
        <w:iCs/>
        <w:noProof/>
        <w:sz w:val="30"/>
        <w:szCs w:val="30"/>
      </w:rPr>
      <w:t>NTFt1-Q2'26-SEC</w:t>
    </w:r>
    <w:r w:rsidRPr="00B67FD9">
      <w:rPr>
        <w:rFonts w:ascii="Angsana New" w:hAnsi="Angsana New"/>
        <w:i/>
        <w:iCs/>
        <w:sz w:val="30"/>
        <w:szCs w:val="30"/>
      </w:rPr>
      <w:fldChar w:fldCharType="end"/>
    </w:r>
    <w:r w:rsidRPr="00B67FD9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E2DC7" w14:textId="1C751570" w:rsidR="009B109F" w:rsidRPr="007A17E1" w:rsidRDefault="009B109F" w:rsidP="00FE3C0B">
    <w:pPr>
      <w:pStyle w:val="Footer"/>
      <w:framePr w:w="422" w:h="449" w:hRule="exact" w:wrap="around" w:vAnchor="text" w:hAnchor="page" w:x="5884" w:y="-13"/>
      <w:jc w:val="center"/>
      <w:rPr>
        <w:rStyle w:val="PageNumber"/>
        <w:rFonts w:ascii="Angsana New" w:hAnsi="Angsana New" w:cs="Angsana New"/>
        <w:sz w:val="30"/>
        <w:szCs w:val="30"/>
      </w:rPr>
    </w:pP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7A17E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803259" w:rsidRPr="00803259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01EFBC5" w14:textId="77777777" w:rsidR="009B109F" w:rsidRPr="00B67FD9" w:rsidRDefault="009B109F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B67FD9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DCA4E" w14:textId="59D4282E" w:rsidR="009B109F" w:rsidRPr="000D2E8D" w:rsidRDefault="009B109F" w:rsidP="000D2E8D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8236" w14:textId="77777777" w:rsidR="00DF1F30" w:rsidRPr="00AA2509" w:rsidRDefault="00DF1F30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AA2509">
      <w:rPr>
        <w:rFonts w:asciiTheme="majorBidi" w:hAnsiTheme="majorBidi" w:cstheme="majorBidi"/>
        <w:caps/>
        <w:sz w:val="30"/>
        <w:szCs w:val="30"/>
      </w:rPr>
      <w:fldChar w:fldCharType="begin"/>
    </w:r>
    <w:r w:rsidRPr="00AA2509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AA2509">
      <w:rPr>
        <w:rFonts w:asciiTheme="majorBidi" w:hAnsiTheme="majorBidi" w:cstheme="majorBidi"/>
        <w:caps/>
        <w:sz w:val="30"/>
        <w:szCs w:val="30"/>
      </w:rPr>
      <w:fldChar w:fldCharType="separate"/>
    </w:r>
    <w:r w:rsidRPr="00AA2509">
      <w:rPr>
        <w:rFonts w:asciiTheme="majorBidi" w:hAnsiTheme="majorBidi" w:cstheme="majorBidi"/>
        <w:caps/>
        <w:noProof/>
        <w:sz w:val="30"/>
        <w:szCs w:val="30"/>
      </w:rPr>
      <w:t>2</w:t>
    </w:r>
    <w:r w:rsidRPr="00AA2509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385453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2751F7E" w14:textId="77777777" w:rsidR="000D2E8D" w:rsidRPr="000D2E8D" w:rsidRDefault="000D2E8D" w:rsidP="000D2E8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0D2E8D">
          <w:rPr>
            <w:rFonts w:ascii="Angsana New" w:hAnsi="Angsana New"/>
            <w:sz w:val="30"/>
            <w:szCs w:val="30"/>
          </w:rPr>
          <w:fldChar w:fldCharType="begin"/>
        </w:r>
        <w:r w:rsidRPr="000D2E8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0D2E8D">
          <w:rPr>
            <w:rFonts w:ascii="Angsana New" w:hAnsi="Angsana New"/>
            <w:sz w:val="30"/>
            <w:szCs w:val="30"/>
          </w:rPr>
          <w:fldChar w:fldCharType="separate"/>
        </w:r>
        <w:r w:rsidRPr="000D2E8D">
          <w:rPr>
            <w:rFonts w:ascii="Angsana New" w:hAnsi="Angsana New"/>
            <w:noProof/>
            <w:sz w:val="30"/>
            <w:szCs w:val="30"/>
          </w:rPr>
          <w:t>2</w:t>
        </w:r>
        <w:r w:rsidRPr="000D2E8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5F1B5" w14:textId="77777777" w:rsidR="00613210" w:rsidRDefault="00613210">
      <w:r>
        <w:separator/>
      </w:r>
    </w:p>
  </w:footnote>
  <w:footnote w:type="continuationSeparator" w:id="0">
    <w:p w14:paraId="6EF724B1" w14:textId="77777777" w:rsidR="00613210" w:rsidRDefault="00613210">
      <w:r>
        <w:continuationSeparator/>
      </w:r>
    </w:p>
  </w:footnote>
  <w:footnote w:type="continuationNotice" w:id="1">
    <w:p w14:paraId="432DF02A" w14:textId="77777777" w:rsidR="00613210" w:rsidRDefault="0061321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C7FE" w14:textId="77777777" w:rsidR="009B109F" w:rsidRPr="00D27106" w:rsidRDefault="009B109F" w:rsidP="001725C8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>วีเอสที อีซีเอส (ประเทศไทย)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F0564D7" w14:textId="77777777" w:rsidR="009B109F" w:rsidRDefault="009B109F" w:rsidP="001725C8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CFA78D4" w14:textId="77777777" w:rsidR="009B109F" w:rsidRPr="00BC4341" w:rsidRDefault="009B109F" w:rsidP="00BC4341">
    <w:pPr>
      <w:pStyle w:val="Header"/>
      <w:spacing w:line="240" w:lineRule="auto"/>
      <w:jc w:val="left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C46" w14:textId="77777777" w:rsidR="00743ACB" w:rsidRDefault="00743ACB" w:rsidP="00542757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4F3AD438" w14:textId="77777777" w:rsidR="00542757" w:rsidRDefault="00542757" w:rsidP="00542757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671029A0" w14:textId="77777777" w:rsidR="00542757" w:rsidRDefault="00542757" w:rsidP="00542757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63B680EA" w14:textId="77777777" w:rsidR="00542757" w:rsidRDefault="00542757" w:rsidP="00542757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1F5555EB" w14:textId="77777777" w:rsidR="00542757" w:rsidRDefault="00542757" w:rsidP="00542757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21EBDDA3" w14:textId="77777777" w:rsidR="00542757" w:rsidRPr="00542757" w:rsidRDefault="00542757" w:rsidP="00542757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4D318" w14:textId="33C255B4" w:rsidR="003447E1" w:rsidRPr="00751A49" w:rsidRDefault="003447E1" w:rsidP="003447E1">
    <w:pPr>
      <w:pStyle w:val="Header"/>
    </w:pPr>
  </w:p>
  <w:p w14:paraId="6182FE48" w14:textId="77777777" w:rsidR="003447E1" w:rsidRDefault="003447E1" w:rsidP="003447E1">
    <w:pPr>
      <w:tabs>
        <w:tab w:val="left" w:pos="3043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3FD1BC20" w14:textId="77777777" w:rsidR="009B109F" w:rsidRPr="007959E0" w:rsidRDefault="009B109F" w:rsidP="003E4563">
    <w:pPr>
      <w:tabs>
        <w:tab w:val="left" w:pos="3043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923D1" w14:textId="77777777" w:rsidR="00B66C78" w:rsidRDefault="00B66C78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100FE676" w14:textId="77777777" w:rsidR="000D2E8D" w:rsidRDefault="000D2E8D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401F94A8" w14:textId="77777777" w:rsidR="00B66C78" w:rsidRDefault="00B66C78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317EA3DC" w14:textId="77777777" w:rsidR="00B66C78" w:rsidRDefault="00B66C78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3B7DE1D8" w14:textId="77777777" w:rsidR="00B66C78" w:rsidRDefault="00B66C78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36891532" w14:textId="77777777" w:rsidR="00B66C78" w:rsidRDefault="00B66C78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28F69DC7" w14:textId="77777777" w:rsidR="00B66C78" w:rsidRDefault="00B66C78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29B0D88C" w14:textId="77777777" w:rsidR="00B66C78" w:rsidRDefault="00B66C78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6E160DE3" w14:textId="77777777" w:rsidR="00B66C78" w:rsidRPr="00B66C78" w:rsidRDefault="00B66C78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8269" w14:textId="7E303175" w:rsidR="00546E6F" w:rsidRDefault="00546E6F" w:rsidP="00546E6F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  <w:cs/>
      </w:rPr>
    </w:pPr>
    <w:r w:rsidRPr="0051299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512999">
      <w:rPr>
        <w:rFonts w:ascii="Angsana New" w:hAnsi="Angsana New"/>
        <w:b/>
        <w:bCs/>
        <w:sz w:val="32"/>
        <w:szCs w:val="32"/>
        <w:cs/>
      </w:rPr>
      <w:t xml:space="preserve"> </w:t>
    </w:r>
    <w:r w:rsidRPr="00512999">
      <w:rPr>
        <w:rFonts w:ascii="Angsana New" w:hAnsi="Angsana New" w:hint="cs"/>
        <w:b/>
        <w:bCs/>
        <w:sz w:val="32"/>
        <w:szCs w:val="32"/>
        <w:cs/>
      </w:rPr>
      <w:t>เอ็นทีเอฟ</w:t>
    </w:r>
    <w:r w:rsidRPr="00512999">
      <w:rPr>
        <w:rFonts w:ascii="Angsana New" w:hAnsi="Angsana New"/>
        <w:b/>
        <w:bCs/>
        <w:sz w:val="32"/>
        <w:szCs w:val="32"/>
        <w:cs/>
      </w:rPr>
      <w:t xml:space="preserve"> </w:t>
    </w:r>
    <w:r w:rsidRPr="00512999">
      <w:rPr>
        <w:rFonts w:ascii="Angsana New" w:hAnsi="Angsana New" w:hint="cs"/>
        <w:b/>
        <w:bCs/>
        <w:sz w:val="32"/>
        <w:szCs w:val="32"/>
        <w:cs/>
      </w:rPr>
      <w:t>อินเตอร์กรุ๊ป</w:t>
    </w:r>
    <w:r w:rsidRPr="00512999">
      <w:rPr>
        <w:rFonts w:ascii="Angsana New" w:hAnsi="Angsana New"/>
        <w:b/>
        <w:bCs/>
        <w:sz w:val="32"/>
        <w:szCs w:val="32"/>
        <w:cs/>
      </w:rPr>
      <w:t xml:space="preserve"> (</w:t>
    </w:r>
    <w:r w:rsidRPr="00512999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512999">
      <w:rPr>
        <w:rFonts w:ascii="Angsana New" w:hAnsi="Angsana New"/>
        <w:b/>
        <w:bCs/>
        <w:sz w:val="32"/>
        <w:szCs w:val="32"/>
        <w:cs/>
      </w:rPr>
      <w:t xml:space="preserve">) </w:t>
    </w:r>
    <w:r w:rsidRPr="00512999">
      <w:rPr>
        <w:rFonts w:ascii="Angsana New" w:hAnsi="Angsana New" w:hint="cs"/>
        <w:b/>
        <w:bCs/>
        <w:sz w:val="32"/>
        <w:szCs w:val="32"/>
        <w:cs/>
      </w:rPr>
      <w:t>จำกัด</w:t>
    </w:r>
    <w:r w:rsidRPr="00512999">
      <w:rPr>
        <w:rFonts w:ascii="Angsana New" w:hAnsi="Angsana New"/>
        <w:b/>
        <w:bCs/>
        <w:sz w:val="32"/>
        <w:szCs w:val="32"/>
        <w:cs/>
      </w:rPr>
      <w:t xml:space="preserve"> (</w:t>
    </w:r>
    <w:r w:rsidRPr="00512999">
      <w:rPr>
        <w:rFonts w:ascii="Angsana New" w:hAnsi="Angsana New" w:hint="cs"/>
        <w:b/>
        <w:bCs/>
        <w:sz w:val="32"/>
        <w:szCs w:val="32"/>
        <w:cs/>
      </w:rPr>
      <w:t>มหาชน</w:t>
    </w:r>
    <w:r w:rsidRPr="00512999">
      <w:rPr>
        <w:rFonts w:ascii="Angsana New" w:hAnsi="Angsana New"/>
        <w:b/>
        <w:bCs/>
        <w:sz w:val="32"/>
        <w:szCs w:val="32"/>
        <w:cs/>
      </w:rPr>
      <w:t>)</w:t>
    </w:r>
    <w:r w:rsidR="0073439F">
      <w:rPr>
        <w:rFonts w:ascii="Angsana New" w:hAnsi="Angsana New"/>
        <w:b/>
        <w:bCs/>
        <w:sz w:val="32"/>
        <w:szCs w:val="32"/>
      </w:rPr>
      <w:t xml:space="preserve"> </w:t>
    </w:r>
    <w:r w:rsidR="0073439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1F2A256" w14:textId="77777777" w:rsidR="001654D0" w:rsidRPr="001654D0" w:rsidRDefault="001654D0" w:rsidP="00A12D93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</w:rPr>
    </w:pPr>
    <w:r w:rsidRPr="001654D0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1654D0">
      <w:rPr>
        <w:rFonts w:ascii="Angsana New" w:hAnsi="Angsana New" w:hint="cs"/>
        <w:b/>
        <w:bCs/>
        <w:sz w:val="32"/>
        <w:szCs w:val="32"/>
        <w:cs/>
      </w:rPr>
      <w:t>งบ</w:t>
    </w:r>
    <w:r w:rsidRPr="001654D0">
      <w:rPr>
        <w:rFonts w:ascii="Angsana New" w:hAnsi="Angsana New"/>
        <w:b/>
        <w:bCs/>
        <w:sz w:val="32"/>
        <w:szCs w:val="32"/>
        <w:cs/>
      </w:rPr>
      <w:t>การเงินระหว่างกาลแบบย่อ</w:t>
    </w:r>
  </w:p>
  <w:p w14:paraId="37B9803B" w14:textId="29BF5A9D" w:rsidR="009B109F" w:rsidRPr="004C3FDA" w:rsidRDefault="00A30672" w:rsidP="0071683B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 w:rsidRPr="00A30672">
      <w:rPr>
        <w:rFonts w:ascii="Angsana New" w:hAnsi="Angsana New"/>
        <w:b/>
        <w:bCs/>
        <w:sz w:val="32"/>
        <w:szCs w:val="32"/>
        <w:cs/>
      </w:rPr>
      <w:t>สำหรับงวด</w:t>
    </w:r>
    <w:r w:rsidR="0014329C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2623B6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3067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2623B6">
      <w:rPr>
        <w:rFonts w:ascii="Angsana New" w:hAnsi="Angsana New"/>
        <w:b/>
        <w:bCs/>
        <w:sz w:val="32"/>
        <w:szCs w:val="32"/>
      </w:rPr>
      <w:t xml:space="preserve">30 </w:t>
    </w:r>
    <w:r w:rsidR="002623B6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4C3FDA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A30672">
      <w:rPr>
        <w:rFonts w:ascii="Angsana New" w:hAnsi="Angsana New"/>
        <w:b/>
        <w:bCs/>
        <w:sz w:val="32"/>
        <w:szCs w:val="32"/>
      </w:rPr>
      <w:t>256</w:t>
    </w:r>
    <w:r w:rsidR="004C3FDA">
      <w:rPr>
        <w:rFonts w:ascii="Angsana New" w:hAnsi="Angsana New"/>
        <w:b/>
        <w:bCs/>
        <w:sz w:val="32"/>
        <w:szCs w:val="32"/>
        <w:lang w:val="en-US"/>
      </w:rPr>
      <w:t>9</w:t>
    </w:r>
    <w:r w:rsidR="00EF35D8">
      <w:rPr>
        <w:rFonts w:ascii="Angsana New" w:hAnsi="Angsana New"/>
        <w:b/>
        <w:bCs/>
        <w:sz w:val="32"/>
        <w:szCs w:val="32"/>
      </w:rPr>
      <w:t xml:space="preserve"> </w:t>
    </w:r>
    <w:r w:rsidR="00DC382E" w:rsidRPr="006655DF">
      <w:rPr>
        <w:rFonts w:ascii="Angsana New" w:hAnsi="Angsana New"/>
        <w:b/>
        <w:bCs/>
        <w:sz w:val="32"/>
        <w:szCs w:val="32"/>
        <w:cs/>
      </w:rPr>
      <w:t>(</w:t>
    </w:r>
    <w:r w:rsidR="00EF35D8" w:rsidRPr="00666D8C">
      <w:rPr>
        <w:rFonts w:ascii="Angsana New" w:hAnsi="Angsana New"/>
        <w:bCs/>
        <w:sz w:val="30"/>
        <w:szCs w:val="30"/>
        <w:cs/>
      </w:rPr>
      <w:t>ไม่ได้ตรวจสอบ</w:t>
    </w:r>
    <w:r w:rsidR="00DC382E" w:rsidRPr="006655DF">
      <w:rPr>
        <w:rFonts w:ascii="Angsana New" w:hAnsi="Angsana New"/>
        <w:b/>
        <w:bCs/>
        <w:sz w:val="32"/>
        <w:szCs w:val="32"/>
        <w:cs/>
      </w:rPr>
      <w:t>)</w:t>
    </w:r>
  </w:p>
  <w:p w14:paraId="62791B64" w14:textId="77777777" w:rsidR="009B109F" w:rsidRPr="00DD3E61" w:rsidRDefault="009B109F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5E67F" w14:textId="77777777" w:rsidR="00542757" w:rsidRDefault="00542757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6CB85899" w14:textId="77777777" w:rsidR="00542757" w:rsidRDefault="00542757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772BC3D7" w14:textId="77777777" w:rsidR="00542757" w:rsidRDefault="00542757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6504FC6D" w14:textId="77777777" w:rsidR="00542757" w:rsidRPr="00B66C78" w:rsidRDefault="00542757" w:rsidP="00B66C78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9A6BF0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476A65"/>
    <w:multiLevelType w:val="multilevel"/>
    <w:tmpl w:val="41D2A1B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788"/>
        </w:tabs>
        <w:ind w:left="78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A7B3284"/>
    <w:multiLevelType w:val="hybridMultilevel"/>
    <w:tmpl w:val="F2CAD0E6"/>
    <w:lvl w:ilvl="0" w:tplc="064040A2">
      <w:start w:val="12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6791D"/>
    <w:multiLevelType w:val="hybridMultilevel"/>
    <w:tmpl w:val="6BD40518"/>
    <w:lvl w:ilvl="0" w:tplc="DD14FD20">
      <w:start w:val="3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E562D3"/>
    <w:multiLevelType w:val="hybridMultilevel"/>
    <w:tmpl w:val="1066594E"/>
    <w:lvl w:ilvl="0" w:tplc="816C9FF8">
      <w:start w:val="9"/>
      <w:numFmt w:val="decimal"/>
      <w:lvlText w:val="%1"/>
      <w:lvlJc w:val="left"/>
      <w:pPr>
        <w:ind w:left="72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E71C2"/>
    <w:multiLevelType w:val="hybridMultilevel"/>
    <w:tmpl w:val="A10261D6"/>
    <w:lvl w:ilvl="0" w:tplc="01C65D74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373EBA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85C3160"/>
    <w:multiLevelType w:val="multilevel"/>
    <w:tmpl w:val="E4F04A0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8F0EC8"/>
    <w:multiLevelType w:val="hybridMultilevel"/>
    <w:tmpl w:val="4F98D3EC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96C0A"/>
    <w:multiLevelType w:val="hybridMultilevel"/>
    <w:tmpl w:val="5CAE0278"/>
    <w:lvl w:ilvl="0" w:tplc="B44E948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1906D34"/>
    <w:multiLevelType w:val="hybridMultilevel"/>
    <w:tmpl w:val="5AACCD64"/>
    <w:lvl w:ilvl="0" w:tplc="ACEC865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F12254"/>
    <w:multiLevelType w:val="multilevel"/>
    <w:tmpl w:val="F82C68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9D231C9"/>
    <w:multiLevelType w:val="hybridMultilevel"/>
    <w:tmpl w:val="4F98D3EC"/>
    <w:lvl w:ilvl="0" w:tplc="9976B364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46537"/>
    <w:multiLevelType w:val="multilevel"/>
    <w:tmpl w:val="83FAAE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4D784B27"/>
    <w:multiLevelType w:val="hybridMultilevel"/>
    <w:tmpl w:val="703669EC"/>
    <w:lvl w:ilvl="0" w:tplc="F3FA406E">
      <w:start w:val="1"/>
      <w:numFmt w:val="decimal"/>
      <w:lvlText w:val="%1"/>
      <w:lvlJc w:val="left"/>
      <w:pPr>
        <w:ind w:left="1440" w:hanging="108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5CA7905"/>
    <w:multiLevelType w:val="hybridMultilevel"/>
    <w:tmpl w:val="58E850E6"/>
    <w:lvl w:ilvl="0" w:tplc="D496FA34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07CF3"/>
    <w:multiLevelType w:val="hybridMultilevel"/>
    <w:tmpl w:val="31FC0D8C"/>
    <w:lvl w:ilvl="0" w:tplc="FFFFFFFF">
      <w:start w:val="1"/>
      <w:numFmt w:val="decimal"/>
      <w:lvlText w:val="%1"/>
      <w:lvlJc w:val="left"/>
      <w:pPr>
        <w:ind w:left="1440" w:hanging="10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6701518F"/>
    <w:multiLevelType w:val="hybridMultilevel"/>
    <w:tmpl w:val="8D48B022"/>
    <w:lvl w:ilvl="0" w:tplc="A0B82E5A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A32DCD"/>
    <w:multiLevelType w:val="multilevel"/>
    <w:tmpl w:val="E4F04A0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CD1352A"/>
    <w:multiLevelType w:val="hybridMultilevel"/>
    <w:tmpl w:val="3230D6B8"/>
    <w:lvl w:ilvl="0" w:tplc="F5F698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D42A0E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B01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8217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0C48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0064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4828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D48A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505F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35" w15:restartNumberingAfterBreak="0">
    <w:nsid w:val="7F6C32BE"/>
    <w:multiLevelType w:val="hybridMultilevel"/>
    <w:tmpl w:val="084003AA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1521045205">
    <w:abstractNumId w:val="9"/>
  </w:num>
  <w:num w:numId="2" w16cid:durableId="1062096752">
    <w:abstractNumId w:val="23"/>
  </w:num>
  <w:num w:numId="3" w16cid:durableId="2046253735">
    <w:abstractNumId w:val="11"/>
  </w:num>
  <w:num w:numId="4" w16cid:durableId="1302154899">
    <w:abstractNumId w:val="32"/>
  </w:num>
  <w:num w:numId="5" w16cid:durableId="1330258306">
    <w:abstractNumId w:val="0"/>
  </w:num>
  <w:num w:numId="6" w16cid:durableId="2080050631">
    <w:abstractNumId w:val="22"/>
  </w:num>
  <w:num w:numId="7" w16cid:durableId="1326518363">
    <w:abstractNumId w:val="5"/>
  </w:num>
  <w:num w:numId="8" w16cid:durableId="1408843558">
    <w:abstractNumId w:val="34"/>
  </w:num>
  <w:num w:numId="9" w16cid:durableId="340816848">
    <w:abstractNumId w:val="15"/>
  </w:num>
  <w:num w:numId="10" w16cid:durableId="1957053579">
    <w:abstractNumId w:val="31"/>
  </w:num>
  <w:num w:numId="11" w16cid:durableId="1893035457">
    <w:abstractNumId w:val="24"/>
  </w:num>
  <w:num w:numId="12" w16cid:durableId="1009406055">
    <w:abstractNumId w:val="33"/>
  </w:num>
  <w:num w:numId="13" w16cid:durableId="1155335063">
    <w:abstractNumId w:val="17"/>
  </w:num>
  <w:num w:numId="14" w16cid:durableId="1162772049">
    <w:abstractNumId w:val="16"/>
  </w:num>
  <w:num w:numId="15" w16cid:durableId="1733578748">
    <w:abstractNumId w:val="1"/>
  </w:num>
  <w:num w:numId="16" w16cid:durableId="926233787">
    <w:abstractNumId w:val="2"/>
  </w:num>
  <w:num w:numId="17" w16cid:durableId="289634835">
    <w:abstractNumId w:val="6"/>
  </w:num>
  <w:num w:numId="18" w16cid:durableId="466122047">
    <w:abstractNumId w:val="21"/>
  </w:num>
  <w:num w:numId="19" w16cid:durableId="1988970903">
    <w:abstractNumId w:val="10"/>
  </w:num>
  <w:num w:numId="20" w16cid:durableId="1268849219">
    <w:abstractNumId w:val="14"/>
  </w:num>
  <w:num w:numId="21" w16cid:durableId="1510369478">
    <w:abstractNumId w:val="3"/>
  </w:num>
  <w:num w:numId="22" w16cid:durableId="1502548107">
    <w:abstractNumId w:val="12"/>
  </w:num>
  <w:num w:numId="23" w16cid:durableId="1586455357">
    <w:abstractNumId w:val="35"/>
  </w:num>
  <w:num w:numId="24" w16cid:durableId="1131052976">
    <w:abstractNumId w:val="30"/>
  </w:num>
  <w:num w:numId="25" w16cid:durableId="639193244">
    <w:abstractNumId w:val="9"/>
  </w:num>
  <w:num w:numId="26" w16cid:durableId="1693915949">
    <w:abstractNumId w:val="19"/>
  </w:num>
  <w:num w:numId="27" w16cid:durableId="247277047">
    <w:abstractNumId w:val="8"/>
  </w:num>
  <w:num w:numId="28" w16cid:durableId="358437135">
    <w:abstractNumId w:val="7"/>
  </w:num>
  <w:num w:numId="29" w16cid:durableId="1646739455">
    <w:abstractNumId w:val="28"/>
  </w:num>
  <w:num w:numId="30" w16cid:durableId="111099339">
    <w:abstractNumId w:val="18"/>
  </w:num>
  <w:num w:numId="31" w16cid:durableId="1019236072">
    <w:abstractNumId w:val="27"/>
  </w:num>
  <w:num w:numId="32" w16cid:durableId="1387728085">
    <w:abstractNumId w:val="26"/>
  </w:num>
  <w:num w:numId="33" w16cid:durableId="1893543226">
    <w:abstractNumId w:val="20"/>
  </w:num>
  <w:num w:numId="34" w16cid:durableId="1950578648">
    <w:abstractNumId w:val="25"/>
  </w:num>
  <w:num w:numId="35" w16cid:durableId="953635173">
    <w:abstractNumId w:val="9"/>
  </w:num>
  <w:num w:numId="36" w16cid:durableId="740369764">
    <w:abstractNumId w:val="9"/>
  </w:num>
  <w:num w:numId="37" w16cid:durableId="170459398">
    <w:abstractNumId w:val="9"/>
  </w:num>
  <w:num w:numId="38" w16cid:durableId="39864804">
    <w:abstractNumId w:val="9"/>
  </w:num>
  <w:num w:numId="39" w16cid:durableId="1053654641">
    <w:abstractNumId w:val="9"/>
  </w:num>
  <w:num w:numId="40" w16cid:durableId="533004655">
    <w:abstractNumId w:val="9"/>
  </w:num>
  <w:num w:numId="41" w16cid:durableId="989988737">
    <w:abstractNumId w:val="9"/>
  </w:num>
  <w:num w:numId="42" w16cid:durableId="2102951048">
    <w:abstractNumId w:val="9"/>
  </w:num>
  <w:num w:numId="43" w16cid:durableId="52773434">
    <w:abstractNumId w:val="9"/>
  </w:num>
  <w:num w:numId="44" w16cid:durableId="124590319">
    <w:abstractNumId w:val="9"/>
  </w:num>
  <w:num w:numId="45" w16cid:durableId="1525703783">
    <w:abstractNumId w:val="9"/>
  </w:num>
  <w:num w:numId="46" w16cid:durableId="1036614847">
    <w:abstractNumId w:val="9"/>
  </w:num>
  <w:num w:numId="47" w16cid:durableId="1945503049">
    <w:abstractNumId w:val="4"/>
  </w:num>
  <w:num w:numId="48" w16cid:durableId="1522937238">
    <w:abstractNumId w:val="9"/>
  </w:num>
  <w:num w:numId="49" w16cid:durableId="1421372760">
    <w:abstractNumId w:val="29"/>
  </w:num>
  <w:num w:numId="50" w16cid:durableId="1149008448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681"/>
    <w:rsid w:val="00000398"/>
    <w:rsid w:val="000004A7"/>
    <w:rsid w:val="000004E1"/>
    <w:rsid w:val="00000AD5"/>
    <w:rsid w:val="000010FF"/>
    <w:rsid w:val="00001168"/>
    <w:rsid w:val="00001316"/>
    <w:rsid w:val="000015A5"/>
    <w:rsid w:val="000016E3"/>
    <w:rsid w:val="00001716"/>
    <w:rsid w:val="00001C47"/>
    <w:rsid w:val="0000219C"/>
    <w:rsid w:val="0000253A"/>
    <w:rsid w:val="00002A77"/>
    <w:rsid w:val="00002B5B"/>
    <w:rsid w:val="00002BA3"/>
    <w:rsid w:val="00003850"/>
    <w:rsid w:val="000039D3"/>
    <w:rsid w:val="00003A0C"/>
    <w:rsid w:val="00003C1F"/>
    <w:rsid w:val="00003DCB"/>
    <w:rsid w:val="00003E5A"/>
    <w:rsid w:val="000044D8"/>
    <w:rsid w:val="0000455C"/>
    <w:rsid w:val="00004588"/>
    <w:rsid w:val="00004A2E"/>
    <w:rsid w:val="00004B5A"/>
    <w:rsid w:val="000053AE"/>
    <w:rsid w:val="00005528"/>
    <w:rsid w:val="00005B84"/>
    <w:rsid w:val="00005EC3"/>
    <w:rsid w:val="000062F6"/>
    <w:rsid w:val="00006F96"/>
    <w:rsid w:val="0000746F"/>
    <w:rsid w:val="000074CE"/>
    <w:rsid w:val="00010599"/>
    <w:rsid w:val="0001067A"/>
    <w:rsid w:val="00010922"/>
    <w:rsid w:val="00010A74"/>
    <w:rsid w:val="00010B54"/>
    <w:rsid w:val="00010CFC"/>
    <w:rsid w:val="0001113D"/>
    <w:rsid w:val="00011945"/>
    <w:rsid w:val="00011ADA"/>
    <w:rsid w:val="00012042"/>
    <w:rsid w:val="0001239C"/>
    <w:rsid w:val="00012585"/>
    <w:rsid w:val="0001259E"/>
    <w:rsid w:val="00012CE6"/>
    <w:rsid w:val="00012FDB"/>
    <w:rsid w:val="000134CD"/>
    <w:rsid w:val="0001350A"/>
    <w:rsid w:val="000136A6"/>
    <w:rsid w:val="00013F82"/>
    <w:rsid w:val="000140E3"/>
    <w:rsid w:val="00014C24"/>
    <w:rsid w:val="00014C4C"/>
    <w:rsid w:val="00014E85"/>
    <w:rsid w:val="0001580D"/>
    <w:rsid w:val="00015855"/>
    <w:rsid w:val="000159B9"/>
    <w:rsid w:val="00015A1A"/>
    <w:rsid w:val="00015E94"/>
    <w:rsid w:val="000165F9"/>
    <w:rsid w:val="0001697F"/>
    <w:rsid w:val="00017FD4"/>
    <w:rsid w:val="0002078E"/>
    <w:rsid w:val="000208AC"/>
    <w:rsid w:val="00020F66"/>
    <w:rsid w:val="0002217D"/>
    <w:rsid w:val="000225D8"/>
    <w:rsid w:val="00022770"/>
    <w:rsid w:val="00022842"/>
    <w:rsid w:val="00022C66"/>
    <w:rsid w:val="0002437A"/>
    <w:rsid w:val="0002440B"/>
    <w:rsid w:val="0002469B"/>
    <w:rsid w:val="00024995"/>
    <w:rsid w:val="00024DB0"/>
    <w:rsid w:val="0002540F"/>
    <w:rsid w:val="000257BB"/>
    <w:rsid w:val="000267B9"/>
    <w:rsid w:val="00026E71"/>
    <w:rsid w:val="00027000"/>
    <w:rsid w:val="00027BC8"/>
    <w:rsid w:val="00027E7A"/>
    <w:rsid w:val="00027FEA"/>
    <w:rsid w:val="0003030F"/>
    <w:rsid w:val="00030397"/>
    <w:rsid w:val="000304B8"/>
    <w:rsid w:val="00030FD8"/>
    <w:rsid w:val="0003115A"/>
    <w:rsid w:val="00031489"/>
    <w:rsid w:val="0003192C"/>
    <w:rsid w:val="00031D1C"/>
    <w:rsid w:val="00032B60"/>
    <w:rsid w:val="00032CAF"/>
    <w:rsid w:val="000332DF"/>
    <w:rsid w:val="00033893"/>
    <w:rsid w:val="00033DD0"/>
    <w:rsid w:val="00034259"/>
    <w:rsid w:val="00034683"/>
    <w:rsid w:val="00034751"/>
    <w:rsid w:val="00034BD0"/>
    <w:rsid w:val="000350E3"/>
    <w:rsid w:val="0003536A"/>
    <w:rsid w:val="000354C8"/>
    <w:rsid w:val="00035666"/>
    <w:rsid w:val="00035699"/>
    <w:rsid w:val="0003624E"/>
    <w:rsid w:val="0003652A"/>
    <w:rsid w:val="00036A44"/>
    <w:rsid w:val="00036B39"/>
    <w:rsid w:val="00036C77"/>
    <w:rsid w:val="00036DF5"/>
    <w:rsid w:val="00037107"/>
    <w:rsid w:val="00037536"/>
    <w:rsid w:val="00037866"/>
    <w:rsid w:val="000401B2"/>
    <w:rsid w:val="000418F0"/>
    <w:rsid w:val="00042ED2"/>
    <w:rsid w:val="000435A1"/>
    <w:rsid w:val="00043BCD"/>
    <w:rsid w:val="00044014"/>
    <w:rsid w:val="00044572"/>
    <w:rsid w:val="00044771"/>
    <w:rsid w:val="0004482F"/>
    <w:rsid w:val="000448C6"/>
    <w:rsid w:val="00044ABE"/>
    <w:rsid w:val="00044E62"/>
    <w:rsid w:val="0004552A"/>
    <w:rsid w:val="0004557C"/>
    <w:rsid w:val="0004590E"/>
    <w:rsid w:val="00045E04"/>
    <w:rsid w:val="00046341"/>
    <w:rsid w:val="0004645F"/>
    <w:rsid w:val="00046C01"/>
    <w:rsid w:val="000476BE"/>
    <w:rsid w:val="00047B0C"/>
    <w:rsid w:val="00047B99"/>
    <w:rsid w:val="00050676"/>
    <w:rsid w:val="00050B9A"/>
    <w:rsid w:val="000518D4"/>
    <w:rsid w:val="000519C0"/>
    <w:rsid w:val="00051BE4"/>
    <w:rsid w:val="000526B1"/>
    <w:rsid w:val="000526EC"/>
    <w:rsid w:val="000529D3"/>
    <w:rsid w:val="00052B46"/>
    <w:rsid w:val="00052D2F"/>
    <w:rsid w:val="00052ED9"/>
    <w:rsid w:val="00053080"/>
    <w:rsid w:val="00053A1A"/>
    <w:rsid w:val="0005458B"/>
    <w:rsid w:val="00054A08"/>
    <w:rsid w:val="00054A86"/>
    <w:rsid w:val="00054B8A"/>
    <w:rsid w:val="00054C73"/>
    <w:rsid w:val="00054D6D"/>
    <w:rsid w:val="00054DA3"/>
    <w:rsid w:val="000550F3"/>
    <w:rsid w:val="00055A3B"/>
    <w:rsid w:val="00055C51"/>
    <w:rsid w:val="00055EF0"/>
    <w:rsid w:val="00055F94"/>
    <w:rsid w:val="000568AD"/>
    <w:rsid w:val="00056A27"/>
    <w:rsid w:val="00056D1F"/>
    <w:rsid w:val="00056EC1"/>
    <w:rsid w:val="00057143"/>
    <w:rsid w:val="00057206"/>
    <w:rsid w:val="00057279"/>
    <w:rsid w:val="00057408"/>
    <w:rsid w:val="00057590"/>
    <w:rsid w:val="0005761F"/>
    <w:rsid w:val="0005778F"/>
    <w:rsid w:val="00057913"/>
    <w:rsid w:val="00057C01"/>
    <w:rsid w:val="00057D33"/>
    <w:rsid w:val="00057FAA"/>
    <w:rsid w:val="0006038E"/>
    <w:rsid w:val="00060444"/>
    <w:rsid w:val="00060692"/>
    <w:rsid w:val="00060C29"/>
    <w:rsid w:val="00060C94"/>
    <w:rsid w:val="00061425"/>
    <w:rsid w:val="00061982"/>
    <w:rsid w:val="00061AFD"/>
    <w:rsid w:val="00061EA9"/>
    <w:rsid w:val="00061EEF"/>
    <w:rsid w:val="0006239F"/>
    <w:rsid w:val="00062884"/>
    <w:rsid w:val="00062A2E"/>
    <w:rsid w:val="000632F5"/>
    <w:rsid w:val="00063F67"/>
    <w:rsid w:val="00064105"/>
    <w:rsid w:val="000643B5"/>
    <w:rsid w:val="00064879"/>
    <w:rsid w:val="00064882"/>
    <w:rsid w:val="00064AAB"/>
    <w:rsid w:val="00064AF6"/>
    <w:rsid w:val="00064C3E"/>
    <w:rsid w:val="00064E57"/>
    <w:rsid w:val="00065071"/>
    <w:rsid w:val="00065195"/>
    <w:rsid w:val="0006535F"/>
    <w:rsid w:val="00065443"/>
    <w:rsid w:val="00065532"/>
    <w:rsid w:val="000657DE"/>
    <w:rsid w:val="00065B89"/>
    <w:rsid w:val="00065DF6"/>
    <w:rsid w:val="0006625A"/>
    <w:rsid w:val="00066349"/>
    <w:rsid w:val="00066F57"/>
    <w:rsid w:val="00067414"/>
    <w:rsid w:val="00067787"/>
    <w:rsid w:val="00067C0F"/>
    <w:rsid w:val="00067D9F"/>
    <w:rsid w:val="00067F56"/>
    <w:rsid w:val="000707CE"/>
    <w:rsid w:val="00070CCB"/>
    <w:rsid w:val="00070F88"/>
    <w:rsid w:val="0007128F"/>
    <w:rsid w:val="00071FAD"/>
    <w:rsid w:val="000724BB"/>
    <w:rsid w:val="0007279C"/>
    <w:rsid w:val="00072855"/>
    <w:rsid w:val="00072876"/>
    <w:rsid w:val="00072A8F"/>
    <w:rsid w:val="00072A91"/>
    <w:rsid w:val="00072CD2"/>
    <w:rsid w:val="00073072"/>
    <w:rsid w:val="000730B5"/>
    <w:rsid w:val="000731AB"/>
    <w:rsid w:val="00073211"/>
    <w:rsid w:val="0007431F"/>
    <w:rsid w:val="000744E6"/>
    <w:rsid w:val="0007497E"/>
    <w:rsid w:val="00074F37"/>
    <w:rsid w:val="000753F2"/>
    <w:rsid w:val="000754EF"/>
    <w:rsid w:val="0007591A"/>
    <w:rsid w:val="00075999"/>
    <w:rsid w:val="00075A68"/>
    <w:rsid w:val="00075B59"/>
    <w:rsid w:val="000760DE"/>
    <w:rsid w:val="00076349"/>
    <w:rsid w:val="0007639D"/>
    <w:rsid w:val="00076E57"/>
    <w:rsid w:val="0007739A"/>
    <w:rsid w:val="00077850"/>
    <w:rsid w:val="00077AA4"/>
    <w:rsid w:val="00077AB0"/>
    <w:rsid w:val="00077D1A"/>
    <w:rsid w:val="000801AB"/>
    <w:rsid w:val="0008058A"/>
    <w:rsid w:val="000809AC"/>
    <w:rsid w:val="00080AAC"/>
    <w:rsid w:val="00080C24"/>
    <w:rsid w:val="00080C40"/>
    <w:rsid w:val="00080CF6"/>
    <w:rsid w:val="00080FFD"/>
    <w:rsid w:val="00081120"/>
    <w:rsid w:val="000813D9"/>
    <w:rsid w:val="000813F1"/>
    <w:rsid w:val="000818E0"/>
    <w:rsid w:val="00081A53"/>
    <w:rsid w:val="00081A7B"/>
    <w:rsid w:val="00081C5A"/>
    <w:rsid w:val="00081EB1"/>
    <w:rsid w:val="00081FFF"/>
    <w:rsid w:val="00082444"/>
    <w:rsid w:val="000829B1"/>
    <w:rsid w:val="00082A38"/>
    <w:rsid w:val="0008308C"/>
    <w:rsid w:val="00084379"/>
    <w:rsid w:val="0008446F"/>
    <w:rsid w:val="000847DD"/>
    <w:rsid w:val="00084C4C"/>
    <w:rsid w:val="00084E7B"/>
    <w:rsid w:val="000850F6"/>
    <w:rsid w:val="0008515E"/>
    <w:rsid w:val="000851AC"/>
    <w:rsid w:val="000858D7"/>
    <w:rsid w:val="00085A41"/>
    <w:rsid w:val="00085A4A"/>
    <w:rsid w:val="00085B3A"/>
    <w:rsid w:val="00085B92"/>
    <w:rsid w:val="00085D76"/>
    <w:rsid w:val="000861F8"/>
    <w:rsid w:val="00086698"/>
    <w:rsid w:val="000871DD"/>
    <w:rsid w:val="00087399"/>
    <w:rsid w:val="00087458"/>
    <w:rsid w:val="000874BF"/>
    <w:rsid w:val="00087A4E"/>
    <w:rsid w:val="00087DE9"/>
    <w:rsid w:val="00090025"/>
    <w:rsid w:val="00090147"/>
    <w:rsid w:val="0009052F"/>
    <w:rsid w:val="00090689"/>
    <w:rsid w:val="00090707"/>
    <w:rsid w:val="000907E7"/>
    <w:rsid w:val="00090C4A"/>
    <w:rsid w:val="000917B7"/>
    <w:rsid w:val="000919E0"/>
    <w:rsid w:val="00091F5D"/>
    <w:rsid w:val="0009249A"/>
    <w:rsid w:val="00092983"/>
    <w:rsid w:val="00092AE4"/>
    <w:rsid w:val="00092C2A"/>
    <w:rsid w:val="00093026"/>
    <w:rsid w:val="000933B8"/>
    <w:rsid w:val="0009347A"/>
    <w:rsid w:val="000934D1"/>
    <w:rsid w:val="0009366C"/>
    <w:rsid w:val="00093701"/>
    <w:rsid w:val="0009370E"/>
    <w:rsid w:val="000944DE"/>
    <w:rsid w:val="000945FF"/>
    <w:rsid w:val="000947DF"/>
    <w:rsid w:val="000949E1"/>
    <w:rsid w:val="00094BDC"/>
    <w:rsid w:val="0009512E"/>
    <w:rsid w:val="0009562C"/>
    <w:rsid w:val="00095BC3"/>
    <w:rsid w:val="00095BD6"/>
    <w:rsid w:val="0009634E"/>
    <w:rsid w:val="000964E8"/>
    <w:rsid w:val="0009654D"/>
    <w:rsid w:val="00096706"/>
    <w:rsid w:val="00096E53"/>
    <w:rsid w:val="00097863"/>
    <w:rsid w:val="00097D02"/>
    <w:rsid w:val="00097DFE"/>
    <w:rsid w:val="00097F64"/>
    <w:rsid w:val="000A0D6B"/>
    <w:rsid w:val="000A1525"/>
    <w:rsid w:val="000A1575"/>
    <w:rsid w:val="000A1A28"/>
    <w:rsid w:val="000A1B6F"/>
    <w:rsid w:val="000A1FAE"/>
    <w:rsid w:val="000A2223"/>
    <w:rsid w:val="000A29FA"/>
    <w:rsid w:val="000A2D43"/>
    <w:rsid w:val="000A338E"/>
    <w:rsid w:val="000A3FF3"/>
    <w:rsid w:val="000A4138"/>
    <w:rsid w:val="000A4275"/>
    <w:rsid w:val="000A4898"/>
    <w:rsid w:val="000A4C93"/>
    <w:rsid w:val="000A51A8"/>
    <w:rsid w:val="000A51E2"/>
    <w:rsid w:val="000A5D67"/>
    <w:rsid w:val="000A6222"/>
    <w:rsid w:val="000A62D5"/>
    <w:rsid w:val="000A6D34"/>
    <w:rsid w:val="000A6E65"/>
    <w:rsid w:val="000A718E"/>
    <w:rsid w:val="000B03D2"/>
    <w:rsid w:val="000B066A"/>
    <w:rsid w:val="000B0CFD"/>
    <w:rsid w:val="000B0F15"/>
    <w:rsid w:val="000B10AE"/>
    <w:rsid w:val="000B1211"/>
    <w:rsid w:val="000B12D8"/>
    <w:rsid w:val="000B1413"/>
    <w:rsid w:val="000B16B1"/>
    <w:rsid w:val="000B1BA6"/>
    <w:rsid w:val="000B1BB4"/>
    <w:rsid w:val="000B2219"/>
    <w:rsid w:val="000B225D"/>
    <w:rsid w:val="000B226E"/>
    <w:rsid w:val="000B2426"/>
    <w:rsid w:val="000B2629"/>
    <w:rsid w:val="000B275C"/>
    <w:rsid w:val="000B329F"/>
    <w:rsid w:val="000B356A"/>
    <w:rsid w:val="000B399D"/>
    <w:rsid w:val="000B3AF9"/>
    <w:rsid w:val="000B4107"/>
    <w:rsid w:val="000B4381"/>
    <w:rsid w:val="000B462E"/>
    <w:rsid w:val="000B4D39"/>
    <w:rsid w:val="000B570F"/>
    <w:rsid w:val="000B57C7"/>
    <w:rsid w:val="000B5B15"/>
    <w:rsid w:val="000B61DA"/>
    <w:rsid w:val="000B6282"/>
    <w:rsid w:val="000B62CC"/>
    <w:rsid w:val="000B636F"/>
    <w:rsid w:val="000B6998"/>
    <w:rsid w:val="000B6AEB"/>
    <w:rsid w:val="000B6BA7"/>
    <w:rsid w:val="000B73C6"/>
    <w:rsid w:val="000B7ADF"/>
    <w:rsid w:val="000B7AF3"/>
    <w:rsid w:val="000C0051"/>
    <w:rsid w:val="000C0160"/>
    <w:rsid w:val="000C04EE"/>
    <w:rsid w:val="000C07E8"/>
    <w:rsid w:val="000C093E"/>
    <w:rsid w:val="000C0D59"/>
    <w:rsid w:val="000C0E88"/>
    <w:rsid w:val="000C1014"/>
    <w:rsid w:val="000C101A"/>
    <w:rsid w:val="000C1080"/>
    <w:rsid w:val="000C1265"/>
    <w:rsid w:val="000C1E45"/>
    <w:rsid w:val="000C227B"/>
    <w:rsid w:val="000C2946"/>
    <w:rsid w:val="000C299C"/>
    <w:rsid w:val="000C2CBC"/>
    <w:rsid w:val="000C3115"/>
    <w:rsid w:val="000C347F"/>
    <w:rsid w:val="000C35DF"/>
    <w:rsid w:val="000C3681"/>
    <w:rsid w:val="000C3743"/>
    <w:rsid w:val="000C3D49"/>
    <w:rsid w:val="000C40F8"/>
    <w:rsid w:val="000C434A"/>
    <w:rsid w:val="000C43CD"/>
    <w:rsid w:val="000C463A"/>
    <w:rsid w:val="000C4B41"/>
    <w:rsid w:val="000C5498"/>
    <w:rsid w:val="000C5825"/>
    <w:rsid w:val="000C598C"/>
    <w:rsid w:val="000C5E9F"/>
    <w:rsid w:val="000C6923"/>
    <w:rsid w:val="000C6CE2"/>
    <w:rsid w:val="000C7790"/>
    <w:rsid w:val="000C79EA"/>
    <w:rsid w:val="000D028C"/>
    <w:rsid w:val="000D02E1"/>
    <w:rsid w:val="000D03FF"/>
    <w:rsid w:val="000D0D1E"/>
    <w:rsid w:val="000D0EF9"/>
    <w:rsid w:val="000D10C2"/>
    <w:rsid w:val="000D1135"/>
    <w:rsid w:val="000D136F"/>
    <w:rsid w:val="000D16EE"/>
    <w:rsid w:val="000D1715"/>
    <w:rsid w:val="000D214C"/>
    <w:rsid w:val="000D2202"/>
    <w:rsid w:val="000D2392"/>
    <w:rsid w:val="000D25BE"/>
    <w:rsid w:val="000D2CBF"/>
    <w:rsid w:val="000D2E8D"/>
    <w:rsid w:val="000D2F5B"/>
    <w:rsid w:val="000D3B07"/>
    <w:rsid w:val="000D3E13"/>
    <w:rsid w:val="000D49AA"/>
    <w:rsid w:val="000D4A0F"/>
    <w:rsid w:val="000D4A7E"/>
    <w:rsid w:val="000D4A8E"/>
    <w:rsid w:val="000D4AC3"/>
    <w:rsid w:val="000D4ADB"/>
    <w:rsid w:val="000D4F88"/>
    <w:rsid w:val="000D607A"/>
    <w:rsid w:val="000D628E"/>
    <w:rsid w:val="000D6C5F"/>
    <w:rsid w:val="000D6DB3"/>
    <w:rsid w:val="000D6F23"/>
    <w:rsid w:val="000D6F9B"/>
    <w:rsid w:val="000D70B8"/>
    <w:rsid w:val="000D76AB"/>
    <w:rsid w:val="000E0524"/>
    <w:rsid w:val="000E0674"/>
    <w:rsid w:val="000E0A5C"/>
    <w:rsid w:val="000E12A6"/>
    <w:rsid w:val="000E13F9"/>
    <w:rsid w:val="000E16FC"/>
    <w:rsid w:val="000E1813"/>
    <w:rsid w:val="000E1975"/>
    <w:rsid w:val="000E1B29"/>
    <w:rsid w:val="000E1FC8"/>
    <w:rsid w:val="000E27D9"/>
    <w:rsid w:val="000E2BF6"/>
    <w:rsid w:val="000E3135"/>
    <w:rsid w:val="000E322D"/>
    <w:rsid w:val="000E3802"/>
    <w:rsid w:val="000E3BB4"/>
    <w:rsid w:val="000E483A"/>
    <w:rsid w:val="000E48C5"/>
    <w:rsid w:val="000E4DF0"/>
    <w:rsid w:val="000E561B"/>
    <w:rsid w:val="000E633B"/>
    <w:rsid w:val="000E65B6"/>
    <w:rsid w:val="000E697E"/>
    <w:rsid w:val="000E69EB"/>
    <w:rsid w:val="000E6E85"/>
    <w:rsid w:val="000E6E9D"/>
    <w:rsid w:val="000E7D1B"/>
    <w:rsid w:val="000E7FF8"/>
    <w:rsid w:val="000F01FB"/>
    <w:rsid w:val="000F090F"/>
    <w:rsid w:val="000F0A15"/>
    <w:rsid w:val="000F0A88"/>
    <w:rsid w:val="000F0AD3"/>
    <w:rsid w:val="000F137D"/>
    <w:rsid w:val="000F1624"/>
    <w:rsid w:val="000F163E"/>
    <w:rsid w:val="000F181A"/>
    <w:rsid w:val="000F2340"/>
    <w:rsid w:val="000F2576"/>
    <w:rsid w:val="000F259A"/>
    <w:rsid w:val="000F2821"/>
    <w:rsid w:val="000F2832"/>
    <w:rsid w:val="000F3398"/>
    <w:rsid w:val="000F356A"/>
    <w:rsid w:val="000F36C8"/>
    <w:rsid w:val="000F394D"/>
    <w:rsid w:val="000F3CBC"/>
    <w:rsid w:val="000F3D4F"/>
    <w:rsid w:val="000F4036"/>
    <w:rsid w:val="000F4201"/>
    <w:rsid w:val="000F4797"/>
    <w:rsid w:val="000F49A8"/>
    <w:rsid w:val="000F4A0F"/>
    <w:rsid w:val="000F4E31"/>
    <w:rsid w:val="000F4F69"/>
    <w:rsid w:val="000F58C8"/>
    <w:rsid w:val="000F66A9"/>
    <w:rsid w:val="000F66C3"/>
    <w:rsid w:val="000F6DCA"/>
    <w:rsid w:val="000F6EC6"/>
    <w:rsid w:val="00100071"/>
    <w:rsid w:val="0010010F"/>
    <w:rsid w:val="0010020F"/>
    <w:rsid w:val="00101344"/>
    <w:rsid w:val="0010141A"/>
    <w:rsid w:val="001015E9"/>
    <w:rsid w:val="001019E3"/>
    <w:rsid w:val="001021AF"/>
    <w:rsid w:val="001023AF"/>
    <w:rsid w:val="00102ADE"/>
    <w:rsid w:val="00102B7E"/>
    <w:rsid w:val="00102E81"/>
    <w:rsid w:val="001030D7"/>
    <w:rsid w:val="0010377A"/>
    <w:rsid w:val="00103B37"/>
    <w:rsid w:val="00103E7F"/>
    <w:rsid w:val="00103F2B"/>
    <w:rsid w:val="00103F36"/>
    <w:rsid w:val="00104724"/>
    <w:rsid w:val="00104987"/>
    <w:rsid w:val="00104C6E"/>
    <w:rsid w:val="00105985"/>
    <w:rsid w:val="00105C5B"/>
    <w:rsid w:val="0010610E"/>
    <w:rsid w:val="00106946"/>
    <w:rsid w:val="00106A5B"/>
    <w:rsid w:val="00106C24"/>
    <w:rsid w:val="00106EC4"/>
    <w:rsid w:val="00106F5E"/>
    <w:rsid w:val="0010707A"/>
    <w:rsid w:val="0010728F"/>
    <w:rsid w:val="00107310"/>
    <w:rsid w:val="0010774F"/>
    <w:rsid w:val="00107835"/>
    <w:rsid w:val="00110434"/>
    <w:rsid w:val="001105FF"/>
    <w:rsid w:val="00110A36"/>
    <w:rsid w:val="00110A86"/>
    <w:rsid w:val="00110E48"/>
    <w:rsid w:val="00111261"/>
    <w:rsid w:val="001114C6"/>
    <w:rsid w:val="0011177A"/>
    <w:rsid w:val="00111C3F"/>
    <w:rsid w:val="00111D6C"/>
    <w:rsid w:val="00112797"/>
    <w:rsid w:val="00112803"/>
    <w:rsid w:val="001136D9"/>
    <w:rsid w:val="001143E6"/>
    <w:rsid w:val="0011440B"/>
    <w:rsid w:val="001148C2"/>
    <w:rsid w:val="00114AAC"/>
    <w:rsid w:val="0011518E"/>
    <w:rsid w:val="001152AF"/>
    <w:rsid w:val="0011596F"/>
    <w:rsid w:val="00115CD7"/>
    <w:rsid w:val="001161E4"/>
    <w:rsid w:val="0011633B"/>
    <w:rsid w:val="001164EE"/>
    <w:rsid w:val="0011687C"/>
    <w:rsid w:val="00116A87"/>
    <w:rsid w:val="00116BAE"/>
    <w:rsid w:val="00116C12"/>
    <w:rsid w:val="00116D7C"/>
    <w:rsid w:val="00116F6B"/>
    <w:rsid w:val="00117087"/>
    <w:rsid w:val="00117753"/>
    <w:rsid w:val="0011793F"/>
    <w:rsid w:val="00117A1A"/>
    <w:rsid w:val="00120181"/>
    <w:rsid w:val="001206B6"/>
    <w:rsid w:val="00121192"/>
    <w:rsid w:val="001217F4"/>
    <w:rsid w:val="00121A84"/>
    <w:rsid w:val="00121BCF"/>
    <w:rsid w:val="001222A8"/>
    <w:rsid w:val="001223E8"/>
    <w:rsid w:val="00122B22"/>
    <w:rsid w:val="00122DB3"/>
    <w:rsid w:val="00122F95"/>
    <w:rsid w:val="001231F0"/>
    <w:rsid w:val="001236D7"/>
    <w:rsid w:val="00123732"/>
    <w:rsid w:val="00123977"/>
    <w:rsid w:val="00123AA8"/>
    <w:rsid w:val="001247B0"/>
    <w:rsid w:val="00125320"/>
    <w:rsid w:val="0012541F"/>
    <w:rsid w:val="001254DA"/>
    <w:rsid w:val="0012556C"/>
    <w:rsid w:val="00125BD2"/>
    <w:rsid w:val="001261C8"/>
    <w:rsid w:val="001263A8"/>
    <w:rsid w:val="001265BA"/>
    <w:rsid w:val="00126741"/>
    <w:rsid w:val="001267DD"/>
    <w:rsid w:val="00127397"/>
    <w:rsid w:val="001276C9"/>
    <w:rsid w:val="00127950"/>
    <w:rsid w:val="00127D90"/>
    <w:rsid w:val="00130B3A"/>
    <w:rsid w:val="00130CBF"/>
    <w:rsid w:val="00130F7B"/>
    <w:rsid w:val="0013108A"/>
    <w:rsid w:val="0013158B"/>
    <w:rsid w:val="001317E5"/>
    <w:rsid w:val="00131AA2"/>
    <w:rsid w:val="0013259A"/>
    <w:rsid w:val="00132653"/>
    <w:rsid w:val="001326DB"/>
    <w:rsid w:val="00133CBE"/>
    <w:rsid w:val="001340FA"/>
    <w:rsid w:val="00135865"/>
    <w:rsid w:val="0013639C"/>
    <w:rsid w:val="001364D3"/>
    <w:rsid w:val="00137148"/>
    <w:rsid w:val="00137E55"/>
    <w:rsid w:val="00137E8B"/>
    <w:rsid w:val="001400DC"/>
    <w:rsid w:val="00140489"/>
    <w:rsid w:val="00140E56"/>
    <w:rsid w:val="0014149B"/>
    <w:rsid w:val="001416D8"/>
    <w:rsid w:val="0014177C"/>
    <w:rsid w:val="00141CD6"/>
    <w:rsid w:val="001424CF"/>
    <w:rsid w:val="00142A4C"/>
    <w:rsid w:val="00142BD6"/>
    <w:rsid w:val="00142E35"/>
    <w:rsid w:val="0014329C"/>
    <w:rsid w:val="00143569"/>
    <w:rsid w:val="00143D20"/>
    <w:rsid w:val="00144132"/>
    <w:rsid w:val="00146416"/>
    <w:rsid w:val="0014654B"/>
    <w:rsid w:val="00146C22"/>
    <w:rsid w:val="0014707E"/>
    <w:rsid w:val="0014746C"/>
    <w:rsid w:val="00147702"/>
    <w:rsid w:val="00147836"/>
    <w:rsid w:val="00147F08"/>
    <w:rsid w:val="00147F33"/>
    <w:rsid w:val="0015052A"/>
    <w:rsid w:val="001505FF"/>
    <w:rsid w:val="00150760"/>
    <w:rsid w:val="00150AF6"/>
    <w:rsid w:val="00150B20"/>
    <w:rsid w:val="001512CF"/>
    <w:rsid w:val="0015198F"/>
    <w:rsid w:val="001528C7"/>
    <w:rsid w:val="001536DA"/>
    <w:rsid w:val="001536F7"/>
    <w:rsid w:val="00153994"/>
    <w:rsid w:val="00153AAA"/>
    <w:rsid w:val="00153E28"/>
    <w:rsid w:val="00153E61"/>
    <w:rsid w:val="00154087"/>
    <w:rsid w:val="001542A4"/>
    <w:rsid w:val="001557B6"/>
    <w:rsid w:val="00155ED5"/>
    <w:rsid w:val="00156306"/>
    <w:rsid w:val="0015689C"/>
    <w:rsid w:val="00156AD5"/>
    <w:rsid w:val="00156B54"/>
    <w:rsid w:val="00156C19"/>
    <w:rsid w:val="00156C7A"/>
    <w:rsid w:val="00157123"/>
    <w:rsid w:val="00157486"/>
    <w:rsid w:val="001575D6"/>
    <w:rsid w:val="00157A4D"/>
    <w:rsid w:val="00157BE5"/>
    <w:rsid w:val="00157CAF"/>
    <w:rsid w:val="001603BA"/>
    <w:rsid w:val="00160611"/>
    <w:rsid w:val="001609D7"/>
    <w:rsid w:val="00161216"/>
    <w:rsid w:val="00161DC2"/>
    <w:rsid w:val="001620F8"/>
    <w:rsid w:val="0016236F"/>
    <w:rsid w:val="001625C6"/>
    <w:rsid w:val="001625CA"/>
    <w:rsid w:val="00162786"/>
    <w:rsid w:val="00162E55"/>
    <w:rsid w:val="00163DB6"/>
    <w:rsid w:val="0016423E"/>
    <w:rsid w:val="001647C3"/>
    <w:rsid w:val="0016482C"/>
    <w:rsid w:val="001654D0"/>
    <w:rsid w:val="0016587B"/>
    <w:rsid w:val="00165C14"/>
    <w:rsid w:val="00165E9D"/>
    <w:rsid w:val="00166203"/>
    <w:rsid w:val="00166245"/>
    <w:rsid w:val="00166511"/>
    <w:rsid w:val="0016659A"/>
    <w:rsid w:val="00166748"/>
    <w:rsid w:val="001667C1"/>
    <w:rsid w:val="0016779E"/>
    <w:rsid w:val="0016788D"/>
    <w:rsid w:val="00167BF4"/>
    <w:rsid w:val="00167DCE"/>
    <w:rsid w:val="00171046"/>
    <w:rsid w:val="0017140B"/>
    <w:rsid w:val="00171532"/>
    <w:rsid w:val="00171A56"/>
    <w:rsid w:val="00171D50"/>
    <w:rsid w:val="00172502"/>
    <w:rsid w:val="001725C8"/>
    <w:rsid w:val="0017272E"/>
    <w:rsid w:val="00172A3C"/>
    <w:rsid w:val="00172E3B"/>
    <w:rsid w:val="00173056"/>
    <w:rsid w:val="001738E7"/>
    <w:rsid w:val="001739E0"/>
    <w:rsid w:val="00173B28"/>
    <w:rsid w:val="00173E4E"/>
    <w:rsid w:val="00174331"/>
    <w:rsid w:val="0017441B"/>
    <w:rsid w:val="001746F1"/>
    <w:rsid w:val="001748A2"/>
    <w:rsid w:val="00175062"/>
    <w:rsid w:val="00175640"/>
    <w:rsid w:val="001761E6"/>
    <w:rsid w:val="001765F3"/>
    <w:rsid w:val="00176624"/>
    <w:rsid w:val="00176BAE"/>
    <w:rsid w:val="00176FBC"/>
    <w:rsid w:val="00177A78"/>
    <w:rsid w:val="00177D11"/>
    <w:rsid w:val="00177E27"/>
    <w:rsid w:val="00177F50"/>
    <w:rsid w:val="00180036"/>
    <w:rsid w:val="0018098F"/>
    <w:rsid w:val="00180C82"/>
    <w:rsid w:val="00180E6A"/>
    <w:rsid w:val="0018191A"/>
    <w:rsid w:val="0018285A"/>
    <w:rsid w:val="001829E8"/>
    <w:rsid w:val="00182CFB"/>
    <w:rsid w:val="00182F04"/>
    <w:rsid w:val="0018319F"/>
    <w:rsid w:val="001832A2"/>
    <w:rsid w:val="001835DD"/>
    <w:rsid w:val="00183666"/>
    <w:rsid w:val="001837B3"/>
    <w:rsid w:val="00184255"/>
    <w:rsid w:val="001845E2"/>
    <w:rsid w:val="00184C34"/>
    <w:rsid w:val="00185EFF"/>
    <w:rsid w:val="00186124"/>
    <w:rsid w:val="0018612B"/>
    <w:rsid w:val="001861FB"/>
    <w:rsid w:val="00186533"/>
    <w:rsid w:val="00186930"/>
    <w:rsid w:val="001869B0"/>
    <w:rsid w:val="00186B61"/>
    <w:rsid w:val="00186DB6"/>
    <w:rsid w:val="001871B6"/>
    <w:rsid w:val="0018760A"/>
    <w:rsid w:val="0018789E"/>
    <w:rsid w:val="00190E0B"/>
    <w:rsid w:val="00190EEA"/>
    <w:rsid w:val="00191362"/>
    <w:rsid w:val="00191CD4"/>
    <w:rsid w:val="001922C8"/>
    <w:rsid w:val="001924AC"/>
    <w:rsid w:val="00192B7D"/>
    <w:rsid w:val="00192E1F"/>
    <w:rsid w:val="001933E7"/>
    <w:rsid w:val="00193B6D"/>
    <w:rsid w:val="00193DAD"/>
    <w:rsid w:val="001943C4"/>
    <w:rsid w:val="0019444D"/>
    <w:rsid w:val="001951AB"/>
    <w:rsid w:val="00195C32"/>
    <w:rsid w:val="00195F77"/>
    <w:rsid w:val="0019631C"/>
    <w:rsid w:val="001965D8"/>
    <w:rsid w:val="001967CE"/>
    <w:rsid w:val="0019704D"/>
    <w:rsid w:val="001971F7"/>
    <w:rsid w:val="00197B77"/>
    <w:rsid w:val="00197E0E"/>
    <w:rsid w:val="00197E87"/>
    <w:rsid w:val="001A01D4"/>
    <w:rsid w:val="001A0643"/>
    <w:rsid w:val="001A0AB1"/>
    <w:rsid w:val="001A0AFE"/>
    <w:rsid w:val="001A130E"/>
    <w:rsid w:val="001A1453"/>
    <w:rsid w:val="001A1530"/>
    <w:rsid w:val="001A3661"/>
    <w:rsid w:val="001A381E"/>
    <w:rsid w:val="001A3C25"/>
    <w:rsid w:val="001A3C32"/>
    <w:rsid w:val="001A3D2A"/>
    <w:rsid w:val="001A4067"/>
    <w:rsid w:val="001A4195"/>
    <w:rsid w:val="001A4649"/>
    <w:rsid w:val="001A4821"/>
    <w:rsid w:val="001A4E56"/>
    <w:rsid w:val="001A5126"/>
    <w:rsid w:val="001A5280"/>
    <w:rsid w:val="001A5D1F"/>
    <w:rsid w:val="001A6853"/>
    <w:rsid w:val="001A6C6F"/>
    <w:rsid w:val="001A73E7"/>
    <w:rsid w:val="001A7B41"/>
    <w:rsid w:val="001A7CDB"/>
    <w:rsid w:val="001B0849"/>
    <w:rsid w:val="001B0990"/>
    <w:rsid w:val="001B0B7B"/>
    <w:rsid w:val="001B0BF7"/>
    <w:rsid w:val="001B0CC6"/>
    <w:rsid w:val="001B1162"/>
    <w:rsid w:val="001B1C0E"/>
    <w:rsid w:val="001B1D67"/>
    <w:rsid w:val="001B239B"/>
    <w:rsid w:val="001B2BB9"/>
    <w:rsid w:val="001B2F09"/>
    <w:rsid w:val="001B37CB"/>
    <w:rsid w:val="001B4910"/>
    <w:rsid w:val="001B49B3"/>
    <w:rsid w:val="001B4A27"/>
    <w:rsid w:val="001B4C00"/>
    <w:rsid w:val="001B5409"/>
    <w:rsid w:val="001B5A81"/>
    <w:rsid w:val="001B5D6B"/>
    <w:rsid w:val="001B6183"/>
    <w:rsid w:val="001B67C3"/>
    <w:rsid w:val="001B6A58"/>
    <w:rsid w:val="001B6ADE"/>
    <w:rsid w:val="001B6BE1"/>
    <w:rsid w:val="001B6CA6"/>
    <w:rsid w:val="001B6D6F"/>
    <w:rsid w:val="001B7031"/>
    <w:rsid w:val="001B7B58"/>
    <w:rsid w:val="001B7DA6"/>
    <w:rsid w:val="001C04AD"/>
    <w:rsid w:val="001C0609"/>
    <w:rsid w:val="001C0F99"/>
    <w:rsid w:val="001C11A1"/>
    <w:rsid w:val="001C1668"/>
    <w:rsid w:val="001C16EA"/>
    <w:rsid w:val="001C1D1F"/>
    <w:rsid w:val="001C2013"/>
    <w:rsid w:val="001C207A"/>
    <w:rsid w:val="001C2366"/>
    <w:rsid w:val="001C29D9"/>
    <w:rsid w:val="001C32B8"/>
    <w:rsid w:val="001C330E"/>
    <w:rsid w:val="001C361B"/>
    <w:rsid w:val="001C3DD1"/>
    <w:rsid w:val="001C515F"/>
    <w:rsid w:val="001C5397"/>
    <w:rsid w:val="001C5B5E"/>
    <w:rsid w:val="001C6650"/>
    <w:rsid w:val="001C7334"/>
    <w:rsid w:val="001C7BB2"/>
    <w:rsid w:val="001D004D"/>
    <w:rsid w:val="001D00F0"/>
    <w:rsid w:val="001D0202"/>
    <w:rsid w:val="001D02E9"/>
    <w:rsid w:val="001D039B"/>
    <w:rsid w:val="001D03DC"/>
    <w:rsid w:val="001D096B"/>
    <w:rsid w:val="001D0A59"/>
    <w:rsid w:val="001D0D4A"/>
    <w:rsid w:val="001D143D"/>
    <w:rsid w:val="001D19B6"/>
    <w:rsid w:val="001D1BCD"/>
    <w:rsid w:val="001D1F00"/>
    <w:rsid w:val="001D255D"/>
    <w:rsid w:val="001D31C4"/>
    <w:rsid w:val="001D33C2"/>
    <w:rsid w:val="001D3A03"/>
    <w:rsid w:val="001D3D37"/>
    <w:rsid w:val="001D3D46"/>
    <w:rsid w:val="001D3D64"/>
    <w:rsid w:val="001D43D4"/>
    <w:rsid w:val="001D46D7"/>
    <w:rsid w:val="001D5096"/>
    <w:rsid w:val="001D53EE"/>
    <w:rsid w:val="001D592A"/>
    <w:rsid w:val="001D5ED7"/>
    <w:rsid w:val="001D67D8"/>
    <w:rsid w:val="001D6E01"/>
    <w:rsid w:val="001D70FC"/>
    <w:rsid w:val="001D78F3"/>
    <w:rsid w:val="001D7BC9"/>
    <w:rsid w:val="001D7F4E"/>
    <w:rsid w:val="001E03FD"/>
    <w:rsid w:val="001E1036"/>
    <w:rsid w:val="001E16E2"/>
    <w:rsid w:val="001E1DC6"/>
    <w:rsid w:val="001E1E26"/>
    <w:rsid w:val="001E2870"/>
    <w:rsid w:val="001E2959"/>
    <w:rsid w:val="001E30AE"/>
    <w:rsid w:val="001E3386"/>
    <w:rsid w:val="001E36BE"/>
    <w:rsid w:val="001E37E8"/>
    <w:rsid w:val="001E3DD9"/>
    <w:rsid w:val="001E411A"/>
    <w:rsid w:val="001E4171"/>
    <w:rsid w:val="001E468C"/>
    <w:rsid w:val="001E4A71"/>
    <w:rsid w:val="001E4B03"/>
    <w:rsid w:val="001E511D"/>
    <w:rsid w:val="001E56CC"/>
    <w:rsid w:val="001E62D4"/>
    <w:rsid w:val="001E66E8"/>
    <w:rsid w:val="001E6B18"/>
    <w:rsid w:val="001E6EE0"/>
    <w:rsid w:val="001E7082"/>
    <w:rsid w:val="001E723E"/>
    <w:rsid w:val="001E7995"/>
    <w:rsid w:val="001E79C0"/>
    <w:rsid w:val="001E7A56"/>
    <w:rsid w:val="001E7AF8"/>
    <w:rsid w:val="001E7D74"/>
    <w:rsid w:val="001F0769"/>
    <w:rsid w:val="001F1197"/>
    <w:rsid w:val="001F1466"/>
    <w:rsid w:val="001F17AE"/>
    <w:rsid w:val="001F1A4E"/>
    <w:rsid w:val="001F21B0"/>
    <w:rsid w:val="001F2307"/>
    <w:rsid w:val="001F231A"/>
    <w:rsid w:val="001F2341"/>
    <w:rsid w:val="001F2487"/>
    <w:rsid w:val="001F2FAE"/>
    <w:rsid w:val="001F3308"/>
    <w:rsid w:val="001F369A"/>
    <w:rsid w:val="001F3B4B"/>
    <w:rsid w:val="001F4808"/>
    <w:rsid w:val="001F49FF"/>
    <w:rsid w:val="001F4B5D"/>
    <w:rsid w:val="001F4F42"/>
    <w:rsid w:val="001F5147"/>
    <w:rsid w:val="001F55F5"/>
    <w:rsid w:val="001F5988"/>
    <w:rsid w:val="001F5CD4"/>
    <w:rsid w:val="001F60E5"/>
    <w:rsid w:val="001F743F"/>
    <w:rsid w:val="001F77A2"/>
    <w:rsid w:val="001F7902"/>
    <w:rsid w:val="00200329"/>
    <w:rsid w:val="002003A5"/>
    <w:rsid w:val="00200593"/>
    <w:rsid w:val="002007D7"/>
    <w:rsid w:val="00200BD1"/>
    <w:rsid w:val="00201485"/>
    <w:rsid w:val="00201845"/>
    <w:rsid w:val="00201857"/>
    <w:rsid w:val="00201FA2"/>
    <w:rsid w:val="00202237"/>
    <w:rsid w:val="002022B5"/>
    <w:rsid w:val="00202704"/>
    <w:rsid w:val="002030E3"/>
    <w:rsid w:val="0020356B"/>
    <w:rsid w:val="00203A7F"/>
    <w:rsid w:val="002040D7"/>
    <w:rsid w:val="0020454D"/>
    <w:rsid w:val="00204868"/>
    <w:rsid w:val="00204E28"/>
    <w:rsid w:val="0020576D"/>
    <w:rsid w:val="00205876"/>
    <w:rsid w:val="00205D48"/>
    <w:rsid w:val="002065CF"/>
    <w:rsid w:val="00206C6E"/>
    <w:rsid w:val="00206CEE"/>
    <w:rsid w:val="00206ECE"/>
    <w:rsid w:val="002070BD"/>
    <w:rsid w:val="00207244"/>
    <w:rsid w:val="00207629"/>
    <w:rsid w:val="00207C78"/>
    <w:rsid w:val="00210205"/>
    <w:rsid w:val="00210333"/>
    <w:rsid w:val="002105F7"/>
    <w:rsid w:val="0021076A"/>
    <w:rsid w:val="00210B33"/>
    <w:rsid w:val="00211254"/>
    <w:rsid w:val="00211F96"/>
    <w:rsid w:val="0021259B"/>
    <w:rsid w:val="00212BAF"/>
    <w:rsid w:val="00212D58"/>
    <w:rsid w:val="00212ED5"/>
    <w:rsid w:val="00213101"/>
    <w:rsid w:val="0021359C"/>
    <w:rsid w:val="002137DA"/>
    <w:rsid w:val="002140AF"/>
    <w:rsid w:val="00214181"/>
    <w:rsid w:val="00214230"/>
    <w:rsid w:val="002146E1"/>
    <w:rsid w:val="00214BD8"/>
    <w:rsid w:val="00214D04"/>
    <w:rsid w:val="00214F5C"/>
    <w:rsid w:val="002151FE"/>
    <w:rsid w:val="00215204"/>
    <w:rsid w:val="00215558"/>
    <w:rsid w:val="00215665"/>
    <w:rsid w:val="0021575D"/>
    <w:rsid w:val="002162FB"/>
    <w:rsid w:val="00216FEA"/>
    <w:rsid w:val="0021734D"/>
    <w:rsid w:val="00217EA6"/>
    <w:rsid w:val="00217F1E"/>
    <w:rsid w:val="002200C8"/>
    <w:rsid w:val="0022024A"/>
    <w:rsid w:val="00220AAE"/>
    <w:rsid w:val="00220AB7"/>
    <w:rsid w:val="00220EDE"/>
    <w:rsid w:val="002213ED"/>
    <w:rsid w:val="002214E4"/>
    <w:rsid w:val="00221681"/>
    <w:rsid w:val="002221D2"/>
    <w:rsid w:val="0022280E"/>
    <w:rsid w:val="00222B67"/>
    <w:rsid w:val="002230E6"/>
    <w:rsid w:val="002235D4"/>
    <w:rsid w:val="00223AE1"/>
    <w:rsid w:val="00223E94"/>
    <w:rsid w:val="002240C7"/>
    <w:rsid w:val="00224894"/>
    <w:rsid w:val="00224EF4"/>
    <w:rsid w:val="00225118"/>
    <w:rsid w:val="002253AE"/>
    <w:rsid w:val="002253E2"/>
    <w:rsid w:val="0022545F"/>
    <w:rsid w:val="00225542"/>
    <w:rsid w:val="00225765"/>
    <w:rsid w:val="002260D2"/>
    <w:rsid w:val="0022628B"/>
    <w:rsid w:val="0022629D"/>
    <w:rsid w:val="002266A9"/>
    <w:rsid w:val="0022687E"/>
    <w:rsid w:val="00227004"/>
    <w:rsid w:val="00227148"/>
    <w:rsid w:val="00227DB8"/>
    <w:rsid w:val="00227EB5"/>
    <w:rsid w:val="002301F0"/>
    <w:rsid w:val="002303A1"/>
    <w:rsid w:val="0023044C"/>
    <w:rsid w:val="00230715"/>
    <w:rsid w:val="00231105"/>
    <w:rsid w:val="0023112B"/>
    <w:rsid w:val="0023166E"/>
    <w:rsid w:val="00231956"/>
    <w:rsid w:val="00231B27"/>
    <w:rsid w:val="00232098"/>
    <w:rsid w:val="002321F8"/>
    <w:rsid w:val="002327CC"/>
    <w:rsid w:val="00232892"/>
    <w:rsid w:val="00232B9E"/>
    <w:rsid w:val="0023345A"/>
    <w:rsid w:val="0023351C"/>
    <w:rsid w:val="00233541"/>
    <w:rsid w:val="00233658"/>
    <w:rsid w:val="0023368D"/>
    <w:rsid w:val="0023377E"/>
    <w:rsid w:val="00234091"/>
    <w:rsid w:val="0023446E"/>
    <w:rsid w:val="00234ED2"/>
    <w:rsid w:val="002351B6"/>
    <w:rsid w:val="00235680"/>
    <w:rsid w:val="00235720"/>
    <w:rsid w:val="002359CE"/>
    <w:rsid w:val="00235FF2"/>
    <w:rsid w:val="00236029"/>
    <w:rsid w:val="00236311"/>
    <w:rsid w:val="00236313"/>
    <w:rsid w:val="0023654C"/>
    <w:rsid w:val="0023699D"/>
    <w:rsid w:val="00237A02"/>
    <w:rsid w:val="00237F92"/>
    <w:rsid w:val="002400AC"/>
    <w:rsid w:val="002406F0"/>
    <w:rsid w:val="002409E3"/>
    <w:rsid w:val="00240F73"/>
    <w:rsid w:val="002411B5"/>
    <w:rsid w:val="00241375"/>
    <w:rsid w:val="0024143C"/>
    <w:rsid w:val="0024159E"/>
    <w:rsid w:val="00241753"/>
    <w:rsid w:val="00241CD8"/>
    <w:rsid w:val="00242458"/>
    <w:rsid w:val="002425C4"/>
    <w:rsid w:val="0024267D"/>
    <w:rsid w:val="002428ED"/>
    <w:rsid w:val="00242AF1"/>
    <w:rsid w:val="002438EC"/>
    <w:rsid w:val="00243915"/>
    <w:rsid w:val="00243B70"/>
    <w:rsid w:val="00243DDB"/>
    <w:rsid w:val="00243E3A"/>
    <w:rsid w:val="00243E66"/>
    <w:rsid w:val="00244172"/>
    <w:rsid w:val="0024423D"/>
    <w:rsid w:val="0024451C"/>
    <w:rsid w:val="0024465F"/>
    <w:rsid w:val="00244C5D"/>
    <w:rsid w:val="00244D0C"/>
    <w:rsid w:val="00244F97"/>
    <w:rsid w:val="00245099"/>
    <w:rsid w:val="00245346"/>
    <w:rsid w:val="002453DE"/>
    <w:rsid w:val="00245808"/>
    <w:rsid w:val="00245849"/>
    <w:rsid w:val="00245854"/>
    <w:rsid w:val="00245996"/>
    <w:rsid w:val="00245E76"/>
    <w:rsid w:val="00246365"/>
    <w:rsid w:val="00246391"/>
    <w:rsid w:val="00246A81"/>
    <w:rsid w:val="00246ECF"/>
    <w:rsid w:val="002470F5"/>
    <w:rsid w:val="00250761"/>
    <w:rsid w:val="00250854"/>
    <w:rsid w:val="00250C20"/>
    <w:rsid w:val="00250C21"/>
    <w:rsid w:val="00250C43"/>
    <w:rsid w:val="00250D2E"/>
    <w:rsid w:val="002512A5"/>
    <w:rsid w:val="00251663"/>
    <w:rsid w:val="00251C02"/>
    <w:rsid w:val="0025294B"/>
    <w:rsid w:val="00252D41"/>
    <w:rsid w:val="00252E44"/>
    <w:rsid w:val="00254133"/>
    <w:rsid w:val="0025487A"/>
    <w:rsid w:val="00254E3D"/>
    <w:rsid w:val="002552EC"/>
    <w:rsid w:val="00255A74"/>
    <w:rsid w:val="00255B0B"/>
    <w:rsid w:val="00255D1B"/>
    <w:rsid w:val="00255FBF"/>
    <w:rsid w:val="0025600B"/>
    <w:rsid w:val="002564A7"/>
    <w:rsid w:val="00256664"/>
    <w:rsid w:val="002567E5"/>
    <w:rsid w:val="00256B24"/>
    <w:rsid w:val="00256C5F"/>
    <w:rsid w:val="00256D3C"/>
    <w:rsid w:val="00257359"/>
    <w:rsid w:val="00257441"/>
    <w:rsid w:val="002602CE"/>
    <w:rsid w:val="002616AF"/>
    <w:rsid w:val="00261792"/>
    <w:rsid w:val="00261816"/>
    <w:rsid w:val="00261D82"/>
    <w:rsid w:val="00261DD6"/>
    <w:rsid w:val="002623B6"/>
    <w:rsid w:val="002623EC"/>
    <w:rsid w:val="00262F58"/>
    <w:rsid w:val="00263A88"/>
    <w:rsid w:val="0026441F"/>
    <w:rsid w:val="0026458D"/>
    <w:rsid w:val="00264682"/>
    <w:rsid w:val="00264F39"/>
    <w:rsid w:val="00265002"/>
    <w:rsid w:val="00265A0C"/>
    <w:rsid w:val="00265D48"/>
    <w:rsid w:val="00265E2B"/>
    <w:rsid w:val="00265F78"/>
    <w:rsid w:val="00265FCD"/>
    <w:rsid w:val="00266236"/>
    <w:rsid w:val="00266A52"/>
    <w:rsid w:val="00266E36"/>
    <w:rsid w:val="00266EB0"/>
    <w:rsid w:val="002670D9"/>
    <w:rsid w:val="00267E3D"/>
    <w:rsid w:val="00270311"/>
    <w:rsid w:val="0027032F"/>
    <w:rsid w:val="00270475"/>
    <w:rsid w:val="002705C7"/>
    <w:rsid w:val="00270B6C"/>
    <w:rsid w:val="002710CD"/>
    <w:rsid w:val="00271441"/>
    <w:rsid w:val="0027164B"/>
    <w:rsid w:val="00271D8C"/>
    <w:rsid w:val="0027206F"/>
    <w:rsid w:val="002726F1"/>
    <w:rsid w:val="002727CC"/>
    <w:rsid w:val="0027295F"/>
    <w:rsid w:val="00272F78"/>
    <w:rsid w:val="00273D8F"/>
    <w:rsid w:val="00273DC3"/>
    <w:rsid w:val="00273F7D"/>
    <w:rsid w:val="002744AB"/>
    <w:rsid w:val="002746E8"/>
    <w:rsid w:val="00274DE3"/>
    <w:rsid w:val="0027573A"/>
    <w:rsid w:val="00275CC6"/>
    <w:rsid w:val="00275F89"/>
    <w:rsid w:val="002761B2"/>
    <w:rsid w:val="00276AAF"/>
    <w:rsid w:val="00276F7B"/>
    <w:rsid w:val="0028017A"/>
    <w:rsid w:val="00280286"/>
    <w:rsid w:val="0028096E"/>
    <w:rsid w:val="00281269"/>
    <w:rsid w:val="0028130A"/>
    <w:rsid w:val="00281E20"/>
    <w:rsid w:val="00282AE9"/>
    <w:rsid w:val="00282E56"/>
    <w:rsid w:val="00283630"/>
    <w:rsid w:val="00283CE8"/>
    <w:rsid w:val="002841E0"/>
    <w:rsid w:val="0028490D"/>
    <w:rsid w:val="002849B0"/>
    <w:rsid w:val="00284AB2"/>
    <w:rsid w:val="00284D18"/>
    <w:rsid w:val="002850D7"/>
    <w:rsid w:val="0028512C"/>
    <w:rsid w:val="0028559B"/>
    <w:rsid w:val="00285919"/>
    <w:rsid w:val="0028596E"/>
    <w:rsid w:val="00285C77"/>
    <w:rsid w:val="00286809"/>
    <w:rsid w:val="00286A28"/>
    <w:rsid w:val="00286CD4"/>
    <w:rsid w:val="00286FB9"/>
    <w:rsid w:val="002873EF"/>
    <w:rsid w:val="00287456"/>
    <w:rsid w:val="002877E6"/>
    <w:rsid w:val="0028796C"/>
    <w:rsid w:val="002879F8"/>
    <w:rsid w:val="002901EF"/>
    <w:rsid w:val="002909E8"/>
    <w:rsid w:val="00290B54"/>
    <w:rsid w:val="00290C8B"/>
    <w:rsid w:val="002919D3"/>
    <w:rsid w:val="00291C60"/>
    <w:rsid w:val="00292F39"/>
    <w:rsid w:val="002932CC"/>
    <w:rsid w:val="00293A55"/>
    <w:rsid w:val="002947B9"/>
    <w:rsid w:val="00295652"/>
    <w:rsid w:val="00296469"/>
    <w:rsid w:val="002964A5"/>
    <w:rsid w:val="00296736"/>
    <w:rsid w:val="00296A45"/>
    <w:rsid w:val="00296C14"/>
    <w:rsid w:val="00296E78"/>
    <w:rsid w:val="00296ED5"/>
    <w:rsid w:val="00296F83"/>
    <w:rsid w:val="00297178"/>
    <w:rsid w:val="00297283"/>
    <w:rsid w:val="0029799B"/>
    <w:rsid w:val="00297C88"/>
    <w:rsid w:val="00297E2E"/>
    <w:rsid w:val="002A07EB"/>
    <w:rsid w:val="002A1376"/>
    <w:rsid w:val="002A1CDA"/>
    <w:rsid w:val="002A1F99"/>
    <w:rsid w:val="002A23DD"/>
    <w:rsid w:val="002A25CF"/>
    <w:rsid w:val="002A2B3B"/>
    <w:rsid w:val="002A2B57"/>
    <w:rsid w:val="002A3237"/>
    <w:rsid w:val="002A3356"/>
    <w:rsid w:val="002A3411"/>
    <w:rsid w:val="002A3440"/>
    <w:rsid w:val="002A354A"/>
    <w:rsid w:val="002A3BD2"/>
    <w:rsid w:val="002A3CC2"/>
    <w:rsid w:val="002A4836"/>
    <w:rsid w:val="002A4866"/>
    <w:rsid w:val="002A4A49"/>
    <w:rsid w:val="002A4B00"/>
    <w:rsid w:val="002A4E81"/>
    <w:rsid w:val="002A5350"/>
    <w:rsid w:val="002A53CD"/>
    <w:rsid w:val="002A5A77"/>
    <w:rsid w:val="002A5C93"/>
    <w:rsid w:val="002A5F5B"/>
    <w:rsid w:val="002A6C7C"/>
    <w:rsid w:val="002A70B6"/>
    <w:rsid w:val="002A7289"/>
    <w:rsid w:val="002A7E70"/>
    <w:rsid w:val="002A7F2C"/>
    <w:rsid w:val="002B05FA"/>
    <w:rsid w:val="002B0683"/>
    <w:rsid w:val="002B0EA3"/>
    <w:rsid w:val="002B18B8"/>
    <w:rsid w:val="002B23A8"/>
    <w:rsid w:val="002B2404"/>
    <w:rsid w:val="002B2443"/>
    <w:rsid w:val="002B2572"/>
    <w:rsid w:val="002B2EFD"/>
    <w:rsid w:val="002B2F41"/>
    <w:rsid w:val="002B3440"/>
    <w:rsid w:val="002B365C"/>
    <w:rsid w:val="002B372C"/>
    <w:rsid w:val="002B38C1"/>
    <w:rsid w:val="002B3A57"/>
    <w:rsid w:val="002B3D2C"/>
    <w:rsid w:val="002B4379"/>
    <w:rsid w:val="002B4F82"/>
    <w:rsid w:val="002B53DD"/>
    <w:rsid w:val="002B57A6"/>
    <w:rsid w:val="002B61A7"/>
    <w:rsid w:val="002B6367"/>
    <w:rsid w:val="002B65EB"/>
    <w:rsid w:val="002B6699"/>
    <w:rsid w:val="002B710A"/>
    <w:rsid w:val="002B71C5"/>
    <w:rsid w:val="002B7372"/>
    <w:rsid w:val="002B7529"/>
    <w:rsid w:val="002B75CD"/>
    <w:rsid w:val="002B7C01"/>
    <w:rsid w:val="002C006A"/>
    <w:rsid w:val="002C0E15"/>
    <w:rsid w:val="002C0E91"/>
    <w:rsid w:val="002C14B8"/>
    <w:rsid w:val="002C1B28"/>
    <w:rsid w:val="002C1B77"/>
    <w:rsid w:val="002C1B78"/>
    <w:rsid w:val="002C2603"/>
    <w:rsid w:val="002C26C5"/>
    <w:rsid w:val="002C2C85"/>
    <w:rsid w:val="002C2D0F"/>
    <w:rsid w:val="002C2EB7"/>
    <w:rsid w:val="002C3034"/>
    <w:rsid w:val="002C3204"/>
    <w:rsid w:val="002C49CB"/>
    <w:rsid w:val="002C4EC5"/>
    <w:rsid w:val="002C4F55"/>
    <w:rsid w:val="002C5154"/>
    <w:rsid w:val="002C58B3"/>
    <w:rsid w:val="002C5998"/>
    <w:rsid w:val="002C6323"/>
    <w:rsid w:val="002C6521"/>
    <w:rsid w:val="002C6D2F"/>
    <w:rsid w:val="002C6DC5"/>
    <w:rsid w:val="002C7C52"/>
    <w:rsid w:val="002C7D10"/>
    <w:rsid w:val="002C7ED0"/>
    <w:rsid w:val="002D0164"/>
    <w:rsid w:val="002D01C2"/>
    <w:rsid w:val="002D02F5"/>
    <w:rsid w:val="002D03FE"/>
    <w:rsid w:val="002D127F"/>
    <w:rsid w:val="002D150A"/>
    <w:rsid w:val="002D1DF4"/>
    <w:rsid w:val="002D2030"/>
    <w:rsid w:val="002D2ADB"/>
    <w:rsid w:val="002D2F1E"/>
    <w:rsid w:val="002D2FB0"/>
    <w:rsid w:val="002D3103"/>
    <w:rsid w:val="002D343F"/>
    <w:rsid w:val="002D35AE"/>
    <w:rsid w:val="002D3C13"/>
    <w:rsid w:val="002D3C7D"/>
    <w:rsid w:val="002D43C0"/>
    <w:rsid w:val="002D4656"/>
    <w:rsid w:val="002D477F"/>
    <w:rsid w:val="002D47F1"/>
    <w:rsid w:val="002D49A3"/>
    <w:rsid w:val="002D4D34"/>
    <w:rsid w:val="002D51A2"/>
    <w:rsid w:val="002D5D09"/>
    <w:rsid w:val="002D5E1E"/>
    <w:rsid w:val="002D5EFF"/>
    <w:rsid w:val="002D5FE5"/>
    <w:rsid w:val="002D6040"/>
    <w:rsid w:val="002D6392"/>
    <w:rsid w:val="002D6BC0"/>
    <w:rsid w:val="002D6C1A"/>
    <w:rsid w:val="002D73E3"/>
    <w:rsid w:val="002D7779"/>
    <w:rsid w:val="002D7821"/>
    <w:rsid w:val="002D799F"/>
    <w:rsid w:val="002E0283"/>
    <w:rsid w:val="002E03C0"/>
    <w:rsid w:val="002E0B9A"/>
    <w:rsid w:val="002E0D42"/>
    <w:rsid w:val="002E1E63"/>
    <w:rsid w:val="002E22EC"/>
    <w:rsid w:val="002E247C"/>
    <w:rsid w:val="002E2858"/>
    <w:rsid w:val="002E291F"/>
    <w:rsid w:val="002E29E8"/>
    <w:rsid w:val="002E2C07"/>
    <w:rsid w:val="002E2FC3"/>
    <w:rsid w:val="002E2FE4"/>
    <w:rsid w:val="002E3015"/>
    <w:rsid w:val="002E3190"/>
    <w:rsid w:val="002E41F4"/>
    <w:rsid w:val="002E420E"/>
    <w:rsid w:val="002E4653"/>
    <w:rsid w:val="002E476D"/>
    <w:rsid w:val="002E4C2D"/>
    <w:rsid w:val="002E52C0"/>
    <w:rsid w:val="002E52FC"/>
    <w:rsid w:val="002E540B"/>
    <w:rsid w:val="002E5552"/>
    <w:rsid w:val="002E5F1D"/>
    <w:rsid w:val="002E621D"/>
    <w:rsid w:val="002E6323"/>
    <w:rsid w:val="002E72CB"/>
    <w:rsid w:val="002E7B9F"/>
    <w:rsid w:val="002F009C"/>
    <w:rsid w:val="002F0929"/>
    <w:rsid w:val="002F11FB"/>
    <w:rsid w:val="002F1244"/>
    <w:rsid w:val="002F16CD"/>
    <w:rsid w:val="002F1B1E"/>
    <w:rsid w:val="002F1D78"/>
    <w:rsid w:val="002F2028"/>
    <w:rsid w:val="002F2C3B"/>
    <w:rsid w:val="002F2D74"/>
    <w:rsid w:val="002F2E4B"/>
    <w:rsid w:val="002F336A"/>
    <w:rsid w:val="002F4045"/>
    <w:rsid w:val="002F4089"/>
    <w:rsid w:val="002F437C"/>
    <w:rsid w:val="002F4550"/>
    <w:rsid w:val="002F4ABA"/>
    <w:rsid w:val="002F504E"/>
    <w:rsid w:val="002F5169"/>
    <w:rsid w:val="002F53A3"/>
    <w:rsid w:val="002F57FD"/>
    <w:rsid w:val="002F5891"/>
    <w:rsid w:val="002F5B71"/>
    <w:rsid w:val="002F5FD6"/>
    <w:rsid w:val="002F614C"/>
    <w:rsid w:val="002F64E4"/>
    <w:rsid w:val="002F655F"/>
    <w:rsid w:val="002F68BE"/>
    <w:rsid w:val="002F68CB"/>
    <w:rsid w:val="002F69F8"/>
    <w:rsid w:val="002F6CA3"/>
    <w:rsid w:val="002F7E93"/>
    <w:rsid w:val="00300001"/>
    <w:rsid w:val="00300D17"/>
    <w:rsid w:val="00301087"/>
    <w:rsid w:val="00301334"/>
    <w:rsid w:val="003014B8"/>
    <w:rsid w:val="00301ADD"/>
    <w:rsid w:val="00301B5F"/>
    <w:rsid w:val="00301D61"/>
    <w:rsid w:val="00302410"/>
    <w:rsid w:val="00302439"/>
    <w:rsid w:val="003024BD"/>
    <w:rsid w:val="00302E06"/>
    <w:rsid w:val="00302FDE"/>
    <w:rsid w:val="0030326A"/>
    <w:rsid w:val="00303434"/>
    <w:rsid w:val="003034F5"/>
    <w:rsid w:val="00304020"/>
    <w:rsid w:val="00304478"/>
    <w:rsid w:val="00305087"/>
    <w:rsid w:val="0030545C"/>
    <w:rsid w:val="00305838"/>
    <w:rsid w:val="003058BF"/>
    <w:rsid w:val="00305CBF"/>
    <w:rsid w:val="00305EC6"/>
    <w:rsid w:val="00305EFB"/>
    <w:rsid w:val="003061B2"/>
    <w:rsid w:val="00306326"/>
    <w:rsid w:val="003066A6"/>
    <w:rsid w:val="003066BE"/>
    <w:rsid w:val="00306C0E"/>
    <w:rsid w:val="00306C88"/>
    <w:rsid w:val="0030706F"/>
    <w:rsid w:val="00307382"/>
    <w:rsid w:val="00307A67"/>
    <w:rsid w:val="00307BD7"/>
    <w:rsid w:val="00307DA4"/>
    <w:rsid w:val="003106A4"/>
    <w:rsid w:val="003109A0"/>
    <w:rsid w:val="00310AB6"/>
    <w:rsid w:val="00310DA9"/>
    <w:rsid w:val="00310ED2"/>
    <w:rsid w:val="0031143E"/>
    <w:rsid w:val="003116BB"/>
    <w:rsid w:val="00311A48"/>
    <w:rsid w:val="00311A92"/>
    <w:rsid w:val="00311E35"/>
    <w:rsid w:val="0031293B"/>
    <w:rsid w:val="003129BC"/>
    <w:rsid w:val="00312A11"/>
    <w:rsid w:val="00312CB0"/>
    <w:rsid w:val="00312D23"/>
    <w:rsid w:val="00313054"/>
    <w:rsid w:val="00313121"/>
    <w:rsid w:val="0031356B"/>
    <w:rsid w:val="0031392E"/>
    <w:rsid w:val="00314819"/>
    <w:rsid w:val="00314FA6"/>
    <w:rsid w:val="003152E8"/>
    <w:rsid w:val="003156CA"/>
    <w:rsid w:val="00315F5F"/>
    <w:rsid w:val="003160D4"/>
    <w:rsid w:val="00316112"/>
    <w:rsid w:val="00316341"/>
    <w:rsid w:val="003163A1"/>
    <w:rsid w:val="003165DD"/>
    <w:rsid w:val="00316828"/>
    <w:rsid w:val="00316CEE"/>
    <w:rsid w:val="00316FF4"/>
    <w:rsid w:val="00317204"/>
    <w:rsid w:val="00317C32"/>
    <w:rsid w:val="00317FFB"/>
    <w:rsid w:val="003202CF"/>
    <w:rsid w:val="00320506"/>
    <w:rsid w:val="00320EEA"/>
    <w:rsid w:val="00321216"/>
    <w:rsid w:val="00321630"/>
    <w:rsid w:val="0032187F"/>
    <w:rsid w:val="00321F16"/>
    <w:rsid w:val="003228D9"/>
    <w:rsid w:val="00322A6B"/>
    <w:rsid w:val="00322CF6"/>
    <w:rsid w:val="00322E5B"/>
    <w:rsid w:val="00322E86"/>
    <w:rsid w:val="00322F5C"/>
    <w:rsid w:val="0032310F"/>
    <w:rsid w:val="003246CB"/>
    <w:rsid w:val="00324C02"/>
    <w:rsid w:val="00324C4C"/>
    <w:rsid w:val="00324F11"/>
    <w:rsid w:val="00325127"/>
    <w:rsid w:val="003253F8"/>
    <w:rsid w:val="003255FC"/>
    <w:rsid w:val="00325667"/>
    <w:rsid w:val="00325BDF"/>
    <w:rsid w:val="00325C2D"/>
    <w:rsid w:val="00325CE8"/>
    <w:rsid w:val="00325D39"/>
    <w:rsid w:val="00325EDA"/>
    <w:rsid w:val="003266A8"/>
    <w:rsid w:val="003268B9"/>
    <w:rsid w:val="00326C68"/>
    <w:rsid w:val="00326D35"/>
    <w:rsid w:val="00327AC3"/>
    <w:rsid w:val="00327B69"/>
    <w:rsid w:val="003303EA"/>
    <w:rsid w:val="003309EB"/>
    <w:rsid w:val="00330D8D"/>
    <w:rsid w:val="0033105A"/>
    <w:rsid w:val="003310C8"/>
    <w:rsid w:val="00331152"/>
    <w:rsid w:val="00331AEC"/>
    <w:rsid w:val="00331FD4"/>
    <w:rsid w:val="003320A8"/>
    <w:rsid w:val="00332243"/>
    <w:rsid w:val="003332B8"/>
    <w:rsid w:val="003334B2"/>
    <w:rsid w:val="00333507"/>
    <w:rsid w:val="00333A0F"/>
    <w:rsid w:val="00335250"/>
    <w:rsid w:val="0033593A"/>
    <w:rsid w:val="00336AAB"/>
    <w:rsid w:val="00336D2F"/>
    <w:rsid w:val="00336E9A"/>
    <w:rsid w:val="00337B6E"/>
    <w:rsid w:val="00337EA6"/>
    <w:rsid w:val="00340962"/>
    <w:rsid w:val="00340CC0"/>
    <w:rsid w:val="00341367"/>
    <w:rsid w:val="0034171E"/>
    <w:rsid w:val="00341930"/>
    <w:rsid w:val="00341D33"/>
    <w:rsid w:val="00341E15"/>
    <w:rsid w:val="00342033"/>
    <w:rsid w:val="003423D1"/>
    <w:rsid w:val="003428EF"/>
    <w:rsid w:val="003429CC"/>
    <w:rsid w:val="00342A7E"/>
    <w:rsid w:val="00342D6C"/>
    <w:rsid w:val="003433DF"/>
    <w:rsid w:val="00343961"/>
    <w:rsid w:val="00343DEC"/>
    <w:rsid w:val="003447E1"/>
    <w:rsid w:val="00344F0C"/>
    <w:rsid w:val="0034502D"/>
    <w:rsid w:val="003453F0"/>
    <w:rsid w:val="003454BA"/>
    <w:rsid w:val="0034594F"/>
    <w:rsid w:val="003459AB"/>
    <w:rsid w:val="00345C91"/>
    <w:rsid w:val="003461B9"/>
    <w:rsid w:val="00346763"/>
    <w:rsid w:val="003468E6"/>
    <w:rsid w:val="003469F3"/>
    <w:rsid w:val="00346F71"/>
    <w:rsid w:val="003477D3"/>
    <w:rsid w:val="00347C0C"/>
    <w:rsid w:val="00347CAE"/>
    <w:rsid w:val="00347E52"/>
    <w:rsid w:val="0035026C"/>
    <w:rsid w:val="00350667"/>
    <w:rsid w:val="003506BE"/>
    <w:rsid w:val="00350989"/>
    <w:rsid w:val="00350B72"/>
    <w:rsid w:val="00351805"/>
    <w:rsid w:val="00351ADD"/>
    <w:rsid w:val="00352041"/>
    <w:rsid w:val="00352050"/>
    <w:rsid w:val="00352343"/>
    <w:rsid w:val="003529AD"/>
    <w:rsid w:val="00352C29"/>
    <w:rsid w:val="00352E3F"/>
    <w:rsid w:val="00352F06"/>
    <w:rsid w:val="00353662"/>
    <w:rsid w:val="00353731"/>
    <w:rsid w:val="00353C8D"/>
    <w:rsid w:val="00353E25"/>
    <w:rsid w:val="0035428D"/>
    <w:rsid w:val="003546F3"/>
    <w:rsid w:val="00354AAB"/>
    <w:rsid w:val="00354C06"/>
    <w:rsid w:val="003552F4"/>
    <w:rsid w:val="00355661"/>
    <w:rsid w:val="0035623E"/>
    <w:rsid w:val="0035635C"/>
    <w:rsid w:val="003563D3"/>
    <w:rsid w:val="00356C32"/>
    <w:rsid w:val="00356F65"/>
    <w:rsid w:val="0035701D"/>
    <w:rsid w:val="003570D9"/>
    <w:rsid w:val="003601E3"/>
    <w:rsid w:val="0036038B"/>
    <w:rsid w:val="00360587"/>
    <w:rsid w:val="00360838"/>
    <w:rsid w:val="0036123C"/>
    <w:rsid w:val="00361CC4"/>
    <w:rsid w:val="003628E4"/>
    <w:rsid w:val="00362A09"/>
    <w:rsid w:val="00362B99"/>
    <w:rsid w:val="00362B9E"/>
    <w:rsid w:val="00363C1B"/>
    <w:rsid w:val="003643B3"/>
    <w:rsid w:val="00364562"/>
    <w:rsid w:val="00364788"/>
    <w:rsid w:val="00364B46"/>
    <w:rsid w:val="00364C69"/>
    <w:rsid w:val="00365281"/>
    <w:rsid w:val="003652F8"/>
    <w:rsid w:val="00365AB3"/>
    <w:rsid w:val="00365B03"/>
    <w:rsid w:val="00365FF1"/>
    <w:rsid w:val="003661A8"/>
    <w:rsid w:val="003672F8"/>
    <w:rsid w:val="00367A1C"/>
    <w:rsid w:val="00367C64"/>
    <w:rsid w:val="00367E18"/>
    <w:rsid w:val="00370B15"/>
    <w:rsid w:val="00370C14"/>
    <w:rsid w:val="00370C21"/>
    <w:rsid w:val="00370CF9"/>
    <w:rsid w:val="003710B7"/>
    <w:rsid w:val="0037197A"/>
    <w:rsid w:val="00371A6E"/>
    <w:rsid w:val="00371AAF"/>
    <w:rsid w:val="00372018"/>
    <w:rsid w:val="003721B4"/>
    <w:rsid w:val="00372A84"/>
    <w:rsid w:val="00372C9B"/>
    <w:rsid w:val="00372CB2"/>
    <w:rsid w:val="00372D99"/>
    <w:rsid w:val="00373220"/>
    <w:rsid w:val="0037450E"/>
    <w:rsid w:val="003750BC"/>
    <w:rsid w:val="00375937"/>
    <w:rsid w:val="00375D85"/>
    <w:rsid w:val="00376704"/>
    <w:rsid w:val="003767D1"/>
    <w:rsid w:val="003778C1"/>
    <w:rsid w:val="00380212"/>
    <w:rsid w:val="00380454"/>
    <w:rsid w:val="00380EE4"/>
    <w:rsid w:val="003811CB"/>
    <w:rsid w:val="003819D5"/>
    <w:rsid w:val="003825E7"/>
    <w:rsid w:val="00383387"/>
    <w:rsid w:val="003839F2"/>
    <w:rsid w:val="00383AFE"/>
    <w:rsid w:val="00383B94"/>
    <w:rsid w:val="0038401A"/>
    <w:rsid w:val="003840A9"/>
    <w:rsid w:val="0038434D"/>
    <w:rsid w:val="00384802"/>
    <w:rsid w:val="00384F61"/>
    <w:rsid w:val="00384FCF"/>
    <w:rsid w:val="003853BF"/>
    <w:rsid w:val="00385DF5"/>
    <w:rsid w:val="0038650D"/>
    <w:rsid w:val="00386719"/>
    <w:rsid w:val="00386E02"/>
    <w:rsid w:val="00386EF9"/>
    <w:rsid w:val="003871D1"/>
    <w:rsid w:val="0038760D"/>
    <w:rsid w:val="00387C49"/>
    <w:rsid w:val="00387E9E"/>
    <w:rsid w:val="00390061"/>
    <w:rsid w:val="00390C21"/>
    <w:rsid w:val="0039110A"/>
    <w:rsid w:val="0039113C"/>
    <w:rsid w:val="00391187"/>
    <w:rsid w:val="003914CA"/>
    <w:rsid w:val="003914D9"/>
    <w:rsid w:val="003915D8"/>
    <w:rsid w:val="00391612"/>
    <w:rsid w:val="00391850"/>
    <w:rsid w:val="00391BCE"/>
    <w:rsid w:val="00391CEA"/>
    <w:rsid w:val="00391EF1"/>
    <w:rsid w:val="003920CB"/>
    <w:rsid w:val="003922B3"/>
    <w:rsid w:val="00392502"/>
    <w:rsid w:val="003926E9"/>
    <w:rsid w:val="003929B8"/>
    <w:rsid w:val="00392ABA"/>
    <w:rsid w:val="00392F6E"/>
    <w:rsid w:val="00393485"/>
    <w:rsid w:val="0039353A"/>
    <w:rsid w:val="00393644"/>
    <w:rsid w:val="0039375C"/>
    <w:rsid w:val="003939AF"/>
    <w:rsid w:val="00394091"/>
    <w:rsid w:val="00394648"/>
    <w:rsid w:val="00394758"/>
    <w:rsid w:val="0039490D"/>
    <w:rsid w:val="0039497E"/>
    <w:rsid w:val="00394B36"/>
    <w:rsid w:val="00394E8B"/>
    <w:rsid w:val="003954CF"/>
    <w:rsid w:val="0039563F"/>
    <w:rsid w:val="0039595F"/>
    <w:rsid w:val="00395D43"/>
    <w:rsid w:val="00396979"/>
    <w:rsid w:val="00396BC6"/>
    <w:rsid w:val="00396BE7"/>
    <w:rsid w:val="0039786A"/>
    <w:rsid w:val="003A0786"/>
    <w:rsid w:val="003A07B9"/>
    <w:rsid w:val="003A087C"/>
    <w:rsid w:val="003A0B8E"/>
    <w:rsid w:val="003A16B0"/>
    <w:rsid w:val="003A1AA3"/>
    <w:rsid w:val="003A1C70"/>
    <w:rsid w:val="003A1E66"/>
    <w:rsid w:val="003A1FEC"/>
    <w:rsid w:val="003A271A"/>
    <w:rsid w:val="003A29A9"/>
    <w:rsid w:val="003A3043"/>
    <w:rsid w:val="003A30F9"/>
    <w:rsid w:val="003A3916"/>
    <w:rsid w:val="003A39D2"/>
    <w:rsid w:val="003A3C16"/>
    <w:rsid w:val="003A3D05"/>
    <w:rsid w:val="003A40E2"/>
    <w:rsid w:val="003A4417"/>
    <w:rsid w:val="003A46B5"/>
    <w:rsid w:val="003A48EA"/>
    <w:rsid w:val="003A49CC"/>
    <w:rsid w:val="003A5545"/>
    <w:rsid w:val="003A5651"/>
    <w:rsid w:val="003A579C"/>
    <w:rsid w:val="003A5B73"/>
    <w:rsid w:val="003A6377"/>
    <w:rsid w:val="003A6B05"/>
    <w:rsid w:val="003A6BA0"/>
    <w:rsid w:val="003A6DA7"/>
    <w:rsid w:val="003A70E6"/>
    <w:rsid w:val="003A71A3"/>
    <w:rsid w:val="003A72E6"/>
    <w:rsid w:val="003A7417"/>
    <w:rsid w:val="003A776E"/>
    <w:rsid w:val="003A79DF"/>
    <w:rsid w:val="003A7C62"/>
    <w:rsid w:val="003B0518"/>
    <w:rsid w:val="003B0873"/>
    <w:rsid w:val="003B154B"/>
    <w:rsid w:val="003B15B6"/>
    <w:rsid w:val="003B1CB3"/>
    <w:rsid w:val="003B1EE1"/>
    <w:rsid w:val="003B20DF"/>
    <w:rsid w:val="003B27F1"/>
    <w:rsid w:val="003B2860"/>
    <w:rsid w:val="003B28D8"/>
    <w:rsid w:val="003B2B93"/>
    <w:rsid w:val="003B301D"/>
    <w:rsid w:val="003B3260"/>
    <w:rsid w:val="003B3A0B"/>
    <w:rsid w:val="003B3D8D"/>
    <w:rsid w:val="003B4498"/>
    <w:rsid w:val="003B4B41"/>
    <w:rsid w:val="003B4EF2"/>
    <w:rsid w:val="003B56E6"/>
    <w:rsid w:val="003B5913"/>
    <w:rsid w:val="003B5E56"/>
    <w:rsid w:val="003B5F62"/>
    <w:rsid w:val="003B615D"/>
    <w:rsid w:val="003B6461"/>
    <w:rsid w:val="003B68B3"/>
    <w:rsid w:val="003B6AF4"/>
    <w:rsid w:val="003B6D58"/>
    <w:rsid w:val="003B7478"/>
    <w:rsid w:val="003B748D"/>
    <w:rsid w:val="003B7980"/>
    <w:rsid w:val="003B7DCD"/>
    <w:rsid w:val="003B7FD3"/>
    <w:rsid w:val="003C070F"/>
    <w:rsid w:val="003C0B8F"/>
    <w:rsid w:val="003C0DA2"/>
    <w:rsid w:val="003C115B"/>
    <w:rsid w:val="003C1A4B"/>
    <w:rsid w:val="003C27EE"/>
    <w:rsid w:val="003C2D9E"/>
    <w:rsid w:val="003C3302"/>
    <w:rsid w:val="003C38EA"/>
    <w:rsid w:val="003C39AB"/>
    <w:rsid w:val="003C39F3"/>
    <w:rsid w:val="003C3A44"/>
    <w:rsid w:val="003C4527"/>
    <w:rsid w:val="003C4B5C"/>
    <w:rsid w:val="003C59A3"/>
    <w:rsid w:val="003C5CB1"/>
    <w:rsid w:val="003C6076"/>
    <w:rsid w:val="003C63FB"/>
    <w:rsid w:val="003C661F"/>
    <w:rsid w:val="003C67DE"/>
    <w:rsid w:val="003C75DD"/>
    <w:rsid w:val="003C7F8E"/>
    <w:rsid w:val="003D0198"/>
    <w:rsid w:val="003D01FA"/>
    <w:rsid w:val="003D0A3B"/>
    <w:rsid w:val="003D1670"/>
    <w:rsid w:val="003D2697"/>
    <w:rsid w:val="003D300D"/>
    <w:rsid w:val="003D303B"/>
    <w:rsid w:val="003D3133"/>
    <w:rsid w:val="003D4BEA"/>
    <w:rsid w:val="003D4D3A"/>
    <w:rsid w:val="003D4D79"/>
    <w:rsid w:val="003D5726"/>
    <w:rsid w:val="003D5B4F"/>
    <w:rsid w:val="003D68A7"/>
    <w:rsid w:val="003D692C"/>
    <w:rsid w:val="003D695C"/>
    <w:rsid w:val="003D723D"/>
    <w:rsid w:val="003D7382"/>
    <w:rsid w:val="003D752A"/>
    <w:rsid w:val="003D77B5"/>
    <w:rsid w:val="003D7C6C"/>
    <w:rsid w:val="003E03CE"/>
    <w:rsid w:val="003E071F"/>
    <w:rsid w:val="003E072D"/>
    <w:rsid w:val="003E07FD"/>
    <w:rsid w:val="003E08D5"/>
    <w:rsid w:val="003E13A2"/>
    <w:rsid w:val="003E1436"/>
    <w:rsid w:val="003E1B15"/>
    <w:rsid w:val="003E1D73"/>
    <w:rsid w:val="003E2064"/>
    <w:rsid w:val="003E21FB"/>
    <w:rsid w:val="003E2441"/>
    <w:rsid w:val="003E282B"/>
    <w:rsid w:val="003E2AE1"/>
    <w:rsid w:val="003E33E7"/>
    <w:rsid w:val="003E350B"/>
    <w:rsid w:val="003E3556"/>
    <w:rsid w:val="003E37DF"/>
    <w:rsid w:val="003E3A7E"/>
    <w:rsid w:val="003E3FF5"/>
    <w:rsid w:val="003E4080"/>
    <w:rsid w:val="003E4563"/>
    <w:rsid w:val="003E4627"/>
    <w:rsid w:val="003E4A46"/>
    <w:rsid w:val="003E4A7D"/>
    <w:rsid w:val="003E4C84"/>
    <w:rsid w:val="003E4DCA"/>
    <w:rsid w:val="003E55DF"/>
    <w:rsid w:val="003E55F5"/>
    <w:rsid w:val="003E582C"/>
    <w:rsid w:val="003E5A0A"/>
    <w:rsid w:val="003E5A0D"/>
    <w:rsid w:val="003E5E20"/>
    <w:rsid w:val="003E5F80"/>
    <w:rsid w:val="003E60A4"/>
    <w:rsid w:val="003E62DC"/>
    <w:rsid w:val="003E65A7"/>
    <w:rsid w:val="003E66E3"/>
    <w:rsid w:val="003E6800"/>
    <w:rsid w:val="003E70ED"/>
    <w:rsid w:val="003E73CB"/>
    <w:rsid w:val="003E7450"/>
    <w:rsid w:val="003E7729"/>
    <w:rsid w:val="003E77E2"/>
    <w:rsid w:val="003E7B19"/>
    <w:rsid w:val="003E7BD3"/>
    <w:rsid w:val="003E7CA9"/>
    <w:rsid w:val="003E7CBD"/>
    <w:rsid w:val="003F0754"/>
    <w:rsid w:val="003F0783"/>
    <w:rsid w:val="003F07F8"/>
    <w:rsid w:val="003F0E35"/>
    <w:rsid w:val="003F0F70"/>
    <w:rsid w:val="003F15FF"/>
    <w:rsid w:val="003F1ABA"/>
    <w:rsid w:val="003F1AFA"/>
    <w:rsid w:val="003F1E03"/>
    <w:rsid w:val="003F1F0E"/>
    <w:rsid w:val="003F2051"/>
    <w:rsid w:val="003F209F"/>
    <w:rsid w:val="003F22B7"/>
    <w:rsid w:val="003F3721"/>
    <w:rsid w:val="003F4A6E"/>
    <w:rsid w:val="003F516D"/>
    <w:rsid w:val="003F5567"/>
    <w:rsid w:val="003F5A0B"/>
    <w:rsid w:val="003F5E87"/>
    <w:rsid w:val="003F642B"/>
    <w:rsid w:val="003F67FC"/>
    <w:rsid w:val="003F68E8"/>
    <w:rsid w:val="003F6B09"/>
    <w:rsid w:val="003F6F06"/>
    <w:rsid w:val="003F7355"/>
    <w:rsid w:val="003F78C6"/>
    <w:rsid w:val="003F7990"/>
    <w:rsid w:val="003F7A2F"/>
    <w:rsid w:val="004000B2"/>
    <w:rsid w:val="00400121"/>
    <w:rsid w:val="004009E9"/>
    <w:rsid w:val="00400BFE"/>
    <w:rsid w:val="00401125"/>
    <w:rsid w:val="0040156F"/>
    <w:rsid w:val="00401683"/>
    <w:rsid w:val="0040177B"/>
    <w:rsid w:val="00401AA2"/>
    <w:rsid w:val="00402009"/>
    <w:rsid w:val="004029A4"/>
    <w:rsid w:val="00403FDD"/>
    <w:rsid w:val="004047B1"/>
    <w:rsid w:val="004049D3"/>
    <w:rsid w:val="00404BD3"/>
    <w:rsid w:val="00404FFA"/>
    <w:rsid w:val="00405000"/>
    <w:rsid w:val="00405501"/>
    <w:rsid w:val="004057B4"/>
    <w:rsid w:val="004059C1"/>
    <w:rsid w:val="00405C47"/>
    <w:rsid w:val="004065FD"/>
    <w:rsid w:val="00406656"/>
    <w:rsid w:val="0040684D"/>
    <w:rsid w:val="00407188"/>
    <w:rsid w:val="00407740"/>
    <w:rsid w:val="00407CD9"/>
    <w:rsid w:val="00410393"/>
    <w:rsid w:val="00410678"/>
    <w:rsid w:val="00410D3D"/>
    <w:rsid w:val="004115E0"/>
    <w:rsid w:val="004116F3"/>
    <w:rsid w:val="004117DB"/>
    <w:rsid w:val="00411970"/>
    <w:rsid w:val="00412736"/>
    <w:rsid w:val="00412A25"/>
    <w:rsid w:val="00413570"/>
    <w:rsid w:val="004136AC"/>
    <w:rsid w:val="00413902"/>
    <w:rsid w:val="0041408F"/>
    <w:rsid w:val="004140D3"/>
    <w:rsid w:val="0041429E"/>
    <w:rsid w:val="00414519"/>
    <w:rsid w:val="00414687"/>
    <w:rsid w:val="004149FE"/>
    <w:rsid w:val="0041510A"/>
    <w:rsid w:val="0041601A"/>
    <w:rsid w:val="004168BD"/>
    <w:rsid w:val="00416BC0"/>
    <w:rsid w:val="00417725"/>
    <w:rsid w:val="0041777E"/>
    <w:rsid w:val="00420137"/>
    <w:rsid w:val="004201B7"/>
    <w:rsid w:val="004205CC"/>
    <w:rsid w:val="00420A89"/>
    <w:rsid w:val="00420B93"/>
    <w:rsid w:val="00421076"/>
    <w:rsid w:val="0042186E"/>
    <w:rsid w:val="004222D1"/>
    <w:rsid w:val="004229CC"/>
    <w:rsid w:val="00422C7D"/>
    <w:rsid w:val="00422DBC"/>
    <w:rsid w:val="004231CB"/>
    <w:rsid w:val="004241BF"/>
    <w:rsid w:val="00424733"/>
    <w:rsid w:val="0042475C"/>
    <w:rsid w:val="00424C44"/>
    <w:rsid w:val="00425015"/>
    <w:rsid w:val="00425387"/>
    <w:rsid w:val="00425716"/>
    <w:rsid w:val="00425EF1"/>
    <w:rsid w:val="00426583"/>
    <w:rsid w:val="0042662B"/>
    <w:rsid w:val="00426BF5"/>
    <w:rsid w:val="00426E4B"/>
    <w:rsid w:val="0042712E"/>
    <w:rsid w:val="0042747F"/>
    <w:rsid w:val="00427A5E"/>
    <w:rsid w:val="00427B49"/>
    <w:rsid w:val="00427D14"/>
    <w:rsid w:val="00427ECF"/>
    <w:rsid w:val="00430441"/>
    <w:rsid w:val="00430486"/>
    <w:rsid w:val="00430516"/>
    <w:rsid w:val="004305B5"/>
    <w:rsid w:val="00430C58"/>
    <w:rsid w:val="00430DBE"/>
    <w:rsid w:val="0043108E"/>
    <w:rsid w:val="0043166C"/>
    <w:rsid w:val="00431882"/>
    <w:rsid w:val="00431B43"/>
    <w:rsid w:val="00431B4C"/>
    <w:rsid w:val="00431D5F"/>
    <w:rsid w:val="00432222"/>
    <w:rsid w:val="00432A48"/>
    <w:rsid w:val="00432E36"/>
    <w:rsid w:val="00433108"/>
    <w:rsid w:val="0043346B"/>
    <w:rsid w:val="004334D4"/>
    <w:rsid w:val="00433521"/>
    <w:rsid w:val="004339AD"/>
    <w:rsid w:val="00433A2A"/>
    <w:rsid w:val="00433C0B"/>
    <w:rsid w:val="00433E7F"/>
    <w:rsid w:val="00433EF9"/>
    <w:rsid w:val="00434307"/>
    <w:rsid w:val="00435B76"/>
    <w:rsid w:val="00435D05"/>
    <w:rsid w:val="0043604E"/>
    <w:rsid w:val="0043627A"/>
    <w:rsid w:val="004363ED"/>
    <w:rsid w:val="0043665E"/>
    <w:rsid w:val="004366C4"/>
    <w:rsid w:val="004366EF"/>
    <w:rsid w:val="00436D99"/>
    <w:rsid w:val="00436E3E"/>
    <w:rsid w:val="0043709E"/>
    <w:rsid w:val="004405B7"/>
    <w:rsid w:val="004408E6"/>
    <w:rsid w:val="00440953"/>
    <w:rsid w:val="00440DE1"/>
    <w:rsid w:val="00441991"/>
    <w:rsid w:val="00441AD9"/>
    <w:rsid w:val="00441C65"/>
    <w:rsid w:val="00442065"/>
    <w:rsid w:val="004424BA"/>
    <w:rsid w:val="00442C27"/>
    <w:rsid w:val="00443458"/>
    <w:rsid w:val="00443DAE"/>
    <w:rsid w:val="00443E2B"/>
    <w:rsid w:val="00443E98"/>
    <w:rsid w:val="004444CA"/>
    <w:rsid w:val="004444E0"/>
    <w:rsid w:val="00445627"/>
    <w:rsid w:val="0044563A"/>
    <w:rsid w:val="00446183"/>
    <w:rsid w:val="004463CC"/>
    <w:rsid w:val="00446B9B"/>
    <w:rsid w:val="00447176"/>
    <w:rsid w:val="0044731F"/>
    <w:rsid w:val="004474F9"/>
    <w:rsid w:val="00447530"/>
    <w:rsid w:val="004475C2"/>
    <w:rsid w:val="00447831"/>
    <w:rsid w:val="0045005A"/>
    <w:rsid w:val="00450282"/>
    <w:rsid w:val="0045091E"/>
    <w:rsid w:val="00450A4D"/>
    <w:rsid w:val="00450D6F"/>
    <w:rsid w:val="00450E7C"/>
    <w:rsid w:val="00450F35"/>
    <w:rsid w:val="00450F67"/>
    <w:rsid w:val="00450FBC"/>
    <w:rsid w:val="004515E5"/>
    <w:rsid w:val="00451836"/>
    <w:rsid w:val="004523BD"/>
    <w:rsid w:val="00452870"/>
    <w:rsid w:val="00452AE1"/>
    <w:rsid w:val="00452AF5"/>
    <w:rsid w:val="00452B30"/>
    <w:rsid w:val="00452DFC"/>
    <w:rsid w:val="00453AFD"/>
    <w:rsid w:val="00453CD6"/>
    <w:rsid w:val="00453CEE"/>
    <w:rsid w:val="00453DBB"/>
    <w:rsid w:val="00453E81"/>
    <w:rsid w:val="0045450F"/>
    <w:rsid w:val="0045476F"/>
    <w:rsid w:val="00454A79"/>
    <w:rsid w:val="00454BE5"/>
    <w:rsid w:val="004552F5"/>
    <w:rsid w:val="00455834"/>
    <w:rsid w:val="00455D2D"/>
    <w:rsid w:val="00456367"/>
    <w:rsid w:val="00456DFF"/>
    <w:rsid w:val="00457145"/>
    <w:rsid w:val="00460122"/>
    <w:rsid w:val="00460B5C"/>
    <w:rsid w:val="00461184"/>
    <w:rsid w:val="00461487"/>
    <w:rsid w:val="0046187F"/>
    <w:rsid w:val="00461ACC"/>
    <w:rsid w:val="00461F1F"/>
    <w:rsid w:val="00462135"/>
    <w:rsid w:val="004621C6"/>
    <w:rsid w:val="00462378"/>
    <w:rsid w:val="004624A0"/>
    <w:rsid w:val="00462B65"/>
    <w:rsid w:val="00462C42"/>
    <w:rsid w:val="004631C9"/>
    <w:rsid w:val="004637FD"/>
    <w:rsid w:val="0046387B"/>
    <w:rsid w:val="00463B23"/>
    <w:rsid w:val="00463CA2"/>
    <w:rsid w:val="00464CFA"/>
    <w:rsid w:val="004653ED"/>
    <w:rsid w:val="00465468"/>
    <w:rsid w:val="0046554F"/>
    <w:rsid w:val="00465AA4"/>
    <w:rsid w:val="00465F6F"/>
    <w:rsid w:val="00466969"/>
    <w:rsid w:val="00466C34"/>
    <w:rsid w:val="0046757F"/>
    <w:rsid w:val="004676CB"/>
    <w:rsid w:val="0046771E"/>
    <w:rsid w:val="004679B6"/>
    <w:rsid w:val="00467A98"/>
    <w:rsid w:val="00467AF8"/>
    <w:rsid w:val="00467B00"/>
    <w:rsid w:val="00467D6C"/>
    <w:rsid w:val="00467DE1"/>
    <w:rsid w:val="00467EA8"/>
    <w:rsid w:val="00470825"/>
    <w:rsid w:val="00470E26"/>
    <w:rsid w:val="00470F69"/>
    <w:rsid w:val="00471362"/>
    <w:rsid w:val="004714AF"/>
    <w:rsid w:val="0047164D"/>
    <w:rsid w:val="0047167D"/>
    <w:rsid w:val="00471992"/>
    <w:rsid w:val="00471C60"/>
    <w:rsid w:val="0047221F"/>
    <w:rsid w:val="00472358"/>
    <w:rsid w:val="004727FE"/>
    <w:rsid w:val="00472DFA"/>
    <w:rsid w:val="004739BD"/>
    <w:rsid w:val="00474113"/>
    <w:rsid w:val="004742EF"/>
    <w:rsid w:val="0047463C"/>
    <w:rsid w:val="0047482F"/>
    <w:rsid w:val="004748D6"/>
    <w:rsid w:val="00474920"/>
    <w:rsid w:val="00474AFC"/>
    <w:rsid w:val="00474E7F"/>
    <w:rsid w:val="004752F3"/>
    <w:rsid w:val="0047534A"/>
    <w:rsid w:val="0047591E"/>
    <w:rsid w:val="00475E86"/>
    <w:rsid w:val="004763AE"/>
    <w:rsid w:val="0047660D"/>
    <w:rsid w:val="00476A73"/>
    <w:rsid w:val="0047743F"/>
    <w:rsid w:val="0047797B"/>
    <w:rsid w:val="0048078C"/>
    <w:rsid w:val="00480A2D"/>
    <w:rsid w:val="00480DA9"/>
    <w:rsid w:val="00480EA5"/>
    <w:rsid w:val="0048113F"/>
    <w:rsid w:val="004813C6"/>
    <w:rsid w:val="004814F6"/>
    <w:rsid w:val="00481748"/>
    <w:rsid w:val="00481D5B"/>
    <w:rsid w:val="00481EF0"/>
    <w:rsid w:val="00482EAD"/>
    <w:rsid w:val="00483118"/>
    <w:rsid w:val="0048393A"/>
    <w:rsid w:val="00483C79"/>
    <w:rsid w:val="00483EBE"/>
    <w:rsid w:val="00484143"/>
    <w:rsid w:val="00484396"/>
    <w:rsid w:val="0048465C"/>
    <w:rsid w:val="00484B2D"/>
    <w:rsid w:val="00484BFB"/>
    <w:rsid w:val="004850E0"/>
    <w:rsid w:val="004852CD"/>
    <w:rsid w:val="00485E3E"/>
    <w:rsid w:val="00486A43"/>
    <w:rsid w:val="00486F72"/>
    <w:rsid w:val="00487579"/>
    <w:rsid w:val="004879D0"/>
    <w:rsid w:val="00490331"/>
    <w:rsid w:val="004903FE"/>
    <w:rsid w:val="004904DB"/>
    <w:rsid w:val="00490873"/>
    <w:rsid w:val="004909B3"/>
    <w:rsid w:val="004909CE"/>
    <w:rsid w:val="004909FE"/>
    <w:rsid w:val="00490D4A"/>
    <w:rsid w:val="00490D4F"/>
    <w:rsid w:val="00490F42"/>
    <w:rsid w:val="00491A59"/>
    <w:rsid w:val="00491B00"/>
    <w:rsid w:val="00491D52"/>
    <w:rsid w:val="00491F70"/>
    <w:rsid w:val="004922EA"/>
    <w:rsid w:val="004924BE"/>
    <w:rsid w:val="00492824"/>
    <w:rsid w:val="00492C5A"/>
    <w:rsid w:val="00493326"/>
    <w:rsid w:val="00493980"/>
    <w:rsid w:val="00493A07"/>
    <w:rsid w:val="00493CDD"/>
    <w:rsid w:val="00493DCB"/>
    <w:rsid w:val="0049433B"/>
    <w:rsid w:val="00494B04"/>
    <w:rsid w:val="00494C26"/>
    <w:rsid w:val="004951CD"/>
    <w:rsid w:val="00495669"/>
    <w:rsid w:val="00495C7C"/>
    <w:rsid w:val="00495ED2"/>
    <w:rsid w:val="0049627E"/>
    <w:rsid w:val="004967EA"/>
    <w:rsid w:val="00496A27"/>
    <w:rsid w:val="00496A82"/>
    <w:rsid w:val="00496CB3"/>
    <w:rsid w:val="0049702B"/>
    <w:rsid w:val="00497082"/>
    <w:rsid w:val="004973E8"/>
    <w:rsid w:val="004A015E"/>
    <w:rsid w:val="004A02EA"/>
    <w:rsid w:val="004A0964"/>
    <w:rsid w:val="004A0E3D"/>
    <w:rsid w:val="004A1526"/>
    <w:rsid w:val="004A1AA6"/>
    <w:rsid w:val="004A200C"/>
    <w:rsid w:val="004A29B4"/>
    <w:rsid w:val="004A2FEF"/>
    <w:rsid w:val="004A3460"/>
    <w:rsid w:val="004A399C"/>
    <w:rsid w:val="004A3B91"/>
    <w:rsid w:val="004A3E65"/>
    <w:rsid w:val="004A4640"/>
    <w:rsid w:val="004A48B9"/>
    <w:rsid w:val="004A49C5"/>
    <w:rsid w:val="004A4B16"/>
    <w:rsid w:val="004A4B6A"/>
    <w:rsid w:val="004A4D65"/>
    <w:rsid w:val="004A58D0"/>
    <w:rsid w:val="004A5BA7"/>
    <w:rsid w:val="004A6313"/>
    <w:rsid w:val="004A64D1"/>
    <w:rsid w:val="004A67AE"/>
    <w:rsid w:val="004A68C6"/>
    <w:rsid w:val="004A6990"/>
    <w:rsid w:val="004A6991"/>
    <w:rsid w:val="004A739A"/>
    <w:rsid w:val="004A7D71"/>
    <w:rsid w:val="004B03B9"/>
    <w:rsid w:val="004B05B9"/>
    <w:rsid w:val="004B0723"/>
    <w:rsid w:val="004B0ADB"/>
    <w:rsid w:val="004B1454"/>
    <w:rsid w:val="004B1979"/>
    <w:rsid w:val="004B19EC"/>
    <w:rsid w:val="004B1C7F"/>
    <w:rsid w:val="004B1D12"/>
    <w:rsid w:val="004B1DEE"/>
    <w:rsid w:val="004B246F"/>
    <w:rsid w:val="004B32E2"/>
    <w:rsid w:val="004B3781"/>
    <w:rsid w:val="004B3F26"/>
    <w:rsid w:val="004B4327"/>
    <w:rsid w:val="004B49FA"/>
    <w:rsid w:val="004B4ED3"/>
    <w:rsid w:val="004B5167"/>
    <w:rsid w:val="004B52F7"/>
    <w:rsid w:val="004B5495"/>
    <w:rsid w:val="004B5833"/>
    <w:rsid w:val="004B5A9A"/>
    <w:rsid w:val="004B675F"/>
    <w:rsid w:val="004B6830"/>
    <w:rsid w:val="004B6918"/>
    <w:rsid w:val="004B697E"/>
    <w:rsid w:val="004B6B5A"/>
    <w:rsid w:val="004B6F60"/>
    <w:rsid w:val="004B709D"/>
    <w:rsid w:val="004B7515"/>
    <w:rsid w:val="004B7B8B"/>
    <w:rsid w:val="004B7BA7"/>
    <w:rsid w:val="004C021D"/>
    <w:rsid w:val="004C052D"/>
    <w:rsid w:val="004C0C29"/>
    <w:rsid w:val="004C0DDB"/>
    <w:rsid w:val="004C0E52"/>
    <w:rsid w:val="004C0F4D"/>
    <w:rsid w:val="004C11E8"/>
    <w:rsid w:val="004C1CDC"/>
    <w:rsid w:val="004C1D02"/>
    <w:rsid w:val="004C2190"/>
    <w:rsid w:val="004C21F1"/>
    <w:rsid w:val="004C2346"/>
    <w:rsid w:val="004C2591"/>
    <w:rsid w:val="004C25DF"/>
    <w:rsid w:val="004C2A81"/>
    <w:rsid w:val="004C2BAE"/>
    <w:rsid w:val="004C2D3B"/>
    <w:rsid w:val="004C3356"/>
    <w:rsid w:val="004C34DE"/>
    <w:rsid w:val="004C3AEF"/>
    <w:rsid w:val="004C3CFB"/>
    <w:rsid w:val="004C3FDA"/>
    <w:rsid w:val="004C4045"/>
    <w:rsid w:val="004C42F9"/>
    <w:rsid w:val="004C481F"/>
    <w:rsid w:val="004C48E8"/>
    <w:rsid w:val="004C4B36"/>
    <w:rsid w:val="004C51FF"/>
    <w:rsid w:val="004C5AE2"/>
    <w:rsid w:val="004C5E72"/>
    <w:rsid w:val="004C626C"/>
    <w:rsid w:val="004C6772"/>
    <w:rsid w:val="004C6C41"/>
    <w:rsid w:val="004C7033"/>
    <w:rsid w:val="004C709E"/>
    <w:rsid w:val="004C729B"/>
    <w:rsid w:val="004C788F"/>
    <w:rsid w:val="004C78F7"/>
    <w:rsid w:val="004C7A59"/>
    <w:rsid w:val="004D0453"/>
    <w:rsid w:val="004D06AD"/>
    <w:rsid w:val="004D0803"/>
    <w:rsid w:val="004D0C1E"/>
    <w:rsid w:val="004D0E1C"/>
    <w:rsid w:val="004D1075"/>
    <w:rsid w:val="004D1EEC"/>
    <w:rsid w:val="004D218B"/>
    <w:rsid w:val="004D2FC6"/>
    <w:rsid w:val="004D335A"/>
    <w:rsid w:val="004D3578"/>
    <w:rsid w:val="004D3B0C"/>
    <w:rsid w:val="004D3F37"/>
    <w:rsid w:val="004D470E"/>
    <w:rsid w:val="004D4BAA"/>
    <w:rsid w:val="004D4C84"/>
    <w:rsid w:val="004D4FF8"/>
    <w:rsid w:val="004D50D5"/>
    <w:rsid w:val="004D550C"/>
    <w:rsid w:val="004D57C6"/>
    <w:rsid w:val="004D5AFA"/>
    <w:rsid w:val="004D5E0D"/>
    <w:rsid w:val="004D666E"/>
    <w:rsid w:val="004D672C"/>
    <w:rsid w:val="004D6A34"/>
    <w:rsid w:val="004D6AD9"/>
    <w:rsid w:val="004D6C48"/>
    <w:rsid w:val="004D6C7D"/>
    <w:rsid w:val="004D6EF6"/>
    <w:rsid w:val="004D707F"/>
    <w:rsid w:val="004D71DC"/>
    <w:rsid w:val="004D73CE"/>
    <w:rsid w:val="004D7AEB"/>
    <w:rsid w:val="004D7DCA"/>
    <w:rsid w:val="004D7EA4"/>
    <w:rsid w:val="004D7EAA"/>
    <w:rsid w:val="004E0A21"/>
    <w:rsid w:val="004E0B12"/>
    <w:rsid w:val="004E0E12"/>
    <w:rsid w:val="004E0F48"/>
    <w:rsid w:val="004E1495"/>
    <w:rsid w:val="004E161A"/>
    <w:rsid w:val="004E1961"/>
    <w:rsid w:val="004E1D35"/>
    <w:rsid w:val="004E1F45"/>
    <w:rsid w:val="004E223A"/>
    <w:rsid w:val="004E23F4"/>
    <w:rsid w:val="004E27A8"/>
    <w:rsid w:val="004E2A09"/>
    <w:rsid w:val="004E2B6B"/>
    <w:rsid w:val="004E2C04"/>
    <w:rsid w:val="004E2E88"/>
    <w:rsid w:val="004E3069"/>
    <w:rsid w:val="004E3441"/>
    <w:rsid w:val="004E365D"/>
    <w:rsid w:val="004E36B6"/>
    <w:rsid w:val="004E36B9"/>
    <w:rsid w:val="004E372E"/>
    <w:rsid w:val="004E38F5"/>
    <w:rsid w:val="004E4327"/>
    <w:rsid w:val="004E4403"/>
    <w:rsid w:val="004E4C2E"/>
    <w:rsid w:val="004E4D8C"/>
    <w:rsid w:val="004E51FF"/>
    <w:rsid w:val="004E5674"/>
    <w:rsid w:val="004E576C"/>
    <w:rsid w:val="004E5A7E"/>
    <w:rsid w:val="004E5CA8"/>
    <w:rsid w:val="004E64F3"/>
    <w:rsid w:val="004E6938"/>
    <w:rsid w:val="004E7B43"/>
    <w:rsid w:val="004F00C3"/>
    <w:rsid w:val="004F0119"/>
    <w:rsid w:val="004F037F"/>
    <w:rsid w:val="004F0A49"/>
    <w:rsid w:val="004F129B"/>
    <w:rsid w:val="004F191A"/>
    <w:rsid w:val="004F2A5D"/>
    <w:rsid w:val="004F318A"/>
    <w:rsid w:val="004F4298"/>
    <w:rsid w:val="004F4838"/>
    <w:rsid w:val="004F4A09"/>
    <w:rsid w:val="004F4A97"/>
    <w:rsid w:val="004F4B73"/>
    <w:rsid w:val="004F4EC6"/>
    <w:rsid w:val="004F50EC"/>
    <w:rsid w:val="004F57F4"/>
    <w:rsid w:val="004F5E3A"/>
    <w:rsid w:val="004F604E"/>
    <w:rsid w:val="004F628B"/>
    <w:rsid w:val="004F6902"/>
    <w:rsid w:val="004F6BF8"/>
    <w:rsid w:val="004F6C11"/>
    <w:rsid w:val="004F6EE6"/>
    <w:rsid w:val="004F7092"/>
    <w:rsid w:val="004F709D"/>
    <w:rsid w:val="004F73DB"/>
    <w:rsid w:val="004F751A"/>
    <w:rsid w:val="004F7A32"/>
    <w:rsid w:val="004F7E7A"/>
    <w:rsid w:val="0050086E"/>
    <w:rsid w:val="005009B9"/>
    <w:rsid w:val="00500ED3"/>
    <w:rsid w:val="00500EF1"/>
    <w:rsid w:val="00501022"/>
    <w:rsid w:val="0050134F"/>
    <w:rsid w:val="005014A6"/>
    <w:rsid w:val="005021D2"/>
    <w:rsid w:val="005023CD"/>
    <w:rsid w:val="0050356C"/>
    <w:rsid w:val="00503D8E"/>
    <w:rsid w:val="005047BA"/>
    <w:rsid w:val="00504908"/>
    <w:rsid w:val="00504988"/>
    <w:rsid w:val="005049F3"/>
    <w:rsid w:val="00504E52"/>
    <w:rsid w:val="00505C1E"/>
    <w:rsid w:val="00505EB6"/>
    <w:rsid w:val="00505FD8"/>
    <w:rsid w:val="00506092"/>
    <w:rsid w:val="005067A2"/>
    <w:rsid w:val="0050686E"/>
    <w:rsid w:val="0050689E"/>
    <w:rsid w:val="00506A89"/>
    <w:rsid w:val="00506CC6"/>
    <w:rsid w:val="0050705F"/>
    <w:rsid w:val="0050720C"/>
    <w:rsid w:val="0050736B"/>
    <w:rsid w:val="00507A29"/>
    <w:rsid w:val="00507A51"/>
    <w:rsid w:val="00507FC3"/>
    <w:rsid w:val="005101B6"/>
    <w:rsid w:val="005105C0"/>
    <w:rsid w:val="005107AA"/>
    <w:rsid w:val="005108E2"/>
    <w:rsid w:val="00510C3B"/>
    <w:rsid w:val="00510D65"/>
    <w:rsid w:val="00510E61"/>
    <w:rsid w:val="0051123A"/>
    <w:rsid w:val="005112DD"/>
    <w:rsid w:val="00511F1D"/>
    <w:rsid w:val="00511F22"/>
    <w:rsid w:val="00512CAD"/>
    <w:rsid w:val="00512FF9"/>
    <w:rsid w:val="0051305E"/>
    <w:rsid w:val="00513137"/>
    <w:rsid w:val="005137BB"/>
    <w:rsid w:val="00513CCB"/>
    <w:rsid w:val="00513DDB"/>
    <w:rsid w:val="00513E18"/>
    <w:rsid w:val="00513E3F"/>
    <w:rsid w:val="00513E49"/>
    <w:rsid w:val="005147C7"/>
    <w:rsid w:val="00514DE5"/>
    <w:rsid w:val="005151EE"/>
    <w:rsid w:val="0051577B"/>
    <w:rsid w:val="00515C12"/>
    <w:rsid w:val="00515CA3"/>
    <w:rsid w:val="00515D06"/>
    <w:rsid w:val="00515E17"/>
    <w:rsid w:val="00516613"/>
    <w:rsid w:val="0051665D"/>
    <w:rsid w:val="00516763"/>
    <w:rsid w:val="00516966"/>
    <w:rsid w:val="00516D12"/>
    <w:rsid w:val="00516E12"/>
    <w:rsid w:val="00517001"/>
    <w:rsid w:val="0051737D"/>
    <w:rsid w:val="005173DE"/>
    <w:rsid w:val="005206A7"/>
    <w:rsid w:val="0052089B"/>
    <w:rsid w:val="00520AC3"/>
    <w:rsid w:val="00520F6C"/>
    <w:rsid w:val="00522386"/>
    <w:rsid w:val="00522476"/>
    <w:rsid w:val="00522610"/>
    <w:rsid w:val="005228CC"/>
    <w:rsid w:val="00522DA0"/>
    <w:rsid w:val="005230DF"/>
    <w:rsid w:val="0052319D"/>
    <w:rsid w:val="0052330D"/>
    <w:rsid w:val="005235F3"/>
    <w:rsid w:val="005237AE"/>
    <w:rsid w:val="005238A1"/>
    <w:rsid w:val="005242FA"/>
    <w:rsid w:val="005250CD"/>
    <w:rsid w:val="005251E0"/>
    <w:rsid w:val="005256C7"/>
    <w:rsid w:val="005257AB"/>
    <w:rsid w:val="00525891"/>
    <w:rsid w:val="00526008"/>
    <w:rsid w:val="005263A8"/>
    <w:rsid w:val="00526B03"/>
    <w:rsid w:val="00526F20"/>
    <w:rsid w:val="005274ED"/>
    <w:rsid w:val="00527551"/>
    <w:rsid w:val="005277E2"/>
    <w:rsid w:val="005278C1"/>
    <w:rsid w:val="00527D2D"/>
    <w:rsid w:val="00530CC4"/>
    <w:rsid w:val="00530D54"/>
    <w:rsid w:val="005313F4"/>
    <w:rsid w:val="0053197E"/>
    <w:rsid w:val="00532376"/>
    <w:rsid w:val="00532421"/>
    <w:rsid w:val="00532A21"/>
    <w:rsid w:val="005338EE"/>
    <w:rsid w:val="00533922"/>
    <w:rsid w:val="00533B25"/>
    <w:rsid w:val="00533BCC"/>
    <w:rsid w:val="0053458E"/>
    <w:rsid w:val="00534A6E"/>
    <w:rsid w:val="00534E84"/>
    <w:rsid w:val="00535111"/>
    <w:rsid w:val="00535642"/>
    <w:rsid w:val="005356A2"/>
    <w:rsid w:val="00535966"/>
    <w:rsid w:val="00535BEE"/>
    <w:rsid w:val="00535DF7"/>
    <w:rsid w:val="00536045"/>
    <w:rsid w:val="0053726A"/>
    <w:rsid w:val="005372E4"/>
    <w:rsid w:val="00540050"/>
    <w:rsid w:val="0054021C"/>
    <w:rsid w:val="00540267"/>
    <w:rsid w:val="005402D0"/>
    <w:rsid w:val="00540402"/>
    <w:rsid w:val="00540A4B"/>
    <w:rsid w:val="00540F15"/>
    <w:rsid w:val="00541354"/>
    <w:rsid w:val="0054152A"/>
    <w:rsid w:val="00541759"/>
    <w:rsid w:val="00541AED"/>
    <w:rsid w:val="00541DBD"/>
    <w:rsid w:val="0054201A"/>
    <w:rsid w:val="005422B9"/>
    <w:rsid w:val="00542757"/>
    <w:rsid w:val="00542807"/>
    <w:rsid w:val="005429B4"/>
    <w:rsid w:val="005432A1"/>
    <w:rsid w:val="005434BA"/>
    <w:rsid w:val="00543AEE"/>
    <w:rsid w:val="00543C6E"/>
    <w:rsid w:val="005445FF"/>
    <w:rsid w:val="005449F7"/>
    <w:rsid w:val="00544C4D"/>
    <w:rsid w:val="00544E15"/>
    <w:rsid w:val="005455B0"/>
    <w:rsid w:val="00545D9C"/>
    <w:rsid w:val="00546389"/>
    <w:rsid w:val="005464A1"/>
    <w:rsid w:val="00546E6F"/>
    <w:rsid w:val="00546FB6"/>
    <w:rsid w:val="005473A4"/>
    <w:rsid w:val="00547536"/>
    <w:rsid w:val="005475B3"/>
    <w:rsid w:val="005478D0"/>
    <w:rsid w:val="00547C58"/>
    <w:rsid w:val="00547CA7"/>
    <w:rsid w:val="00547CB4"/>
    <w:rsid w:val="00550419"/>
    <w:rsid w:val="005507E3"/>
    <w:rsid w:val="00551B66"/>
    <w:rsid w:val="005520E3"/>
    <w:rsid w:val="00552428"/>
    <w:rsid w:val="00552869"/>
    <w:rsid w:val="00552A92"/>
    <w:rsid w:val="00552B50"/>
    <w:rsid w:val="00552E5E"/>
    <w:rsid w:val="0055363F"/>
    <w:rsid w:val="0055368A"/>
    <w:rsid w:val="00553C41"/>
    <w:rsid w:val="00553F69"/>
    <w:rsid w:val="0055417E"/>
    <w:rsid w:val="005541B6"/>
    <w:rsid w:val="00554785"/>
    <w:rsid w:val="00554C88"/>
    <w:rsid w:val="00554FEC"/>
    <w:rsid w:val="00554FF9"/>
    <w:rsid w:val="005555D9"/>
    <w:rsid w:val="00555D3E"/>
    <w:rsid w:val="00555FF6"/>
    <w:rsid w:val="005560DD"/>
    <w:rsid w:val="0055614E"/>
    <w:rsid w:val="00556BE2"/>
    <w:rsid w:val="00557038"/>
    <w:rsid w:val="0055763D"/>
    <w:rsid w:val="0055788F"/>
    <w:rsid w:val="00560EE7"/>
    <w:rsid w:val="0056118A"/>
    <w:rsid w:val="00561293"/>
    <w:rsid w:val="00561870"/>
    <w:rsid w:val="005618BF"/>
    <w:rsid w:val="00561D5E"/>
    <w:rsid w:val="00561E7C"/>
    <w:rsid w:val="00561FF6"/>
    <w:rsid w:val="00562298"/>
    <w:rsid w:val="005623BB"/>
    <w:rsid w:val="00562CC8"/>
    <w:rsid w:val="00562EF5"/>
    <w:rsid w:val="00563BF3"/>
    <w:rsid w:val="00563CAA"/>
    <w:rsid w:val="00563D11"/>
    <w:rsid w:val="00564486"/>
    <w:rsid w:val="00564886"/>
    <w:rsid w:val="00564BC8"/>
    <w:rsid w:val="00565355"/>
    <w:rsid w:val="0056574F"/>
    <w:rsid w:val="00565898"/>
    <w:rsid w:val="0056670A"/>
    <w:rsid w:val="0056670D"/>
    <w:rsid w:val="005668EB"/>
    <w:rsid w:val="00566AC4"/>
    <w:rsid w:val="00566B2A"/>
    <w:rsid w:val="00567958"/>
    <w:rsid w:val="00567CD7"/>
    <w:rsid w:val="00567FAD"/>
    <w:rsid w:val="005700BD"/>
    <w:rsid w:val="0057071D"/>
    <w:rsid w:val="00570769"/>
    <w:rsid w:val="00570DB5"/>
    <w:rsid w:val="00570E28"/>
    <w:rsid w:val="00570FC6"/>
    <w:rsid w:val="00571242"/>
    <w:rsid w:val="00571367"/>
    <w:rsid w:val="0057169F"/>
    <w:rsid w:val="0057175C"/>
    <w:rsid w:val="00573090"/>
    <w:rsid w:val="00573BA8"/>
    <w:rsid w:val="00573F89"/>
    <w:rsid w:val="00574161"/>
    <w:rsid w:val="005741D5"/>
    <w:rsid w:val="005744B0"/>
    <w:rsid w:val="00574537"/>
    <w:rsid w:val="00574684"/>
    <w:rsid w:val="005749B0"/>
    <w:rsid w:val="00575173"/>
    <w:rsid w:val="0057533E"/>
    <w:rsid w:val="00575A6E"/>
    <w:rsid w:val="00575AA8"/>
    <w:rsid w:val="005760DA"/>
    <w:rsid w:val="0057659E"/>
    <w:rsid w:val="00576D2C"/>
    <w:rsid w:val="00576F2E"/>
    <w:rsid w:val="0057714E"/>
    <w:rsid w:val="00577257"/>
    <w:rsid w:val="00577313"/>
    <w:rsid w:val="005773F7"/>
    <w:rsid w:val="005778B7"/>
    <w:rsid w:val="00577964"/>
    <w:rsid w:val="00577B45"/>
    <w:rsid w:val="00577C4F"/>
    <w:rsid w:val="005802C4"/>
    <w:rsid w:val="0058068F"/>
    <w:rsid w:val="00580997"/>
    <w:rsid w:val="00580D75"/>
    <w:rsid w:val="0058101F"/>
    <w:rsid w:val="005817FB"/>
    <w:rsid w:val="00581A86"/>
    <w:rsid w:val="00581D16"/>
    <w:rsid w:val="005821DB"/>
    <w:rsid w:val="00582322"/>
    <w:rsid w:val="00582AC6"/>
    <w:rsid w:val="00583711"/>
    <w:rsid w:val="00583AE1"/>
    <w:rsid w:val="00583CCF"/>
    <w:rsid w:val="0058403D"/>
    <w:rsid w:val="005848F0"/>
    <w:rsid w:val="00584940"/>
    <w:rsid w:val="00584AE4"/>
    <w:rsid w:val="00585A31"/>
    <w:rsid w:val="005861F9"/>
    <w:rsid w:val="005867D4"/>
    <w:rsid w:val="00587409"/>
    <w:rsid w:val="00587574"/>
    <w:rsid w:val="005875B6"/>
    <w:rsid w:val="00587B87"/>
    <w:rsid w:val="00587D04"/>
    <w:rsid w:val="00587D55"/>
    <w:rsid w:val="00587E0B"/>
    <w:rsid w:val="0059051A"/>
    <w:rsid w:val="00591427"/>
    <w:rsid w:val="0059230F"/>
    <w:rsid w:val="005926FA"/>
    <w:rsid w:val="00592FA1"/>
    <w:rsid w:val="005931C0"/>
    <w:rsid w:val="00593569"/>
    <w:rsid w:val="0059394E"/>
    <w:rsid w:val="00593CD4"/>
    <w:rsid w:val="00593F22"/>
    <w:rsid w:val="0059482B"/>
    <w:rsid w:val="005948A2"/>
    <w:rsid w:val="00594AD9"/>
    <w:rsid w:val="00594CA8"/>
    <w:rsid w:val="00594CEB"/>
    <w:rsid w:val="00594F22"/>
    <w:rsid w:val="005956A5"/>
    <w:rsid w:val="00595CB5"/>
    <w:rsid w:val="00595D0A"/>
    <w:rsid w:val="005960EC"/>
    <w:rsid w:val="0059681D"/>
    <w:rsid w:val="00596833"/>
    <w:rsid w:val="00596E26"/>
    <w:rsid w:val="00596EC2"/>
    <w:rsid w:val="00597815"/>
    <w:rsid w:val="00597C1B"/>
    <w:rsid w:val="005A005D"/>
    <w:rsid w:val="005A09DA"/>
    <w:rsid w:val="005A0A8D"/>
    <w:rsid w:val="005A0C0B"/>
    <w:rsid w:val="005A1238"/>
    <w:rsid w:val="005A1F68"/>
    <w:rsid w:val="005A1F72"/>
    <w:rsid w:val="005A2099"/>
    <w:rsid w:val="005A298F"/>
    <w:rsid w:val="005A2EB7"/>
    <w:rsid w:val="005A3276"/>
    <w:rsid w:val="005A3763"/>
    <w:rsid w:val="005A3911"/>
    <w:rsid w:val="005A3F5B"/>
    <w:rsid w:val="005A4578"/>
    <w:rsid w:val="005A4841"/>
    <w:rsid w:val="005A49C6"/>
    <w:rsid w:val="005A4D77"/>
    <w:rsid w:val="005A5071"/>
    <w:rsid w:val="005A5914"/>
    <w:rsid w:val="005A59EC"/>
    <w:rsid w:val="005A6017"/>
    <w:rsid w:val="005A6333"/>
    <w:rsid w:val="005A6A19"/>
    <w:rsid w:val="005A6B29"/>
    <w:rsid w:val="005A6E90"/>
    <w:rsid w:val="005A7DDB"/>
    <w:rsid w:val="005B0F1F"/>
    <w:rsid w:val="005B1341"/>
    <w:rsid w:val="005B135C"/>
    <w:rsid w:val="005B15DA"/>
    <w:rsid w:val="005B1A06"/>
    <w:rsid w:val="005B1BB5"/>
    <w:rsid w:val="005B1E89"/>
    <w:rsid w:val="005B20D7"/>
    <w:rsid w:val="005B2300"/>
    <w:rsid w:val="005B2897"/>
    <w:rsid w:val="005B29C3"/>
    <w:rsid w:val="005B2B75"/>
    <w:rsid w:val="005B2F68"/>
    <w:rsid w:val="005B3B3A"/>
    <w:rsid w:val="005B3B6A"/>
    <w:rsid w:val="005B3BA9"/>
    <w:rsid w:val="005B4047"/>
    <w:rsid w:val="005B46D6"/>
    <w:rsid w:val="005B4E2E"/>
    <w:rsid w:val="005B5028"/>
    <w:rsid w:val="005B5037"/>
    <w:rsid w:val="005B586B"/>
    <w:rsid w:val="005B5918"/>
    <w:rsid w:val="005B5C11"/>
    <w:rsid w:val="005B5F0B"/>
    <w:rsid w:val="005B6FDD"/>
    <w:rsid w:val="005B7250"/>
    <w:rsid w:val="005B729C"/>
    <w:rsid w:val="005B773A"/>
    <w:rsid w:val="005B79D4"/>
    <w:rsid w:val="005C0145"/>
    <w:rsid w:val="005C021C"/>
    <w:rsid w:val="005C03DD"/>
    <w:rsid w:val="005C0605"/>
    <w:rsid w:val="005C0A60"/>
    <w:rsid w:val="005C1B05"/>
    <w:rsid w:val="005C1DB4"/>
    <w:rsid w:val="005C2713"/>
    <w:rsid w:val="005C2812"/>
    <w:rsid w:val="005C362F"/>
    <w:rsid w:val="005C3C8A"/>
    <w:rsid w:val="005C53A8"/>
    <w:rsid w:val="005C5830"/>
    <w:rsid w:val="005C5FCD"/>
    <w:rsid w:val="005C60CB"/>
    <w:rsid w:val="005C63CF"/>
    <w:rsid w:val="005C65D4"/>
    <w:rsid w:val="005C683F"/>
    <w:rsid w:val="005C6ADE"/>
    <w:rsid w:val="005C6B8C"/>
    <w:rsid w:val="005C75E7"/>
    <w:rsid w:val="005C7AB8"/>
    <w:rsid w:val="005C7C89"/>
    <w:rsid w:val="005D0220"/>
    <w:rsid w:val="005D0424"/>
    <w:rsid w:val="005D04E1"/>
    <w:rsid w:val="005D051E"/>
    <w:rsid w:val="005D0AA0"/>
    <w:rsid w:val="005D0F42"/>
    <w:rsid w:val="005D1ADB"/>
    <w:rsid w:val="005D2069"/>
    <w:rsid w:val="005D21E5"/>
    <w:rsid w:val="005D2393"/>
    <w:rsid w:val="005D25C2"/>
    <w:rsid w:val="005D2D9C"/>
    <w:rsid w:val="005D2F72"/>
    <w:rsid w:val="005D3055"/>
    <w:rsid w:val="005D324D"/>
    <w:rsid w:val="005D3450"/>
    <w:rsid w:val="005D346C"/>
    <w:rsid w:val="005D3756"/>
    <w:rsid w:val="005D3808"/>
    <w:rsid w:val="005D3ABB"/>
    <w:rsid w:val="005D4376"/>
    <w:rsid w:val="005D5326"/>
    <w:rsid w:val="005D53D0"/>
    <w:rsid w:val="005D5B63"/>
    <w:rsid w:val="005D5D45"/>
    <w:rsid w:val="005D5EB1"/>
    <w:rsid w:val="005D5F2F"/>
    <w:rsid w:val="005D6083"/>
    <w:rsid w:val="005D64E4"/>
    <w:rsid w:val="005D66A3"/>
    <w:rsid w:val="005D6774"/>
    <w:rsid w:val="005D687F"/>
    <w:rsid w:val="005D6CE3"/>
    <w:rsid w:val="005D6DA0"/>
    <w:rsid w:val="005D789D"/>
    <w:rsid w:val="005D7E21"/>
    <w:rsid w:val="005E0E74"/>
    <w:rsid w:val="005E11E4"/>
    <w:rsid w:val="005E131D"/>
    <w:rsid w:val="005E1689"/>
    <w:rsid w:val="005E1A30"/>
    <w:rsid w:val="005E1C36"/>
    <w:rsid w:val="005E2047"/>
    <w:rsid w:val="005E20FA"/>
    <w:rsid w:val="005E286E"/>
    <w:rsid w:val="005E2B7C"/>
    <w:rsid w:val="005E37C8"/>
    <w:rsid w:val="005E383C"/>
    <w:rsid w:val="005E3B50"/>
    <w:rsid w:val="005E3F06"/>
    <w:rsid w:val="005E3F55"/>
    <w:rsid w:val="005E4110"/>
    <w:rsid w:val="005E47B0"/>
    <w:rsid w:val="005E49E1"/>
    <w:rsid w:val="005E49F2"/>
    <w:rsid w:val="005E5AF8"/>
    <w:rsid w:val="005E5D37"/>
    <w:rsid w:val="005E624B"/>
    <w:rsid w:val="005E6444"/>
    <w:rsid w:val="005E77E3"/>
    <w:rsid w:val="005E7869"/>
    <w:rsid w:val="005E797A"/>
    <w:rsid w:val="005E7A8F"/>
    <w:rsid w:val="005E7CD6"/>
    <w:rsid w:val="005F07F3"/>
    <w:rsid w:val="005F124C"/>
    <w:rsid w:val="005F13F3"/>
    <w:rsid w:val="005F1B33"/>
    <w:rsid w:val="005F1B92"/>
    <w:rsid w:val="005F1CBB"/>
    <w:rsid w:val="005F1E6D"/>
    <w:rsid w:val="005F2002"/>
    <w:rsid w:val="005F2859"/>
    <w:rsid w:val="005F299E"/>
    <w:rsid w:val="005F412D"/>
    <w:rsid w:val="005F4158"/>
    <w:rsid w:val="005F4973"/>
    <w:rsid w:val="005F4CF1"/>
    <w:rsid w:val="005F4E1F"/>
    <w:rsid w:val="005F4E94"/>
    <w:rsid w:val="005F52E6"/>
    <w:rsid w:val="005F5386"/>
    <w:rsid w:val="005F57CF"/>
    <w:rsid w:val="005F5826"/>
    <w:rsid w:val="005F5D94"/>
    <w:rsid w:val="005F605C"/>
    <w:rsid w:val="005F627D"/>
    <w:rsid w:val="005F6439"/>
    <w:rsid w:val="005F6460"/>
    <w:rsid w:val="005F6C32"/>
    <w:rsid w:val="005F6CB8"/>
    <w:rsid w:val="005F70F6"/>
    <w:rsid w:val="005F7490"/>
    <w:rsid w:val="005F7599"/>
    <w:rsid w:val="005F78E9"/>
    <w:rsid w:val="005F7DDA"/>
    <w:rsid w:val="006003CC"/>
    <w:rsid w:val="0060063E"/>
    <w:rsid w:val="006006BF"/>
    <w:rsid w:val="00600751"/>
    <w:rsid w:val="00600AF9"/>
    <w:rsid w:val="00600D85"/>
    <w:rsid w:val="006012B3"/>
    <w:rsid w:val="00601428"/>
    <w:rsid w:val="00601C3E"/>
    <w:rsid w:val="00602826"/>
    <w:rsid w:val="00602C00"/>
    <w:rsid w:val="00602C8A"/>
    <w:rsid w:val="00602F60"/>
    <w:rsid w:val="006031C3"/>
    <w:rsid w:val="006033DC"/>
    <w:rsid w:val="006034FD"/>
    <w:rsid w:val="00603CD6"/>
    <w:rsid w:val="00603DC2"/>
    <w:rsid w:val="00603F70"/>
    <w:rsid w:val="006040B2"/>
    <w:rsid w:val="0060519C"/>
    <w:rsid w:val="006059E5"/>
    <w:rsid w:val="00606093"/>
    <w:rsid w:val="00606280"/>
    <w:rsid w:val="00606BCB"/>
    <w:rsid w:val="00606DCC"/>
    <w:rsid w:val="00606E1B"/>
    <w:rsid w:val="00606F27"/>
    <w:rsid w:val="006075A1"/>
    <w:rsid w:val="006075E5"/>
    <w:rsid w:val="00607620"/>
    <w:rsid w:val="00607698"/>
    <w:rsid w:val="00607790"/>
    <w:rsid w:val="00607860"/>
    <w:rsid w:val="00607BCA"/>
    <w:rsid w:val="00610357"/>
    <w:rsid w:val="0061039E"/>
    <w:rsid w:val="00610536"/>
    <w:rsid w:val="006107A6"/>
    <w:rsid w:val="00610DDF"/>
    <w:rsid w:val="00611870"/>
    <w:rsid w:val="00611C94"/>
    <w:rsid w:val="00612089"/>
    <w:rsid w:val="00612209"/>
    <w:rsid w:val="00612357"/>
    <w:rsid w:val="00612C1D"/>
    <w:rsid w:val="00612C2D"/>
    <w:rsid w:val="00612D0F"/>
    <w:rsid w:val="006131E6"/>
    <w:rsid w:val="00613210"/>
    <w:rsid w:val="00613284"/>
    <w:rsid w:val="006132BD"/>
    <w:rsid w:val="0061395A"/>
    <w:rsid w:val="006139F8"/>
    <w:rsid w:val="0061405A"/>
    <w:rsid w:val="00614258"/>
    <w:rsid w:val="00614323"/>
    <w:rsid w:val="0061447F"/>
    <w:rsid w:val="0061463C"/>
    <w:rsid w:val="00614BE9"/>
    <w:rsid w:val="00614C38"/>
    <w:rsid w:val="006154AB"/>
    <w:rsid w:val="006156FF"/>
    <w:rsid w:val="006158CF"/>
    <w:rsid w:val="00615960"/>
    <w:rsid w:val="00616469"/>
    <w:rsid w:val="00616610"/>
    <w:rsid w:val="0061691E"/>
    <w:rsid w:val="00616ADA"/>
    <w:rsid w:val="006171DA"/>
    <w:rsid w:val="00617A82"/>
    <w:rsid w:val="00617CBE"/>
    <w:rsid w:val="00620321"/>
    <w:rsid w:val="00620468"/>
    <w:rsid w:val="00620724"/>
    <w:rsid w:val="00620BDF"/>
    <w:rsid w:val="00620CC4"/>
    <w:rsid w:val="00620FA7"/>
    <w:rsid w:val="00621114"/>
    <w:rsid w:val="00621601"/>
    <w:rsid w:val="00621EF5"/>
    <w:rsid w:val="00622A7B"/>
    <w:rsid w:val="00622DEB"/>
    <w:rsid w:val="00622F3F"/>
    <w:rsid w:val="00623108"/>
    <w:rsid w:val="00623668"/>
    <w:rsid w:val="00623DEC"/>
    <w:rsid w:val="00624889"/>
    <w:rsid w:val="00624B30"/>
    <w:rsid w:val="006251E8"/>
    <w:rsid w:val="0062585F"/>
    <w:rsid w:val="00625875"/>
    <w:rsid w:val="006258AE"/>
    <w:rsid w:val="00625959"/>
    <w:rsid w:val="00626032"/>
    <w:rsid w:val="00626826"/>
    <w:rsid w:val="006268A6"/>
    <w:rsid w:val="00626FE5"/>
    <w:rsid w:val="0062704F"/>
    <w:rsid w:val="006278B1"/>
    <w:rsid w:val="00627B20"/>
    <w:rsid w:val="00627C6F"/>
    <w:rsid w:val="0063097B"/>
    <w:rsid w:val="00631041"/>
    <w:rsid w:val="00631170"/>
    <w:rsid w:val="006316A1"/>
    <w:rsid w:val="00631719"/>
    <w:rsid w:val="00631CCB"/>
    <w:rsid w:val="0063224D"/>
    <w:rsid w:val="00632346"/>
    <w:rsid w:val="006325DC"/>
    <w:rsid w:val="006325FA"/>
    <w:rsid w:val="00632AE3"/>
    <w:rsid w:val="00632F83"/>
    <w:rsid w:val="00633196"/>
    <w:rsid w:val="0063493C"/>
    <w:rsid w:val="00634D0C"/>
    <w:rsid w:val="00634DAD"/>
    <w:rsid w:val="0063662C"/>
    <w:rsid w:val="00636850"/>
    <w:rsid w:val="00636990"/>
    <w:rsid w:val="0063700E"/>
    <w:rsid w:val="0063752C"/>
    <w:rsid w:val="0063783E"/>
    <w:rsid w:val="0063795C"/>
    <w:rsid w:val="00637ABF"/>
    <w:rsid w:val="006401B8"/>
    <w:rsid w:val="00640641"/>
    <w:rsid w:val="006407D9"/>
    <w:rsid w:val="006409E1"/>
    <w:rsid w:val="00640E1D"/>
    <w:rsid w:val="0064109F"/>
    <w:rsid w:val="006424C9"/>
    <w:rsid w:val="006429DB"/>
    <w:rsid w:val="00643500"/>
    <w:rsid w:val="006435CE"/>
    <w:rsid w:val="006436EB"/>
    <w:rsid w:val="00643ADD"/>
    <w:rsid w:val="00643E28"/>
    <w:rsid w:val="00644001"/>
    <w:rsid w:val="00644633"/>
    <w:rsid w:val="0064531F"/>
    <w:rsid w:val="006454DF"/>
    <w:rsid w:val="00645B1A"/>
    <w:rsid w:val="00645E47"/>
    <w:rsid w:val="00645EB7"/>
    <w:rsid w:val="00646408"/>
    <w:rsid w:val="0064651A"/>
    <w:rsid w:val="006468DB"/>
    <w:rsid w:val="00646E55"/>
    <w:rsid w:val="00647129"/>
    <w:rsid w:val="006473AB"/>
    <w:rsid w:val="0064769D"/>
    <w:rsid w:val="006476E2"/>
    <w:rsid w:val="00647989"/>
    <w:rsid w:val="00647B68"/>
    <w:rsid w:val="00650743"/>
    <w:rsid w:val="00650A04"/>
    <w:rsid w:val="00650AFA"/>
    <w:rsid w:val="00650CF7"/>
    <w:rsid w:val="00650EDC"/>
    <w:rsid w:val="006512C9"/>
    <w:rsid w:val="00651887"/>
    <w:rsid w:val="00651AD5"/>
    <w:rsid w:val="00651D93"/>
    <w:rsid w:val="00651FFA"/>
    <w:rsid w:val="0065260D"/>
    <w:rsid w:val="006526AC"/>
    <w:rsid w:val="006528B0"/>
    <w:rsid w:val="006528E2"/>
    <w:rsid w:val="00652B49"/>
    <w:rsid w:val="00652CEB"/>
    <w:rsid w:val="0065310C"/>
    <w:rsid w:val="00653118"/>
    <w:rsid w:val="00653409"/>
    <w:rsid w:val="00653E9A"/>
    <w:rsid w:val="00654089"/>
    <w:rsid w:val="006540BD"/>
    <w:rsid w:val="00654196"/>
    <w:rsid w:val="00654759"/>
    <w:rsid w:val="006547F9"/>
    <w:rsid w:val="00654C2F"/>
    <w:rsid w:val="0065537A"/>
    <w:rsid w:val="006553A6"/>
    <w:rsid w:val="00655512"/>
    <w:rsid w:val="00655717"/>
    <w:rsid w:val="00655B4D"/>
    <w:rsid w:val="00655BAD"/>
    <w:rsid w:val="00655C6C"/>
    <w:rsid w:val="00656079"/>
    <w:rsid w:val="006567A8"/>
    <w:rsid w:val="006568A3"/>
    <w:rsid w:val="00657218"/>
    <w:rsid w:val="00657CE7"/>
    <w:rsid w:val="0066061C"/>
    <w:rsid w:val="00660637"/>
    <w:rsid w:val="00660945"/>
    <w:rsid w:val="006609E8"/>
    <w:rsid w:val="006615F2"/>
    <w:rsid w:val="00661923"/>
    <w:rsid w:val="006619B7"/>
    <w:rsid w:val="00661AAF"/>
    <w:rsid w:val="00663281"/>
    <w:rsid w:val="00663285"/>
    <w:rsid w:val="006638D0"/>
    <w:rsid w:val="00663A85"/>
    <w:rsid w:val="00663D07"/>
    <w:rsid w:val="0066468B"/>
    <w:rsid w:val="0066492D"/>
    <w:rsid w:val="00664C89"/>
    <w:rsid w:val="00664DAA"/>
    <w:rsid w:val="00664F0C"/>
    <w:rsid w:val="00664FCF"/>
    <w:rsid w:val="00665280"/>
    <w:rsid w:val="00665398"/>
    <w:rsid w:val="006655DF"/>
    <w:rsid w:val="006655E3"/>
    <w:rsid w:val="006656B9"/>
    <w:rsid w:val="0066581F"/>
    <w:rsid w:val="006658AC"/>
    <w:rsid w:val="00665B54"/>
    <w:rsid w:val="006661A4"/>
    <w:rsid w:val="006661CD"/>
    <w:rsid w:val="00666868"/>
    <w:rsid w:val="0066690D"/>
    <w:rsid w:val="00666E66"/>
    <w:rsid w:val="00666E7F"/>
    <w:rsid w:val="00667031"/>
    <w:rsid w:val="00667117"/>
    <w:rsid w:val="00667442"/>
    <w:rsid w:val="0066769E"/>
    <w:rsid w:val="00670466"/>
    <w:rsid w:val="006706C1"/>
    <w:rsid w:val="0067071C"/>
    <w:rsid w:val="00670A16"/>
    <w:rsid w:val="00671031"/>
    <w:rsid w:val="006712A9"/>
    <w:rsid w:val="00671785"/>
    <w:rsid w:val="006719A2"/>
    <w:rsid w:val="00671E66"/>
    <w:rsid w:val="00672474"/>
    <w:rsid w:val="00672689"/>
    <w:rsid w:val="00672A21"/>
    <w:rsid w:val="00672BA3"/>
    <w:rsid w:val="00672C71"/>
    <w:rsid w:val="006731A1"/>
    <w:rsid w:val="006731A8"/>
    <w:rsid w:val="00673814"/>
    <w:rsid w:val="0067394B"/>
    <w:rsid w:val="006742C7"/>
    <w:rsid w:val="00674456"/>
    <w:rsid w:val="00674540"/>
    <w:rsid w:val="0067457D"/>
    <w:rsid w:val="00674722"/>
    <w:rsid w:val="00675055"/>
    <w:rsid w:val="0067597A"/>
    <w:rsid w:val="00675CF2"/>
    <w:rsid w:val="0067665B"/>
    <w:rsid w:val="006768DF"/>
    <w:rsid w:val="0067762C"/>
    <w:rsid w:val="00680263"/>
    <w:rsid w:val="00680A5A"/>
    <w:rsid w:val="00681047"/>
    <w:rsid w:val="006811E5"/>
    <w:rsid w:val="006812A6"/>
    <w:rsid w:val="0068176C"/>
    <w:rsid w:val="006819AA"/>
    <w:rsid w:val="006825C6"/>
    <w:rsid w:val="00682B2C"/>
    <w:rsid w:val="00683CE2"/>
    <w:rsid w:val="00684321"/>
    <w:rsid w:val="006850BF"/>
    <w:rsid w:val="006852E5"/>
    <w:rsid w:val="00685CAF"/>
    <w:rsid w:val="00685F4F"/>
    <w:rsid w:val="006864D5"/>
    <w:rsid w:val="0068676A"/>
    <w:rsid w:val="006869DA"/>
    <w:rsid w:val="00686FE8"/>
    <w:rsid w:val="0068712A"/>
    <w:rsid w:val="00687341"/>
    <w:rsid w:val="006873C5"/>
    <w:rsid w:val="00687C52"/>
    <w:rsid w:val="0069039B"/>
    <w:rsid w:val="00690D2B"/>
    <w:rsid w:val="006910D7"/>
    <w:rsid w:val="00691112"/>
    <w:rsid w:val="0069158E"/>
    <w:rsid w:val="00692942"/>
    <w:rsid w:val="00692B63"/>
    <w:rsid w:val="00692C93"/>
    <w:rsid w:val="00692CB6"/>
    <w:rsid w:val="00693811"/>
    <w:rsid w:val="00693E46"/>
    <w:rsid w:val="00694186"/>
    <w:rsid w:val="00694247"/>
    <w:rsid w:val="00694D82"/>
    <w:rsid w:val="00694EBD"/>
    <w:rsid w:val="006958BC"/>
    <w:rsid w:val="00695B8B"/>
    <w:rsid w:val="00695F48"/>
    <w:rsid w:val="00696905"/>
    <w:rsid w:val="00696C8D"/>
    <w:rsid w:val="00697089"/>
    <w:rsid w:val="00697091"/>
    <w:rsid w:val="0069765D"/>
    <w:rsid w:val="0069798F"/>
    <w:rsid w:val="006A062B"/>
    <w:rsid w:val="006A075E"/>
    <w:rsid w:val="006A13C0"/>
    <w:rsid w:val="006A149D"/>
    <w:rsid w:val="006A1DE9"/>
    <w:rsid w:val="006A21D2"/>
    <w:rsid w:val="006A228F"/>
    <w:rsid w:val="006A24BA"/>
    <w:rsid w:val="006A2722"/>
    <w:rsid w:val="006A2784"/>
    <w:rsid w:val="006A28BE"/>
    <w:rsid w:val="006A2E39"/>
    <w:rsid w:val="006A3A56"/>
    <w:rsid w:val="006A4631"/>
    <w:rsid w:val="006A491B"/>
    <w:rsid w:val="006A4B49"/>
    <w:rsid w:val="006A4CC0"/>
    <w:rsid w:val="006A4F30"/>
    <w:rsid w:val="006A53A5"/>
    <w:rsid w:val="006A61B0"/>
    <w:rsid w:val="006A6263"/>
    <w:rsid w:val="006A677C"/>
    <w:rsid w:val="006A6A50"/>
    <w:rsid w:val="006A6C3E"/>
    <w:rsid w:val="006A70E5"/>
    <w:rsid w:val="006A71B8"/>
    <w:rsid w:val="006A73EC"/>
    <w:rsid w:val="006B0347"/>
    <w:rsid w:val="006B0BCD"/>
    <w:rsid w:val="006B12BF"/>
    <w:rsid w:val="006B14E0"/>
    <w:rsid w:val="006B157D"/>
    <w:rsid w:val="006B18D6"/>
    <w:rsid w:val="006B1963"/>
    <w:rsid w:val="006B2035"/>
    <w:rsid w:val="006B24F2"/>
    <w:rsid w:val="006B2908"/>
    <w:rsid w:val="006B2D16"/>
    <w:rsid w:val="006B3B00"/>
    <w:rsid w:val="006B47BD"/>
    <w:rsid w:val="006B4A4F"/>
    <w:rsid w:val="006B4C02"/>
    <w:rsid w:val="006B4DBD"/>
    <w:rsid w:val="006B5195"/>
    <w:rsid w:val="006B52A9"/>
    <w:rsid w:val="006B533A"/>
    <w:rsid w:val="006B54E4"/>
    <w:rsid w:val="006B5901"/>
    <w:rsid w:val="006B5BAD"/>
    <w:rsid w:val="006B60B0"/>
    <w:rsid w:val="006B6428"/>
    <w:rsid w:val="006B6563"/>
    <w:rsid w:val="006B66A0"/>
    <w:rsid w:val="006B68EF"/>
    <w:rsid w:val="006B6C30"/>
    <w:rsid w:val="006B6D97"/>
    <w:rsid w:val="006B6DA2"/>
    <w:rsid w:val="006B738B"/>
    <w:rsid w:val="006B789F"/>
    <w:rsid w:val="006B79E2"/>
    <w:rsid w:val="006B7A91"/>
    <w:rsid w:val="006B7BF4"/>
    <w:rsid w:val="006C0671"/>
    <w:rsid w:val="006C1583"/>
    <w:rsid w:val="006C16D3"/>
    <w:rsid w:val="006C1992"/>
    <w:rsid w:val="006C1B30"/>
    <w:rsid w:val="006C1CD0"/>
    <w:rsid w:val="006C22FB"/>
    <w:rsid w:val="006C28EC"/>
    <w:rsid w:val="006C296F"/>
    <w:rsid w:val="006C2DA3"/>
    <w:rsid w:val="006C2FB1"/>
    <w:rsid w:val="006C32A5"/>
    <w:rsid w:val="006C3585"/>
    <w:rsid w:val="006C4A8E"/>
    <w:rsid w:val="006C4BD0"/>
    <w:rsid w:val="006C52F1"/>
    <w:rsid w:val="006C5735"/>
    <w:rsid w:val="006C5F76"/>
    <w:rsid w:val="006C6001"/>
    <w:rsid w:val="006C62FC"/>
    <w:rsid w:val="006C64C8"/>
    <w:rsid w:val="006C6698"/>
    <w:rsid w:val="006C6B2B"/>
    <w:rsid w:val="006C6B81"/>
    <w:rsid w:val="006C6D0C"/>
    <w:rsid w:val="006C7060"/>
    <w:rsid w:val="006C7492"/>
    <w:rsid w:val="006C7633"/>
    <w:rsid w:val="006C793B"/>
    <w:rsid w:val="006C7AE1"/>
    <w:rsid w:val="006C7B6D"/>
    <w:rsid w:val="006D02B5"/>
    <w:rsid w:val="006D02E9"/>
    <w:rsid w:val="006D034C"/>
    <w:rsid w:val="006D03A0"/>
    <w:rsid w:val="006D0424"/>
    <w:rsid w:val="006D0544"/>
    <w:rsid w:val="006D08E2"/>
    <w:rsid w:val="006D0D69"/>
    <w:rsid w:val="006D10C6"/>
    <w:rsid w:val="006D1AB8"/>
    <w:rsid w:val="006D1ACE"/>
    <w:rsid w:val="006D1C40"/>
    <w:rsid w:val="006D1F23"/>
    <w:rsid w:val="006D279C"/>
    <w:rsid w:val="006D2873"/>
    <w:rsid w:val="006D2D52"/>
    <w:rsid w:val="006D38D0"/>
    <w:rsid w:val="006D3967"/>
    <w:rsid w:val="006D3A98"/>
    <w:rsid w:val="006D4729"/>
    <w:rsid w:val="006D5902"/>
    <w:rsid w:val="006D5FBF"/>
    <w:rsid w:val="006D6139"/>
    <w:rsid w:val="006D636D"/>
    <w:rsid w:val="006D6A19"/>
    <w:rsid w:val="006D712C"/>
    <w:rsid w:val="006D74E1"/>
    <w:rsid w:val="006D7DD4"/>
    <w:rsid w:val="006E006C"/>
    <w:rsid w:val="006E014E"/>
    <w:rsid w:val="006E0778"/>
    <w:rsid w:val="006E0BD5"/>
    <w:rsid w:val="006E0E89"/>
    <w:rsid w:val="006E1075"/>
    <w:rsid w:val="006E1202"/>
    <w:rsid w:val="006E15FC"/>
    <w:rsid w:val="006E263D"/>
    <w:rsid w:val="006E2A50"/>
    <w:rsid w:val="006E2D1C"/>
    <w:rsid w:val="006E3051"/>
    <w:rsid w:val="006E30D2"/>
    <w:rsid w:val="006E3146"/>
    <w:rsid w:val="006E33AA"/>
    <w:rsid w:val="006E3576"/>
    <w:rsid w:val="006E3BC1"/>
    <w:rsid w:val="006E3E7A"/>
    <w:rsid w:val="006E480D"/>
    <w:rsid w:val="006E4DA1"/>
    <w:rsid w:val="006E51C7"/>
    <w:rsid w:val="006E557E"/>
    <w:rsid w:val="006E5BDE"/>
    <w:rsid w:val="006E5F2D"/>
    <w:rsid w:val="006E5F5A"/>
    <w:rsid w:val="006E61CA"/>
    <w:rsid w:val="006E684D"/>
    <w:rsid w:val="006E703F"/>
    <w:rsid w:val="006E72C1"/>
    <w:rsid w:val="006F03BE"/>
    <w:rsid w:val="006F0E47"/>
    <w:rsid w:val="006F1C21"/>
    <w:rsid w:val="006F1FD7"/>
    <w:rsid w:val="006F242A"/>
    <w:rsid w:val="006F29ED"/>
    <w:rsid w:val="006F2CF4"/>
    <w:rsid w:val="006F3853"/>
    <w:rsid w:val="006F3A68"/>
    <w:rsid w:val="006F3F3E"/>
    <w:rsid w:val="006F3FEB"/>
    <w:rsid w:val="006F4358"/>
    <w:rsid w:val="006F458F"/>
    <w:rsid w:val="006F46C5"/>
    <w:rsid w:val="006F4ACB"/>
    <w:rsid w:val="006F4B16"/>
    <w:rsid w:val="006F4E8B"/>
    <w:rsid w:val="006F5135"/>
    <w:rsid w:val="006F51DD"/>
    <w:rsid w:val="006F52E5"/>
    <w:rsid w:val="006F5465"/>
    <w:rsid w:val="006F58BC"/>
    <w:rsid w:val="006F591B"/>
    <w:rsid w:val="006F5DE8"/>
    <w:rsid w:val="006F5E77"/>
    <w:rsid w:val="006F624C"/>
    <w:rsid w:val="006F6615"/>
    <w:rsid w:val="006F72D1"/>
    <w:rsid w:val="006F74C8"/>
    <w:rsid w:val="006F76DD"/>
    <w:rsid w:val="006F7748"/>
    <w:rsid w:val="006F7A28"/>
    <w:rsid w:val="006F7A60"/>
    <w:rsid w:val="006F7B10"/>
    <w:rsid w:val="007015A1"/>
    <w:rsid w:val="0070187C"/>
    <w:rsid w:val="00701AA6"/>
    <w:rsid w:val="00701C20"/>
    <w:rsid w:val="00701CC5"/>
    <w:rsid w:val="00702371"/>
    <w:rsid w:val="00702388"/>
    <w:rsid w:val="00702410"/>
    <w:rsid w:val="00702C0D"/>
    <w:rsid w:val="00702D13"/>
    <w:rsid w:val="007031E9"/>
    <w:rsid w:val="00703D59"/>
    <w:rsid w:val="0070536E"/>
    <w:rsid w:val="007055C3"/>
    <w:rsid w:val="00705DA1"/>
    <w:rsid w:val="007063BA"/>
    <w:rsid w:val="007068A2"/>
    <w:rsid w:val="00706C9D"/>
    <w:rsid w:val="00706D98"/>
    <w:rsid w:val="00706F89"/>
    <w:rsid w:val="007071C3"/>
    <w:rsid w:val="00707B10"/>
    <w:rsid w:val="0071067C"/>
    <w:rsid w:val="00710897"/>
    <w:rsid w:val="00710D00"/>
    <w:rsid w:val="00711041"/>
    <w:rsid w:val="007111E4"/>
    <w:rsid w:val="0071131B"/>
    <w:rsid w:val="00711622"/>
    <w:rsid w:val="00711C31"/>
    <w:rsid w:val="00711FE2"/>
    <w:rsid w:val="007121F4"/>
    <w:rsid w:val="00712841"/>
    <w:rsid w:val="007131E1"/>
    <w:rsid w:val="00713424"/>
    <w:rsid w:val="007137EB"/>
    <w:rsid w:val="007139A8"/>
    <w:rsid w:val="007139F9"/>
    <w:rsid w:val="00713C83"/>
    <w:rsid w:val="00713FA1"/>
    <w:rsid w:val="00714079"/>
    <w:rsid w:val="007142E4"/>
    <w:rsid w:val="007143FB"/>
    <w:rsid w:val="007144A1"/>
    <w:rsid w:val="007144B5"/>
    <w:rsid w:val="007146E7"/>
    <w:rsid w:val="00714A15"/>
    <w:rsid w:val="00714AFD"/>
    <w:rsid w:val="00714F36"/>
    <w:rsid w:val="007150A3"/>
    <w:rsid w:val="00715295"/>
    <w:rsid w:val="007157DD"/>
    <w:rsid w:val="007158B9"/>
    <w:rsid w:val="00715E59"/>
    <w:rsid w:val="0071683B"/>
    <w:rsid w:val="00716985"/>
    <w:rsid w:val="00716A57"/>
    <w:rsid w:val="00717339"/>
    <w:rsid w:val="0071784B"/>
    <w:rsid w:val="007179D2"/>
    <w:rsid w:val="00717B05"/>
    <w:rsid w:val="00717C86"/>
    <w:rsid w:val="00717C8A"/>
    <w:rsid w:val="00717CB1"/>
    <w:rsid w:val="00720230"/>
    <w:rsid w:val="00720A24"/>
    <w:rsid w:val="00720D74"/>
    <w:rsid w:val="00721E42"/>
    <w:rsid w:val="007226AF"/>
    <w:rsid w:val="00723069"/>
    <w:rsid w:val="0072307D"/>
    <w:rsid w:val="00723352"/>
    <w:rsid w:val="007236CF"/>
    <w:rsid w:val="0072390F"/>
    <w:rsid w:val="007240FE"/>
    <w:rsid w:val="0072410C"/>
    <w:rsid w:val="00724926"/>
    <w:rsid w:val="00724DF3"/>
    <w:rsid w:val="00725408"/>
    <w:rsid w:val="007254D7"/>
    <w:rsid w:val="00725A55"/>
    <w:rsid w:val="00725E1D"/>
    <w:rsid w:val="00725F2C"/>
    <w:rsid w:val="007263B8"/>
    <w:rsid w:val="00726E90"/>
    <w:rsid w:val="00726EE1"/>
    <w:rsid w:val="00726FDF"/>
    <w:rsid w:val="007275E2"/>
    <w:rsid w:val="00727A17"/>
    <w:rsid w:val="00727B7B"/>
    <w:rsid w:val="00730397"/>
    <w:rsid w:val="00730724"/>
    <w:rsid w:val="0073076A"/>
    <w:rsid w:val="00730814"/>
    <w:rsid w:val="00730B84"/>
    <w:rsid w:val="00730F26"/>
    <w:rsid w:val="00730F38"/>
    <w:rsid w:val="007323E1"/>
    <w:rsid w:val="00732B94"/>
    <w:rsid w:val="007331BC"/>
    <w:rsid w:val="0073360D"/>
    <w:rsid w:val="0073397C"/>
    <w:rsid w:val="00733A8E"/>
    <w:rsid w:val="00733B2C"/>
    <w:rsid w:val="00734197"/>
    <w:rsid w:val="0073439F"/>
    <w:rsid w:val="00734903"/>
    <w:rsid w:val="00735726"/>
    <w:rsid w:val="00735969"/>
    <w:rsid w:val="00735A16"/>
    <w:rsid w:val="00735A98"/>
    <w:rsid w:val="00735D64"/>
    <w:rsid w:val="00736611"/>
    <w:rsid w:val="00737098"/>
    <w:rsid w:val="0073730E"/>
    <w:rsid w:val="00737D15"/>
    <w:rsid w:val="00740223"/>
    <w:rsid w:val="007404DE"/>
    <w:rsid w:val="00740A63"/>
    <w:rsid w:val="00740BEB"/>
    <w:rsid w:val="00740C5B"/>
    <w:rsid w:val="0074132B"/>
    <w:rsid w:val="007414D5"/>
    <w:rsid w:val="007414DA"/>
    <w:rsid w:val="007421CE"/>
    <w:rsid w:val="0074233E"/>
    <w:rsid w:val="00742670"/>
    <w:rsid w:val="007428AC"/>
    <w:rsid w:val="00742A9A"/>
    <w:rsid w:val="00742FAF"/>
    <w:rsid w:val="0074347D"/>
    <w:rsid w:val="00743639"/>
    <w:rsid w:val="00743ACB"/>
    <w:rsid w:val="007445D0"/>
    <w:rsid w:val="0074499E"/>
    <w:rsid w:val="00744E16"/>
    <w:rsid w:val="00745198"/>
    <w:rsid w:val="007453FC"/>
    <w:rsid w:val="00745B5A"/>
    <w:rsid w:val="00746431"/>
    <w:rsid w:val="007465D0"/>
    <w:rsid w:val="00746683"/>
    <w:rsid w:val="007469DF"/>
    <w:rsid w:val="00746BC9"/>
    <w:rsid w:val="00746C7A"/>
    <w:rsid w:val="00746D88"/>
    <w:rsid w:val="007473D3"/>
    <w:rsid w:val="00747855"/>
    <w:rsid w:val="00750158"/>
    <w:rsid w:val="0075047E"/>
    <w:rsid w:val="00750483"/>
    <w:rsid w:val="00750B03"/>
    <w:rsid w:val="007514D2"/>
    <w:rsid w:val="0075158A"/>
    <w:rsid w:val="00751880"/>
    <w:rsid w:val="00751F36"/>
    <w:rsid w:val="007520B8"/>
    <w:rsid w:val="00752132"/>
    <w:rsid w:val="0075214C"/>
    <w:rsid w:val="00752787"/>
    <w:rsid w:val="00752875"/>
    <w:rsid w:val="00753093"/>
    <w:rsid w:val="007534CC"/>
    <w:rsid w:val="007535A1"/>
    <w:rsid w:val="00753D12"/>
    <w:rsid w:val="00753D29"/>
    <w:rsid w:val="00753DD5"/>
    <w:rsid w:val="00754D48"/>
    <w:rsid w:val="00754EB8"/>
    <w:rsid w:val="007550CC"/>
    <w:rsid w:val="00755438"/>
    <w:rsid w:val="00755513"/>
    <w:rsid w:val="00755BDC"/>
    <w:rsid w:val="00755CAA"/>
    <w:rsid w:val="00755FA4"/>
    <w:rsid w:val="007562DF"/>
    <w:rsid w:val="00756354"/>
    <w:rsid w:val="00756429"/>
    <w:rsid w:val="007566BA"/>
    <w:rsid w:val="00756CCA"/>
    <w:rsid w:val="00756F43"/>
    <w:rsid w:val="0075700C"/>
    <w:rsid w:val="00757751"/>
    <w:rsid w:val="00757B0A"/>
    <w:rsid w:val="0076021D"/>
    <w:rsid w:val="007604AF"/>
    <w:rsid w:val="0076074D"/>
    <w:rsid w:val="00760CA3"/>
    <w:rsid w:val="007610D8"/>
    <w:rsid w:val="00761BC2"/>
    <w:rsid w:val="00761D9E"/>
    <w:rsid w:val="00761DE7"/>
    <w:rsid w:val="00763034"/>
    <w:rsid w:val="007634F0"/>
    <w:rsid w:val="0076375C"/>
    <w:rsid w:val="00763999"/>
    <w:rsid w:val="00763C4F"/>
    <w:rsid w:val="00763E7B"/>
    <w:rsid w:val="007646E3"/>
    <w:rsid w:val="00764CD1"/>
    <w:rsid w:val="00764D99"/>
    <w:rsid w:val="00765182"/>
    <w:rsid w:val="007655D0"/>
    <w:rsid w:val="00765C2D"/>
    <w:rsid w:val="00765D42"/>
    <w:rsid w:val="00766444"/>
    <w:rsid w:val="00766492"/>
    <w:rsid w:val="00766572"/>
    <w:rsid w:val="00766624"/>
    <w:rsid w:val="00766AC9"/>
    <w:rsid w:val="00766B16"/>
    <w:rsid w:val="00766E50"/>
    <w:rsid w:val="00766E56"/>
    <w:rsid w:val="00767D74"/>
    <w:rsid w:val="007702FC"/>
    <w:rsid w:val="00770A23"/>
    <w:rsid w:val="007710AD"/>
    <w:rsid w:val="00771416"/>
    <w:rsid w:val="0077197B"/>
    <w:rsid w:val="00771AE0"/>
    <w:rsid w:val="0077302F"/>
    <w:rsid w:val="00773445"/>
    <w:rsid w:val="0077382F"/>
    <w:rsid w:val="00773971"/>
    <w:rsid w:val="00773B4A"/>
    <w:rsid w:val="00773C53"/>
    <w:rsid w:val="00773D71"/>
    <w:rsid w:val="00774717"/>
    <w:rsid w:val="00774EA7"/>
    <w:rsid w:val="00775219"/>
    <w:rsid w:val="00775DC2"/>
    <w:rsid w:val="007761DA"/>
    <w:rsid w:val="00776549"/>
    <w:rsid w:val="007772AF"/>
    <w:rsid w:val="007772B9"/>
    <w:rsid w:val="007776EF"/>
    <w:rsid w:val="00777BF0"/>
    <w:rsid w:val="00777CC4"/>
    <w:rsid w:val="00777EDD"/>
    <w:rsid w:val="0078093D"/>
    <w:rsid w:val="007809FC"/>
    <w:rsid w:val="00780CBA"/>
    <w:rsid w:val="00781758"/>
    <w:rsid w:val="00781B72"/>
    <w:rsid w:val="00781DD6"/>
    <w:rsid w:val="00782276"/>
    <w:rsid w:val="00782517"/>
    <w:rsid w:val="007829AF"/>
    <w:rsid w:val="00782B86"/>
    <w:rsid w:val="00782D5F"/>
    <w:rsid w:val="00783177"/>
    <w:rsid w:val="00783872"/>
    <w:rsid w:val="00783CF3"/>
    <w:rsid w:val="00783D5B"/>
    <w:rsid w:val="007843AF"/>
    <w:rsid w:val="00784545"/>
    <w:rsid w:val="00784716"/>
    <w:rsid w:val="00784752"/>
    <w:rsid w:val="007848EF"/>
    <w:rsid w:val="0078513A"/>
    <w:rsid w:val="00785476"/>
    <w:rsid w:val="007857B6"/>
    <w:rsid w:val="00785922"/>
    <w:rsid w:val="00785D6A"/>
    <w:rsid w:val="00786296"/>
    <w:rsid w:val="007862B9"/>
    <w:rsid w:val="00786316"/>
    <w:rsid w:val="00787004"/>
    <w:rsid w:val="00787197"/>
    <w:rsid w:val="007873A5"/>
    <w:rsid w:val="00790001"/>
    <w:rsid w:val="007902B4"/>
    <w:rsid w:val="00790358"/>
    <w:rsid w:val="00790A7E"/>
    <w:rsid w:val="00790D74"/>
    <w:rsid w:val="00790E45"/>
    <w:rsid w:val="00790F12"/>
    <w:rsid w:val="007914C7"/>
    <w:rsid w:val="007914D1"/>
    <w:rsid w:val="00791B1B"/>
    <w:rsid w:val="00791F77"/>
    <w:rsid w:val="00792EF1"/>
    <w:rsid w:val="00793FC1"/>
    <w:rsid w:val="00794AA2"/>
    <w:rsid w:val="00794AB8"/>
    <w:rsid w:val="00794CE8"/>
    <w:rsid w:val="00794F10"/>
    <w:rsid w:val="00795089"/>
    <w:rsid w:val="0079538F"/>
    <w:rsid w:val="007959E0"/>
    <w:rsid w:val="00795B42"/>
    <w:rsid w:val="00797246"/>
    <w:rsid w:val="00797309"/>
    <w:rsid w:val="00797572"/>
    <w:rsid w:val="0079781F"/>
    <w:rsid w:val="007A0553"/>
    <w:rsid w:val="007A128C"/>
    <w:rsid w:val="007A1458"/>
    <w:rsid w:val="007A161B"/>
    <w:rsid w:val="007A167D"/>
    <w:rsid w:val="007A17E1"/>
    <w:rsid w:val="007A1A93"/>
    <w:rsid w:val="007A217B"/>
    <w:rsid w:val="007A22AB"/>
    <w:rsid w:val="007A2606"/>
    <w:rsid w:val="007A2DF5"/>
    <w:rsid w:val="007A3513"/>
    <w:rsid w:val="007A38B6"/>
    <w:rsid w:val="007A3A16"/>
    <w:rsid w:val="007A3B6D"/>
    <w:rsid w:val="007A3DEB"/>
    <w:rsid w:val="007A4198"/>
    <w:rsid w:val="007A43D1"/>
    <w:rsid w:val="007A46FF"/>
    <w:rsid w:val="007A4798"/>
    <w:rsid w:val="007A5606"/>
    <w:rsid w:val="007A5BC0"/>
    <w:rsid w:val="007A5CE5"/>
    <w:rsid w:val="007A5EC7"/>
    <w:rsid w:val="007A6715"/>
    <w:rsid w:val="007A69B1"/>
    <w:rsid w:val="007A69F7"/>
    <w:rsid w:val="007A6AA6"/>
    <w:rsid w:val="007A6AFE"/>
    <w:rsid w:val="007A6E1E"/>
    <w:rsid w:val="007A734A"/>
    <w:rsid w:val="007A7B48"/>
    <w:rsid w:val="007B02E4"/>
    <w:rsid w:val="007B035A"/>
    <w:rsid w:val="007B0561"/>
    <w:rsid w:val="007B06E8"/>
    <w:rsid w:val="007B084D"/>
    <w:rsid w:val="007B15FE"/>
    <w:rsid w:val="007B1637"/>
    <w:rsid w:val="007B16DD"/>
    <w:rsid w:val="007B1995"/>
    <w:rsid w:val="007B234E"/>
    <w:rsid w:val="007B255F"/>
    <w:rsid w:val="007B29D0"/>
    <w:rsid w:val="007B2AD0"/>
    <w:rsid w:val="007B2BD5"/>
    <w:rsid w:val="007B2F7C"/>
    <w:rsid w:val="007B3425"/>
    <w:rsid w:val="007B3580"/>
    <w:rsid w:val="007B5478"/>
    <w:rsid w:val="007B5709"/>
    <w:rsid w:val="007B581F"/>
    <w:rsid w:val="007B59DE"/>
    <w:rsid w:val="007B5A08"/>
    <w:rsid w:val="007B5F4A"/>
    <w:rsid w:val="007B5F6B"/>
    <w:rsid w:val="007B7650"/>
    <w:rsid w:val="007B7771"/>
    <w:rsid w:val="007B77FA"/>
    <w:rsid w:val="007B79FC"/>
    <w:rsid w:val="007B7CC8"/>
    <w:rsid w:val="007B7DAC"/>
    <w:rsid w:val="007C00C7"/>
    <w:rsid w:val="007C0613"/>
    <w:rsid w:val="007C0CDE"/>
    <w:rsid w:val="007C0F04"/>
    <w:rsid w:val="007C11D6"/>
    <w:rsid w:val="007C122D"/>
    <w:rsid w:val="007C12B3"/>
    <w:rsid w:val="007C1424"/>
    <w:rsid w:val="007C277D"/>
    <w:rsid w:val="007C34B9"/>
    <w:rsid w:val="007C37C1"/>
    <w:rsid w:val="007C3C61"/>
    <w:rsid w:val="007C4354"/>
    <w:rsid w:val="007C461E"/>
    <w:rsid w:val="007C4728"/>
    <w:rsid w:val="007C4735"/>
    <w:rsid w:val="007C485F"/>
    <w:rsid w:val="007C5157"/>
    <w:rsid w:val="007C54D7"/>
    <w:rsid w:val="007C5759"/>
    <w:rsid w:val="007C5CBB"/>
    <w:rsid w:val="007C5F74"/>
    <w:rsid w:val="007C5FBF"/>
    <w:rsid w:val="007C6081"/>
    <w:rsid w:val="007C63F4"/>
    <w:rsid w:val="007C6867"/>
    <w:rsid w:val="007C6A3E"/>
    <w:rsid w:val="007C6AEE"/>
    <w:rsid w:val="007C6D6F"/>
    <w:rsid w:val="007C6E7B"/>
    <w:rsid w:val="007C72A9"/>
    <w:rsid w:val="007C7623"/>
    <w:rsid w:val="007C7665"/>
    <w:rsid w:val="007C7B17"/>
    <w:rsid w:val="007C7EEC"/>
    <w:rsid w:val="007D00A1"/>
    <w:rsid w:val="007D024A"/>
    <w:rsid w:val="007D0A3B"/>
    <w:rsid w:val="007D0C6C"/>
    <w:rsid w:val="007D0CC3"/>
    <w:rsid w:val="007D0F43"/>
    <w:rsid w:val="007D0F71"/>
    <w:rsid w:val="007D15ED"/>
    <w:rsid w:val="007D1D2B"/>
    <w:rsid w:val="007D1DB1"/>
    <w:rsid w:val="007D2368"/>
    <w:rsid w:val="007D316F"/>
    <w:rsid w:val="007D35E1"/>
    <w:rsid w:val="007D35EC"/>
    <w:rsid w:val="007D375F"/>
    <w:rsid w:val="007D40D7"/>
    <w:rsid w:val="007D413E"/>
    <w:rsid w:val="007D422E"/>
    <w:rsid w:val="007D46AD"/>
    <w:rsid w:val="007D481C"/>
    <w:rsid w:val="007D48C3"/>
    <w:rsid w:val="007D4F6B"/>
    <w:rsid w:val="007D50FA"/>
    <w:rsid w:val="007D53D4"/>
    <w:rsid w:val="007D57B7"/>
    <w:rsid w:val="007D5A39"/>
    <w:rsid w:val="007D5DB3"/>
    <w:rsid w:val="007D6866"/>
    <w:rsid w:val="007D711B"/>
    <w:rsid w:val="007D7315"/>
    <w:rsid w:val="007D734B"/>
    <w:rsid w:val="007D7CF1"/>
    <w:rsid w:val="007E01A5"/>
    <w:rsid w:val="007E09C8"/>
    <w:rsid w:val="007E0E5D"/>
    <w:rsid w:val="007E13AE"/>
    <w:rsid w:val="007E13EF"/>
    <w:rsid w:val="007E18EE"/>
    <w:rsid w:val="007E1B8E"/>
    <w:rsid w:val="007E1DDE"/>
    <w:rsid w:val="007E205D"/>
    <w:rsid w:val="007E2478"/>
    <w:rsid w:val="007E24A1"/>
    <w:rsid w:val="007E258E"/>
    <w:rsid w:val="007E25F8"/>
    <w:rsid w:val="007E29FD"/>
    <w:rsid w:val="007E2F0C"/>
    <w:rsid w:val="007E3497"/>
    <w:rsid w:val="007E372F"/>
    <w:rsid w:val="007E3E65"/>
    <w:rsid w:val="007E5DB1"/>
    <w:rsid w:val="007E6336"/>
    <w:rsid w:val="007E6F6B"/>
    <w:rsid w:val="007E726C"/>
    <w:rsid w:val="007E73DB"/>
    <w:rsid w:val="007E7694"/>
    <w:rsid w:val="007E7779"/>
    <w:rsid w:val="007F0274"/>
    <w:rsid w:val="007F1850"/>
    <w:rsid w:val="007F19B3"/>
    <w:rsid w:val="007F19FA"/>
    <w:rsid w:val="007F1B90"/>
    <w:rsid w:val="007F2224"/>
    <w:rsid w:val="007F22F1"/>
    <w:rsid w:val="007F282C"/>
    <w:rsid w:val="007F2888"/>
    <w:rsid w:val="007F2A47"/>
    <w:rsid w:val="007F3095"/>
    <w:rsid w:val="007F35B0"/>
    <w:rsid w:val="007F3661"/>
    <w:rsid w:val="007F3CFA"/>
    <w:rsid w:val="007F3FCE"/>
    <w:rsid w:val="007F41A4"/>
    <w:rsid w:val="007F4592"/>
    <w:rsid w:val="007F4BD5"/>
    <w:rsid w:val="007F50CF"/>
    <w:rsid w:val="007F58FC"/>
    <w:rsid w:val="007F5900"/>
    <w:rsid w:val="007F598B"/>
    <w:rsid w:val="007F59DF"/>
    <w:rsid w:val="007F5A20"/>
    <w:rsid w:val="007F60DB"/>
    <w:rsid w:val="007F621D"/>
    <w:rsid w:val="007F6AB1"/>
    <w:rsid w:val="007F6BEA"/>
    <w:rsid w:val="007F6E7C"/>
    <w:rsid w:val="007F728F"/>
    <w:rsid w:val="007F7513"/>
    <w:rsid w:val="007F770E"/>
    <w:rsid w:val="007F79BF"/>
    <w:rsid w:val="007F7AEB"/>
    <w:rsid w:val="008003F8"/>
    <w:rsid w:val="008006A3"/>
    <w:rsid w:val="008008B6"/>
    <w:rsid w:val="00800EA5"/>
    <w:rsid w:val="00800FA9"/>
    <w:rsid w:val="00801DE4"/>
    <w:rsid w:val="00801E2A"/>
    <w:rsid w:val="0080223F"/>
    <w:rsid w:val="00802701"/>
    <w:rsid w:val="00802801"/>
    <w:rsid w:val="008029C3"/>
    <w:rsid w:val="00802C18"/>
    <w:rsid w:val="008030A7"/>
    <w:rsid w:val="00803259"/>
    <w:rsid w:val="0080333F"/>
    <w:rsid w:val="0080343B"/>
    <w:rsid w:val="00803A7E"/>
    <w:rsid w:val="00803FC0"/>
    <w:rsid w:val="008046C7"/>
    <w:rsid w:val="00804A3D"/>
    <w:rsid w:val="00804B43"/>
    <w:rsid w:val="00804B52"/>
    <w:rsid w:val="00804C5C"/>
    <w:rsid w:val="008052B3"/>
    <w:rsid w:val="00805C21"/>
    <w:rsid w:val="0080683F"/>
    <w:rsid w:val="0080754A"/>
    <w:rsid w:val="00807AC7"/>
    <w:rsid w:val="00807F5D"/>
    <w:rsid w:val="008107A3"/>
    <w:rsid w:val="008109A9"/>
    <w:rsid w:val="00810C52"/>
    <w:rsid w:val="008112B4"/>
    <w:rsid w:val="00811A1F"/>
    <w:rsid w:val="0081250F"/>
    <w:rsid w:val="00812653"/>
    <w:rsid w:val="00812767"/>
    <w:rsid w:val="00812D98"/>
    <w:rsid w:val="00813465"/>
    <w:rsid w:val="00813629"/>
    <w:rsid w:val="00813BAB"/>
    <w:rsid w:val="00813D85"/>
    <w:rsid w:val="0081406D"/>
    <w:rsid w:val="00814121"/>
    <w:rsid w:val="00814122"/>
    <w:rsid w:val="008146BE"/>
    <w:rsid w:val="00814B92"/>
    <w:rsid w:val="00814B9E"/>
    <w:rsid w:val="00814D25"/>
    <w:rsid w:val="0081567E"/>
    <w:rsid w:val="00815826"/>
    <w:rsid w:val="00816928"/>
    <w:rsid w:val="00816A4F"/>
    <w:rsid w:val="0081798E"/>
    <w:rsid w:val="00817CD3"/>
    <w:rsid w:val="00817DF3"/>
    <w:rsid w:val="008203CF"/>
    <w:rsid w:val="00820757"/>
    <w:rsid w:val="00820D97"/>
    <w:rsid w:val="00820DC2"/>
    <w:rsid w:val="00820E41"/>
    <w:rsid w:val="008211B3"/>
    <w:rsid w:val="00821279"/>
    <w:rsid w:val="00821697"/>
    <w:rsid w:val="008219A9"/>
    <w:rsid w:val="00821A8A"/>
    <w:rsid w:val="00821BF6"/>
    <w:rsid w:val="008221A3"/>
    <w:rsid w:val="00822E52"/>
    <w:rsid w:val="0082311B"/>
    <w:rsid w:val="0082312C"/>
    <w:rsid w:val="0082331E"/>
    <w:rsid w:val="008236DE"/>
    <w:rsid w:val="00823AE8"/>
    <w:rsid w:val="00823E85"/>
    <w:rsid w:val="00823FFE"/>
    <w:rsid w:val="0082410F"/>
    <w:rsid w:val="00824419"/>
    <w:rsid w:val="00824D43"/>
    <w:rsid w:val="00824E2C"/>
    <w:rsid w:val="00824F50"/>
    <w:rsid w:val="0082527F"/>
    <w:rsid w:val="00825391"/>
    <w:rsid w:val="00825AA4"/>
    <w:rsid w:val="008263EC"/>
    <w:rsid w:val="00826635"/>
    <w:rsid w:val="00826A97"/>
    <w:rsid w:val="00826AF7"/>
    <w:rsid w:val="00826B29"/>
    <w:rsid w:val="00826F3F"/>
    <w:rsid w:val="00826FE8"/>
    <w:rsid w:val="00827393"/>
    <w:rsid w:val="00827394"/>
    <w:rsid w:val="0082763B"/>
    <w:rsid w:val="00827CAC"/>
    <w:rsid w:val="00827F06"/>
    <w:rsid w:val="00830648"/>
    <w:rsid w:val="008309F5"/>
    <w:rsid w:val="00830C5E"/>
    <w:rsid w:val="00830E37"/>
    <w:rsid w:val="00831A6F"/>
    <w:rsid w:val="00831BE2"/>
    <w:rsid w:val="00832294"/>
    <w:rsid w:val="0083267C"/>
    <w:rsid w:val="00832B94"/>
    <w:rsid w:val="0083348D"/>
    <w:rsid w:val="00833583"/>
    <w:rsid w:val="008342C1"/>
    <w:rsid w:val="00834D83"/>
    <w:rsid w:val="0083595C"/>
    <w:rsid w:val="008359D4"/>
    <w:rsid w:val="00835CFF"/>
    <w:rsid w:val="00835F32"/>
    <w:rsid w:val="008367D1"/>
    <w:rsid w:val="00836945"/>
    <w:rsid w:val="00836D22"/>
    <w:rsid w:val="00837066"/>
    <w:rsid w:val="008370B9"/>
    <w:rsid w:val="00837466"/>
    <w:rsid w:val="008374A8"/>
    <w:rsid w:val="008413D3"/>
    <w:rsid w:val="0084142A"/>
    <w:rsid w:val="0084153F"/>
    <w:rsid w:val="0084170A"/>
    <w:rsid w:val="008417A3"/>
    <w:rsid w:val="00841832"/>
    <w:rsid w:val="00841CD8"/>
    <w:rsid w:val="00841F71"/>
    <w:rsid w:val="00842229"/>
    <w:rsid w:val="00842684"/>
    <w:rsid w:val="008438EE"/>
    <w:rsid w:val="00843E58"/>
    <w:rsid w:val="00843FA0"/>
    <w:rsid w:val="008444F1"/>
    <w:rsid w:val="00844D7E"/>
    <w:rsid w:val="008450A7"/>
    <w:rsid w:val="008450C7"/>
    <w:rsid w:val="008456BF"/>
    <w:rsid w:val="00845C50"/>
    <w:rsid w:val="00846A20"/>
    <w:rsid w:val="00847446"/>
    <w:rsid w:val="0084778B"/>
    <w:rsid w:val="0084795C"/>
    <w:rsid w:val="00847B64"/>
    <w:rsid w:val="00847ECE"/>
    <w:rsid w:val="00847F23"/>
    <w:rsid w:val="0085073B"/>
    <w:rsid w:val="00850848"/>
    <w:rsid w:val="008508F7"/>
    <w:rsid w:val="00851ACB"/>
    <w:rsid w:val="00851CC8"/>
    <w:rsid w:val="0085204A"/>
    <w:rsid w:val="008521F5"/>
    <w:rsid w:val="00852254"/>
    <w:rsid w:val="008523D8"/>
    <w:rsid w:val="008533D0"/>
    <w:rsid w:val="008533F2"/>
    <w:rsid w:val="008534A1"/>
    <w:rsid w:val="008538C8"/>
    <w:rsid w:val="00853955"/>
    <w:rsid w:val="00853BBC"/>
    <w:rsid w:val="00853C58"/>
    <w:rsid w:val="0085455A"/>
    <w:rsid w:val="008547DD"/>
    <w:rsid w:val="0085495C"/>
    <w:rsid w:val="00854A0B"/>
    <w:rsid w:val="00854B43"/>
    <w:rsid w:val="00854EBB"/>
    <w:rsid w:val="00854F62"/>
    <w:rsid w:val="00855EBF"/>
    <w:rsid w:val="00855F34"/>
    <w:rsid w:val="0085613A"/>
    <w:rsid w:val="008561E6"/>
    <w:rsid w:val="00856A63"/>
    <w:rsid w:val="00856C62"/>
    <w:rsid w:val="00856E5A"/>
    <w:rsid w:val="00857FE9"/>
    <w:rsid w:val="008602B7"/>
    <w:rsid w:val="00860727"/>
    <w:rsid w:val="0086075E"/>
    <w:rsid w:val="00860DE0"/>
    <w:rsid w:val="00860FBA"/>
    <w:rsid w:val="008610A8"/>
    <w:rsid w:val="0086120E"/>
    <w:rsid w:val="008612F1"/>
    <w:rsid w:val="0086170F"/>
    <w:rsid w:val="00861B9E"/>
    <w:rsid w:val="0086202A"/>
    <w:rsid w:val="0086204B"/>
    <w:rsid w:val="00862295"/>
    <w:rsid w:val="00862352"/>
    <w:rsid w:val="00862405"/>
    <w:rsid w:val="0086260D"/>
    <w:rsid w:val="00862D22"/>
    <w:rsid w:val="00862F52"/>
    <w:rsid w:val="00862FFE"/>
    <w:rsid w:val="00863915"/>
    <w:rsid w:val="00863A06"/>
    <w:rsid w:val="00863D6C"/>
    <w:rsid w:val="00863FEC"/>
    <w:rsid w:val="00864035"/>
    <w:rsid w:val="0086425D"/>
    <w:rsid w:val="008642A9"/>
    <w:rsid w:val="008645CE"/>
    <w:rsid w:val="008646C5"/>
    <w:rsid w:val="00864E4E"/>
    <w:rsid w:val="00865228"/>
    <w:rsid w:val="008652D8"/>
    <w:rsid w:val="00865DA8"/>
    <w:rsid w:val="008662CD"/>
    <w:rsid w:val="008675C8"/>
    <w:rsid w:val="00867C1F"/>
    <w:rsid w:val="00867C75"/>
    <w:rsid w:val="00867FCB"/>
    <w:rsid w:val="0087014C"/>
    <w:rsid w:val="00870876"/>
    <w:rsid w:val="008715BB"/>
    <w:rsid w:val="00871701"/>
    <w:rsid w:val="00871B1B"/>
    <w:rsid w:val="00872A60"/>
    <w:rsid w:val="00872FF3"/>
    <w:rsid w:val="00873143"/>
    <w:rsid w:val="008731E5"/>
    <w:rsid w:val="008732E2"/>
    <w:rsid w:val="00873786"/>
    <w:rsid w:val="00873992"/>
    <w:rsid w:val="0087499E"/>
    <w:rsid w:val="00874A43"/>
    <w:rsid w:val="00874C5C"/>
    <w:rsid w:val="0087511A"/>
    <w:rsid w:val="008755F4"/>
    <w:rsid w:val="0087567A"/>
    <w:rsid w:val="00875A61"/>
    <w:rsid w:val="00875B3F"/>
    <w:rsid w:val="00875C37"/>
    <w:rsid w:val="0087613C"/>
    <w:rsid w:val="008778AA"/>
    <w:rsid w:val="00877CF7"/>
    <w:rsid w:val="00877F04"/>
    <w:rsid w:val="008802DF"/>
    <w:rsid w:val="00880326"/>
    <w:rsid w:val="00880511"/>
    <w:rsid w:val="00880E1B"/>
    <w:rsid w:val="008816FD"/>
    <w:rsid w:val="00881957"/>
    <w:rsid w:val="008822AC"/>
    <w:rsid w:val="00882407"/>
    <w:rsid w:val="00882680"/>
    <w:rsid w:val="00882D45"/>
    <w:rsid w:val="0088343C"/>
    <w:rsid w:val="00883E90"/>
    <w:rsid w:val="0088425B"/>
    <w:rsid w:val="00884D26"/>
    <w:rsid w:val="00885599"/>
    <w:rsid w:val="008857DB"/>
    <w:rsid w:val="00885C6C"/>
    <w:rsid w:val="00887245"/>
    <w:rsid w:val="008877F9"/>
    <w:rsid w:val="0088780C"/>
    <w:rsid w:val="008878B7"/>
    <w:rsid w:val="00887D3A"/>
    <w:rsid w:val="008906CF"/>
    <w:rsid w:val="00890B9F"/>
    <w:rsid w:val="00890DD3"/>
    <w:rsid w:val="008912B6"/>
    <w:rsid w:val="008919FA"/>
    <w:rsid w:val="00891E06"/>
    <w:rsid w:val="00891EB2"/>
    <w:rsid w:val="008926F2"/>
    <w:rsid w:val="00892F0A"/>
    <w:rsid w:val="0089360C"/>
    <w:rsid w:val="008939A7"/>
    <w:rsid w:val="00893CEC"/>
    <w:rsid w:val="00893EBD"/>
    <w:rsid w:val="008945A0"/>
    <w:rsid w:val="0089481B"/>
    <w:rsid w:val="00894C0D"/>
    <w:rsid w:val="00894DA2"/>
    <w:rsid w:val="00894E2F"/>
    <w:rsid w:val="00894E87"/>
    <w:rsid w:val="008958ED"/>
    <w:rsid w:val="00896102"/>
    <w:rsid w:val="008963AE"/>
    <w:rsid w:val="008964E5"/>
    <w:rsid w:val="00896B4D"/>
    <w:rsid w:val="00896C20"/>
    <w:rsid w:val="00896E64"/>
    <w:rsid w:val="00896FE0"/>
    <w:rsid w:val="0089701C"/>
    <w:rsid w:val="00897131"/>
    <w:rsid w:val="008974FC"/>
    <w:rsid w:val="008975D0"/>
    <w:rsid w:val="00897728"/>
    <w:rsid w:val="008977B5"/>
    <w:rsid w:val="008A0200"/>
    <w:rsid w:val="008A0847"/>
    <w:rsid w:val="008A0C27"/>
    <w:rsid w:val="008A0CDE"/>
    <w:rsid w:val="008A0DE2"/>
    <w:rsid w:val="008A125C"/>
    <w:rsid w:val="008A16F9"/>
    <w:rsid w:val="008A18DB"/>
    <w:rsid w:val="008A1D95"/>
    <w:rsid w:val="008A1E8D"/>
    <w:rsid w:val="008A21E7"/>
    <w:rsid w:val="008A26FF"/>
    <w:rsid w:val="008A2DCF"/>
    <w:rsid w:val="008A354E"/>
    <w:rsid w:val="008A35C2"/>
    <w:rsid w:val="008A3965"/>
    <w:rsid w:val="008A3B71"/>
    <w:rsid w:val="008A3ED1"/>
    <w:rsid w:val="008A40FF"/>
    <w:rsid w:val="008A4743"/>
    <w:rsid w:val="008A4863"/>
    <w:rsid w:val="008A48F6"/>
    <w:rsid w:val="008A4B38"/>
    <w:rsid w:val="008A4D5E"/>
    <w:rsid w:val="008A4FB3"/>
    <w:rsid w:val="008A6280"/>
    <w:rsid w:val="008A654D"/>
    <w:rsid w:val="008A6AFC"/>
    <w:rsid w:val="008A760E"/>
    <w:rsid w:val="008A7AD9"/>
    <w:rsid w:val="008A7C86"/>
    <w:rsid w:val="008A7E40"/>
    <w:rsid w:val="008A7FBB"/>
    <w:rsid w:val="008B0C13"/>
    <w:rsid w:val="008B1637"/>
    <w:rsid w:val="008B1C5C"/>
    <w:rsid w:val="008B1F63"/>
    <w:rsid w:val="008B22F8"/>
    <w:rsid w:val="008B25A1"/>
    <w:rsid w:val="008B3115"/>
    <w:rsid w:val="008B349C"/>
    <w:rsid w:val="008B43DE"/>
    <w:rsid w:val="008B48E3"/>
    <w:rsid w:val="008B4CFB"/>
    <w:rsid w:val="008B4FC8"/>
    <w:rsid w:val="008B4FF0"/>
    <w:rsid w:val="008B51ED"/>
    <w:rsid w:val="008B58A8"/>
    <w:rsid w:val="008B5ECD"/>
    <w:rsid w:val="008B6091"/>
    <w:rsid w:val="008B66D2"/>
    <w:rsid w:val="008B6BDD"/>
    <w:rsid w:val="008B6C3F"/>
    <w:rsid w:val="008B72EC"/>
    <w:rsid w:val="008B7BFE"/>
    <w:rsid w:val="008B7C10"/>
    <w:rsid w:val="008C01BE"/>
    <w:rsid w:val="008C0236"/>
    <w:rsid w:val="008C08C2"/>
    <w:rsid w:val="008C09F0"/>
    <w:rsid w:val="008C130F"/>
    <w:rsid w:val="008C16B4"/>
    <w:rsid w:val="008C16BF"/>
    <w:rsid w:val="008C1B47"/>
    <w:rsid w:val="008C2144"/>
    <w:rsid w:val="008C21BD"/>
    <w:rsid w:val="008C2225"/>
    <w:rsid w:val="008C23FF"/>
    <w:rsid w:val="008C24B0"/>
    <w:rsid w:val="008C25AC"/>
    <w:rsid w:val="008C2710"/>
    <w:rsid w:val="008C2A76"/>
    <w:rsid w:val="008C3782"/>
    <w:rsid w:val="008C3C8D"/>
    <w:rsid w:val="008C3DA7"/>
    <w:rsid w:val="008C3DDD"/>
    <w:rsid w:val="008C46DF"/>
    <w:rsid w:val="008C473B"/>
    <w:rsid w:val="008C483D"/>
    <w:rsid w:val="008C4AEC"/>
    <w:rsid w:val="008C4B3A"/>
    <w:rsid w:val="008C4F4C"/>
    <w:rsid w:val="008C57C0"/>
    <w:rsid w:val="008C5906"/>
    <w:rsid w:val="008C6168"/>
    <w:rsid w:val="008C6B2F"/>
    <w:rsid w:val="008C7038"/>
    <w:rsid w:val="008D0019"/>
    <w:rsid w:val="008D03CE"/>
    <w:rsid w:val="008D04CA"/>
    <w:rsid w:val="008D09B8"/>
    <w:rsid w:val="008D0A48"/>
    <w:rsid w:val="008D1812"/>
    <w:rsid w:val="008D1963"/>
    <w:rsid w:val="008D1CDC"/>
    <w:rsid w:val="008D2734"/>
    <w:rsid w:val="008D2838"/>
    <w:rsid w:val="008D296E"/>
    <w:rsid w:val="008D2DA5"/>
    <w:rsid w:val="008D2DAA"/>
    <w:rsid w:val="008D32DF"/>
    <w:rsid w:val="008D3C29"/>
    <w:rsid w:val="008D3D50"/>
    <w:rsid w:val="008D3FF5"/>
    <w:rsid w:val="008D407A"/>
    <w:rsid w:val="008D430C"/>
    <w:rsid w:val="008D4978"/>
    <w:rsid w:val="008D52F5"/>
    <w:rsid w:val="008D571E"/>
    <w:rsid w:val="008D586D"/>
    <w:rsid w:val="008D59FA"/>
    <w:rsid w:val="008D6075"/>
    <w:rsid w:val="008D6140"/>
    <w:rsid w:val="008D64BD"/>
    <w:rsid w:val="008D6549"/>
    <w:rsid w:val="008D674C"/>
    <w:rsid w:val="008D6856"/>
    <w:rsid w:val="008D6EA5"/>
    <w:rsid w:val="008D7406"/>
    <w:rsid w:val="008D7907"/>
    <w:rsid w:val="008E0169"/>
    <w:rsid w:val="008E06CB"/>
    <w:rsid w:val="008E1128"/>
    <w:rsid w:val="008E15C0"/>
    <w:rsid w:val="008E1622"/>
    <w:rsid w:val="008E1781"/>
    <w:rsid w:val="008E1C5E"/>
    <w:rsid w:val="008E1DE5"/>
    <w:rsid w:val="008E20D8"/>
    <w:rsid w:val="008E25C1"/>
    <w:rsid w:val="008E2630"/>
    <w:rsid w:val="008E2C8E"/>
    <w:rsid w:val="008E2D31"/>
    <w:rsid w:val="008E3114"/>
    <w:rsid w:val="008E322E"/>
    <w:rsid w:val="008E370E"/>
    <w:rsid w:val="008E37FD"/>
    <w:rsid w:val="008E3956"/>
    <w:rsid w:val="008E3E35"/>
    <w:rsid w:val="008E4423"/>
    <w:rsid w:val="008E4521"/>
    <w:rsid w:val="008E4751"/>
    <w:rsid w:val="008E492B"/>
    <w:rsid w:val="008E4F8D"/>
    <w:rsid w:val="008E4FCA"/>
    <w:rsid w:val="008E594F"/>
    <w:rsid w:val="008E5BF4"/>
    <w:rsid w:val="008E5F6E"/>
    <w:rsid w:val="008E605D"/>
    <w:rsid w:val="008E636B"/>
    <w:rsid w:val="008E63F4"/>
    <w:rsid w:val="008E660E"/>
    <w:rsid w:val="008E7305"/>
    <w:rsid w:val="008E7461"/>
    <w:rsid w:val="008E74C8"/>
    <w:rsid w:val="008E7B85"/>
    <w:rsid w:val="008E7EEE"/>
    <w:rsid w:val="008E7F71"/>
    <w:rsid w:val="008F007B"/>
    <w:rsid w:val="008F00B1"/>
    <w:rsid w:val="008F0802"/>
    <w:rsid w:val="008F158E"/>
    <w:rsid w:val="008F17C5"/>
    <w:rsid w:val="008F2530"/>
    <w:rsid w:val="008F2912"/>
    <w:rsid w:val="008F2B90"/>
    <w:rsid w:val="008F2BBA"/>
    <w:rsid w:val="008F309C"/>
    <w:rsid w:val="008F3187"/>
    <w:rsid w:val="008F321B"/>
    <w:rsid w:val="008F34B1"/>
    <w:rsid w:val="008F4571"/>
    <w:rsid w:val="008F4B47"/>
    <w:rsid w:val="008F4C25"/>
    <w:rsid w:val="008F5E36"/>
    <w:rsid w:val="008F64E6"/>
    <w:rsid w:val="008F6A81"/>
    <w:rsid w:val="008F6CE1"/>
    <w:rsid w:val="008F6FE4"/>
    <w:rsid w:val="008F71C8"/>
    <w:rsid w:val="008F7605"/>
    <w:rsid w:val="00900143"/>
    <w:rsid w:val="009001EE"/>
    <w:rsid w:val="009002A2"/>
    <w:rsid w:val="00900308"/>
    <w:rsid w:val="00900356"/>
    <w:rsid w:val="009004B0"/>
    <w:rsid w:val="009008FE"/>
    <w:rsid w:val="00900A15"/>
    <w:rsid w:val="00900ABF"/>
    <w:rsid w:val="00900BEB"/>
    <w:rsid w:val="00900C02"/>
    <w:rsid w:val="00901020"/>
    <w:rsid w:val="0090152E"/>
    <w:rsid w:val="00901924"/>
    <w:rsid w:val="00901FA2"/>
    <w:rsid w:val="009020F2"/>
    <w:rsid w:val="009021EA"/>
    <w:rsid w:val="00902C66"/>
    <w:rsid w:val="009035F8"/>
    <w:rsid w:val="00903CD6"/>
    <w:rsid w:val="0090409B"/>
    <w:rsid w:val="00904118"/>
    <w:rsid w:val="0090497A"/>
    <w:rsid w:val="00904A98"/>
    <w:rsid w:val="00905231"/>
    <w:rsid w:val="0090575D"/>
    <w:rsid w:val="009059FF"/>
    <w:rsid w:val="00906E2D"/>
    <w:rsid w:val="00907604"/>
    <w:rsid w:val="00907A0B"/>
    <w:rsid w:val="00910B94"/>
    <w:rsid w:val="00910D89"/>
    <w:rsid w:val="00910FE8"/>
    <w:rsid w:val="00911394"/>
    <w:rsid w:val="009113F8"/>
    <w:rsid w:val="009113FE"/>
    <w:rsid w:val="00911A87"/>
    <w:rsid w:val="00911FE0"/>
    <w:rsid w:val="009127B5"/>
    <w:rsid w:val="00912958"/>
    <w:rsid w:val="00912E8A"/>
    <w:rsid w:val="0091340C"/>
    <w:rsid w:val="00913C07"/>
    <w:rsid w:val="009145A5"/>
    <w:rsid w:val="00914895"/>
    <w:rsid w:val="00914EF2"/>
    <w:rsid w:val="009154B4"/>
    <w:rsid w:val="009158A0"/>
    <w:rsid w:val="009158F8"/>
    <w:rsid w:val="00915DC3"/>
    <w:rsid w:val="00915F50"/>
    <w:rsid w:val="009178A9"/>
    <w:rsid w:val="00920364"/>
    <w:rsid w:val="00920776"/>
    <w:rsid w:val="00920DCD"/>
    <w:rsid w:val="00921AEF"/>
    <w:rsid w:val="009228D1"/>
    <w:rsid w:val="00922FED"/>
    <w:rsid w:val="00923B3B"/>
    <w:rsid w:val="00923F3A"/>
    <w:rsid w:val="00923FB9"/>
    <w:rsid w:val="009249A9"/>
    <w:rsid w:val="00925608"/>
    <w:rsid w:val="00925758"/>
    <w:rsid w:val="009259DE"/>
    <w:rsid w:val="00925B24"/>
    <w:rsid w:val="00925E79"/>
    <w:rsid w:val="00926CCA"/>
    <w:rsid w:val="00927462"/>
    <w:rsid w:val="009275B0"/>
    <w:rsid w:val="00927C16"/>
    <w:rsid w:val="009309E6"/>
    <w:rsid w:val="009313D5"/>
    <w:rsid w:val="009315D6"/>
    <w:rsid w:val="00931772"/>
    <w:rsid w:val="00931785"/>
    <w:rsid w:val="0093191C"/>
    <w:rsid w:val="00931D80"/>
    <w:rsid w:val="0093233C"/>
    <w:rsid w:val="0093237A"/>
    <w:rsid w:val="00932882"/>
    <w:rsid w:val="0093296E"/>
    <w:rsid w:val="00932B0E"/>
    <w:rsid w:val="00932F6F"/>
    <w:rsid w:val="009331F4"/>
    <w:rsid w:val="00933245"/>
    <w:rsid w:val="009341AE"/>
    <w:rsid w:val="009352FB"/>
    <w:rsid w:val="00935688"/>
    <w:rsid w:val="0093619A"/>
    <w:rsid w:val="0093651A"/>
    <w:rsid w:val="00936770"/>
    <w:rsid w:val="009369FB"/>
    <w:rsid w:val="00936B3E"/>
    <w:rsid w:val="00937499"/>
    <w:rsid w:val="00937A20"/>
    <w:rsid w:val="00937D5B"/>
    <w:rsid w:val="009404E6"/>
    <w:rsid w:val="009408E1"/>
    <w:rsid w:val="00940A08"/>
    <w:rsid w:val="00941034"/>
    <w:rsid w:val="00941219"/>
    <w:rsid w:val="009416AD"/>
    <w:rsid w:val="009418C2"/>
    <w:rsid w:val="00941BF8"/>
    <w:rsid w:val="009424E2"/>
    <w:rsid w:val="009427A1"/>
    <w:rsid w:val="00942CA0"/>
    <w:rsid w:val="0094324F"/>
    <w:rsid w:val="00943335"/>
    <w:rsid w:val="009433AB"/>
    <w:rsid w:val="00943BBE"/>
    <w:rsid w:val="009442D0"/>
    <w:rsid w:val="00944462"/>
    <w:rsid w:val="00944779"/>
    <w:rsid w:val="00944926"/>
    <w:rsid w:val="00944944"/>
    <w:rsid w:val="0094499B"/>
    <w:rsid w:val="00945736"/>
    <w:rsid w:val="0094585F"/>
    <w:rsid w:val="00945989"/>
    <w:rsid w:val="00946593"/>
    <w:rsid w:val="009469AC"/>
    <w:rsid w:val="00946B5A"/>
    <w:rsid w:val="00946E0E"/>
    <w:rsid w:val="009477D3"/>
    <w:rsid w:val="00947A29"/>
    <w:rsid w:val="00947AF2"/>
    <w:rsid w:val="00947B8A"/>
    <w:rsid w:val="00947E4D"/>
    <w:rsid w:val="00950790"/>
    <w:rsid w:val="00950A82"/>
    <w:rsid w:val="00950E96"/>
    <w:rsid w:val="00951771"/>
    <w:rsid w:val="00951A32"/>
    <w:rsid w:val="00951B80"/>
    <w:rsid w:val="009522AA"/>
    <w:rsid w:val="00952554"/>
    <w:rsid w:val="00952801"/>
    <w:rsid w:val="009528F9"/>
    <w:rsid w:val="0095293C"/>
    <w:rsid w:val="00952BE1"/>
    <w:rsid w:val="00952E82"/>
    <w:rsid w:val="0095337B"/>
    <w:rsid w:val="009535DB"/>
    <w:rsid w:val="009539E4"/>
    <w:rsid w:val="00953A5F"/>
    <w:rsid w:val="00953B22"/>
    <w:rsid w:val="00953B2E"/>
    <w:rsid w:val="00953CD8"/>
    <w:rsid w:val="00953E6D"/>
    <w:rsid w:val="0095465A"/>
    <w:rsid w:val="00954907"/>
    <w:rsid w:val="00954CDF"/>
    <w:rsid w:val="00955156"/>
    <w:rsid w:val="009559A2"/>
    <w:rsid w:val="00955D92"/>
    <w:rsid w:val="009563C7"/>
    <w:rsid w:val="00956966"/>
    <w:rsid w:val="00956A7E"/>
    <w:rsid w:val="009573AE"/>
    <w:rsid w:val="009575F3"/>
    <w:rsid w:val="009577BE"/>
    <w:rsid w:val="00957948"/>
    <w:rsid w:val="009601B1"/>
    <w:rsid w:val="00960A4E"/>
    <w:rsid w:val="00960ACF"/>
    <w:rsid w:val="00960C8C"/>
    <w:rsid w:val="009616FD"/>
    <w:rsid w:val="009618F0"/>
    <w:rsid w:val="00961BB8"/>
    <w:rsid w:val="00961C31"/>
    <w:rsid w:val="00961E32"/>
    <w:rsid w:val="00961F3A"/>
    <w:rsid w:val="00962176"/>
    <w:rsid w:val="0096225F"/>
    <w:rsid w:val="0096226E"/>
    <w:rsid w:val="00962D8B"/>
    <w:rsid w:val="00962EA2"/>
    <w:rsid w:val="00962F47"/>
    <w:rsid w:val="009632A8"/>
    <w:rsid w:val="009632D4"/>
    <w:rsid w:val="00963736"/>
    <w:rsid w:val="00963B70"/>
    <w:rsid w:val="00964D42"/>
    <w:rsid w:val="00964E12"/>
    <w:rsid w:val="0096509B"/>
    <w:rsid w:val="00965164"/>
    <w:rsid w:val="00965391"/>
    <w:rsid w:val="009653A7"/>
    <w:rsid w:val="0096570C"/>
    <w:rsid w:val="009659EC"/>
    <w:rsid w:val="00965CA0"/>
    <w:rsid w:val="009664BA"/>
    <w:rsid w:val="009667B0"/>
    <w:rsid w:val="00966B95"/>
    <w:rsid w:val="00966BBD"/>
    <w:rsid w:val="00966BE5"/>
    <w:rsid w:val="009674B9"/>
    <w:rsid w:val="00967634"/>
    <w:rsid w:val="009678B6"/>
    <w:rsid w:val="00967A73"/>
    <w:rsid w:val="00967EDF"/>
    <w:rsid w:val="00967FA4"/>
    <w:rsid w:val="00970C58"/>
    <w:rsid w:val="00970DD7"/>
    <w:rsid w:val="00970F01"/>
    <w:rsid w:val="00971AA6"/>
    <w:rsid w:val="00971B1E"/>
    <w:rsid w:val="00972739"/>
    <w:rsid w:val="00972D72"/>
    <w:rsid w:val="00972DD3"/>
    <w:rsid w:val="0097330E"/>
    <w:rsid w:val="0097390F"/>
    <w:rsid w:val="00973EA1"/>
    <w:rsid w:val="00973ED4"/>
    <w:rsid w:val="009740CD"/>
    <w:rsid w:val="00974229"/>
    <w:rsid w:val="00974263"/>
    <w:rsid w:val="00974767"/>
    <w:rsid w:val="00975394"/>
    <w:rsid w:val="00975814"/>
    <w:rsid w:val="00975D16"/>
    <w:rsid w:val="009768EB"/>
    <w:rsid w:val="00976B61"/>
    <w:rsid w:val="00976C1E"/>
    <w:rsid w:val="00976CA6"/>
    <w:rsid w:val="00976CB6"/>
    <w:rsid w:val="00976DA9"/>
    <w:rsid w:val="00976F64"/>
    <w:rsid w:val="00977104"/>
    <w:rsid w:val="00977966"/>
    <w:rsid w:val="00977980"/>
    <w:rsid w:val="00977D58"/>
    <w:rsid w:val="00980191"/>
    <w:rsid w:val="00980266"/>
    <w:rsid w:val="00980860"/>
    <w:rsid w:val="00981137"/>
    <w:rsid w:val="00981705"/>
    <w:rsid w:val="00981A3C"/>
    <w:rsid w:val="009822E1"/>
    <w:rsid w:val="009823A4"/>
    <w:rsid w:val="00982802"/>
    <w:rsid w:val="00982C58"/>
    <w:rsid w:val="0098336D"/>
    <w:rsid w:val="009834B3"/>
    <w:rsid w:val="0098385E"/>
    <w:rsid w:val="00983D01"/>
    <w:rsid w:val="009842B5"/>
    <w:rsid w:val="009845A3"/>
    <w:rsid w:val="00984CF5"/>
    <w:rsid w:val="00985043"/>
    <w:rsid w:val="00985631"/>
    <w:rsid w:val="00985D4A"/>
    <w:rsid w:val="00985EE0"/>
    <w:rsid w:val="00987045"/>
    <w:rsid w:val="0098725E"/>
    <w:rsid w:val="0098744B"/>
    <w:rsid w:val="00987EDF"/>
    <w:rsid w:val="009903F6"/>
    <w:rsid w:val="00991293"/>
    <w:rsid w:val="00991503"/>
    <w:rsid w:val="009917E2"/>
    <w:rsid w:val="00991EF1"/>
    <w:rsid w:val="00992DCD"/>
    <w:rsid w:val="009930AB"/>
    <w:rsid w:val="0099340F"/>
    <w:rsid w:val="0099381D"/>
    <w:rsid w:val="00993A51"/>
    <w:rsid w:val="00994E65"/>
    <w:rsid w:val="00994F9E"/>
    <w:rsid w:val="00995172"/>
    <w:rsid w:val="009952ED"/>
    <w:rsid w:val="00995DB2"/>
    <w:rsid w:val="00995EA5"/>
    <w:rsid w:val="009968D0"/>
    <w:rsid w:val="00996E31"/>
    <w:rsid w:val="009970FE"/>
    <w:rsid w:val="0099764B"/>
    <w:rsid w:val="00997D9B"/>
    <w:rsid w:val="00997DAC"/>
    <w:rsid w:val="009A03DD"/>
    <w:rsid w:val="009A1B0A"/>
    <w:rsid w:val="009A2030"/>
    <w:rsid w:val="009A20A1"/>
    <w:rsid w:val="009A20F2"/>
    <w:rsid w:val="009A2159"/>
    <w:rsid w:val="009A225B"/>
    <w:rsid w:val="009A2295"/>
    <w:rsid w:val="009A2726"/>
    <w:rsid w:val="009A276C"/>
    <w:rsid w:val="009A2BBC"/>
    <w:rsid w:val="009A2C13"/>
    <w:rsid w:val="009A2F31"/>
    <w:rsid w:val="009A36A8"/>
    <w:rsid w:val="009A395D"/>
    <w:rsid w:val="009A3ADC"/>
    <w:rsid w:val="009A3E02"/>
    <w:rsid w:val="009A4002"/>
    <w:rsid w:val="009A44B3"/>
    <w:rsid w:val="009A4750"/>
    <w:rsid w:val="009A4E95"/>
    <w:rsid w:val="009A4F42"/>
    <w:rsid w:val="009A51BC"/>
    <w:rsid w:val="009A56FC"/>
    <w:rsid w:val="009A5F6E"/>
    <w:rsid w:val="009A61F8"/>
    <w:rsid w:val="009A6279"/>
    <w:rsid w:val="009A63F0"/>
    <w:rsid w:val="009A6F88"/>
    <w:rsid w:val="009A7016"/>
    <w:rsid w:val="009A78C6"/>
    <w:rsid w:val="009B0586"/>
    <w:rsid w:val="009B0CED"/>
    <w:rsid w:val="009B0FA6"/>
    <w:rsid w:val="009B109F"/>
    <w:rsid w:val="009B1162"/>
    <w:rsid w:val="009B1201"/>
    <w:rsid w:val="009B15D8"/>
    <w:rsid w:val="009B1812"/>
    <w:rsid w:val="009B1A9B"/>
    <w:rsid w:val="009B1D72"/>
    <w:rsid w:val="009B1DFB"/>
    <w:rsid w:val="009B1EE7"/>
    <w:rsid w:val="009B1F94"/>
    <w:rsid w:val="009B1FC6"/>
    <w:rsid w:val="009B2858"/>
    <w:rsid w:val="009B2B66"/>
    <w:rsid w:val="009B2DF7"/>
    <w:rsid w:val="009B2F4D"/>
    <w:rsid w:val="009B30E6"/>
    <w:rsid w:val="009B3CB1"/>
    <w:rsid w:val="009B3DE7"/>
    <w:rsid w:val="009B4692"/>
    <w:rsid w:val="009B497B"/>
    <w:rsid w:val="009B4B14"/>
    <w:rsid w:val="009B4E44"/>
    <w:rsid w:val="009B4FD4"/>
    <w:rsid w:val="009B5108"/>
    <w:rsid w:val="009B5397"/>
    <w:rsid w:val="009B5D27"/>
    <w:rsid w:val="009B611A"/>
    <w:rsid w:val="009B627A"/>
    <w:rsid w:val="009B6BE8"/>
    <w:rsid w:val="009B6E5A"/>
    <w:rsid w:val="009B7406"/>
    <w:rsid w:val="009B7E60"/>
    <w:rsid w:val="009B7FDB"/>
    <w:rsid w:val="009C03A0"/>
    <w:rsid w:val="009C06A7"/>
    <w:rsid w:val="009C072A"/>
    <w:rsid w:val="009C0BA0"/>
    <w:rsid w:val="009C0BE3"/>
    <w:rsid w:val="009C0BEB"/>
    <w:rsid w:val="009C0D29"/>
    <w:rsid w:val="009C0D31"/>
    <w:rsid w:val="009C13D7"/>
    <w:rsid w:val="009C143E"/>
    <w:rsid w:val="009C1AA8"/>
    <w:rsid w:val="009C1BB1"/>
    <w:rsid w:val="009C1C63"/>
    <w:rsid w:val="009C2637"/>
    <w:rsid w:val="009C2E6F"/>
    <w:rsid w:val="009C32FD"/>
    <w:rsid w:val="009C3CC0"/>
    <w:rsid w:val="009C452A"/>
    <w:rsid w:val="009C4556"/>
    <w:rsid w:val="009C4573"/>
    <w:rsid w:val="009C45B3"/>
    <w:rsid w:val="009C51B2"/>
    <w:rsid w:val="009C5214"/>
    <w:rsid w:val="009C5651"/>
    <w:rsid w:val="009C5821"/>
    <w:rsid w:val="009C5B00"/>
    <w:rsid w:val="009C5FB4"/>
    <w:rsid w:val="009C62AA"/>
    <w:rsid w:val="009C64AA"/>
    <w:rsid w:val="009C72DF"/>
    <w:rsid w:val="009C745C"/>
    <w:rsid w:val="009C7850"/>
    <w:rsid w:val="009C78AA"/>
    <w:rsid w:val="009C7B23"/>
    <w:rsid w:val="009D06A1"/>
    <w:rsid w:val="009D0DC8"/>
    <w:rsid w:val="009D0F2E"/>
    <w:rsid w:val="009D0FA3"/>
    <w:rsid w:val="009D1611"/>
    <w:rsid w:val="009D187E"/>
    <w:rsid w:val="009D1B60"/>
    <w:rsid w:val="009D2234"/>
    <w:rsid w:val="009D263B"/>
    <w:rsid w:val="009D2886"/>
    <w:rsid w:val="009D2A6B"/>
    <w:rsid w:val="009D2C18"/>
    <w:rsid w:val="009D2C22"/>
    <w:rsid w:val="009D2F23"/>
    <w:rsid w:val="009D3936"/>
    <w:rsid w:val="009D3AE7"/>
    <w:rsid w:val="009D3DBB"/>
    <w:rsid w:val="009D3F20"/>
    <w:rsid w:val="009D4398"/>
    <w:rsid w:val="009D461D"/>
    <w:rsid w:val="009D5048"/>
    <w:rsid w:val="009D50DE"/>
    <w:rsid w:val="009D5479"/>
    <w:rsid w:val="009D5A3E"/>
    <w:rsid w:val="009D5CFF"/>
    <w:rsid w:val="009D5E12"/>
    <w:rsid w:val="009D5E2F"/>
    <w:rsid w:val="009D6634"/>
    <w:rsid w:val="009D66BF"/>
    <w:rsid w:val="009D66C1"/>
    <w:rsid w:val="009D6F62"/>
    <w:rsid w:val="009D72AB"/>
    <w:rsid w:val="009D74D3"/>
    <w:rsid w:val="009D765A"/>
    <w:rsid w:val="009D7B12"/>
    <w:rsid w:val="009D7BA5"/>
    <w:rsid w:val="009E0256"/>
    <w:rsid w:val="009E0B51"/>
    <w:rsid w:val="009E0DED"/>
    <w:rsid w:val="009E0FDA"/>
    <w:rsid w:val="009E10C3"/>
    <w:rsid w:val="009E2011"/>
    <w:rsid w:val="009E209E"/>
    <w:rsid w:val="009E23DF"/>
    <w:rsid w:val="009E2471"/>
    <w:rsid w:val="009E28B7"/>
    <w:rsid w:val="009E2FF6"/>
    <w:rsid w:val="009E351C"/>
    <w:rsid w:val="009E36FA"/>
    <w:rsid w:val="009E37D5"/>
    <w:rsid w:val="009E3BCD"/>
    <w:rsid w:val="009E3E9A"/>
    <w:rsid w:val="009E3EF9"/>
    <w:rsid w:val="009E40F5"/>
    <w:rsid w:val="009E41FF"/>
    <w:rsid w:val="009E4293"/>
    <w:rsid w:val="009E4401"/>
    <w:rsid w:val="009E4DC9"/>
    <w:rsid w:val="009E506A"/>
    <w:rsid w:val="009E52CB"/>
    <w:rsid w:val="009E5A73"/>
    <w:rsid w:val="009E5CB8"/>
    <w:rsid w:val="009E61D2"/>
    <w:rsid w:val="009E6356"/>
    <w:rsid w:val="009E65DA"/>
    <w:rsid w:val="009E67F7"/>
    <w:rsid w:val="009E6BE4"/>
    <w:rsid w:val="009E7215"/>
    <w:rsid w:val="009E7C52"/>
    <w:rsid w:val="009E7CB5"/>
    <w:rsid w:val="009F04A9"/>
    <w:rsid w:val="009F0CFE"/>
    <w:rsid w:val="009F110F"/>
    <w:rsid w:val="009F1304"/>
    <w:rsid w:val="009F1410"/>
    <w:rsid w:val="009F18AD"/>
    <w:rsid w:val="009F2289"/>
    <w:rsid w:val="009F2C6C"/>
    <w:rsid w:val="009F2F8D"/>
    <w:rsid w:val="009F3364"/>
    <w:rsid w:val="009F440C"/>
    <w:rsid w:val="009F45FE"/>
    <w:rsid w:val="009F4D9F"/>
    <w:rsid w:val="009F50FC"/>
    <w:rsid w:val="009F51F7"/>
    <w:rsid w:val="009F5271"/>
    <w:rsid w:val="009F5467"/>
    <w:rsid w:val="009F5537"/>
    <w:rsid w:val="009F5895"/>
    <w:rsid w:val="009F5AF0"/>
    <w:rsid w:val="009F5DFD"/>
    <w:rsid w:val="009F61BD"/>
    <w:rsid w:val="009F65B3"/>
    <w:rsid w:val="009F65CE"/>
    <w:rsid w:val="009F719A"/>
    <w:rsid w:val="009F742E"/>
    <w:rsid w:val="009F74E2"/>
    <w:rsid w:val="009F7A7B"/>
    <w:rsid w:val="009F7EA9"/>
    <w:rsid w:val="00A008E9"/>
    <w:rsid w:val="00A00B48"/>
    <w:rsid w:val="00A00D23"/>
    <w:rsid w:val="00A00E59"/>
    <w:rsid w:val="00A00ECC"/>
    <w:rsid w:val="00A01516"/>
    <w:rsid w:val="00A0184B"/>
    <w:rsid w:val="00A02045"/>
    <w:rsid w:val="00A021EB"/>
    <w:rsid w:val="00A0223F"/>
    <w:rsid w:val="00A02249"/>
    <w:rsid w:val="00A02727"/>
    <w:rsid w:val="00A02860"/>
    <w:rsid w:val="00A02C76"/>
    <w:rsid w:val="00A02E0F"/>
    <w:rsid w:val="00A035F9"/>
    <w:rsid w:val="00A03620"/>
    <w:rsid w:val="00A038B3"/>
    <w:rsid w:val="00A03BCD"/>
    <w:rsid w:val="00A03C4B"/>
    <w:rsid w:val="00A03CA7"/>
    <w:rsid w:val="00A03D1D"/>
    <w:rsid w:val="00A041EF"/>
    <w:rsid w:val="00A04517"/>
    <w:rsid w:val="00A04755"/>
    <w:rsid w:val="00A048DB"/>
    <w:rsid w:val="00A0521A"/>
    <w:rsid w:val="00A0567A"/>
    <w:rsid w:val="00A05FE8"/>
    <w:rsid w:val="00A064AF"/>
    <w:rsid w:val="00A06522"/>
    <w:rsid w:val="00A0688B"/>
    <w:rsid w:val="00A07250"/>
    <w:rsid w:val="00A074B5"/>
    <w:rsid w:val="00A07EE3"/>
    <w:rsid w:val="00A101B8"/>
    <w:rsid w:val="00A10661"/>
    <w:rsid w:val="00A10741"/>
    <w:rsid w:val="00A10753"/>
    <w:rsid w:val="00A10B2B"/>
    <w:rsid w:val="00A110EB"/>
    <w:rsid w:val="00A1146D"/>
    <w:rsid w:val="00A115EE"/>
    <w:rsid w:val="00A1170E"/>
    <w:rsid w:val="00A11B07"/>
    <w:rsid w:val="00A11B14"/>
    <w:rsid w:val="00A11B1F"/>
    <w:rsid w:val="00A1229B"/>
    <w:rsid w:val="00A1258F"/>
    <w:rsid w:val="00A129AA"/>
    <w:rsid w:val="00A12BAD"/>
    <w:rsid w:val="00A12D93"/>
    <w:rsid w:val="00A1306A"/>
    <w:rsid w:val="00A1359B"/>
    <w:rsid w:val="00A136DB"/>
    <w:rsid w:val="00A139B6"/>
    <w:rsid w:val="00A13C8E"/>
    <w:rsid w:val="00A14198"/>
    <w:rsid w:val="00A14B47"/>
    <w:rsid w:val="00A15459"/>
    <w:rsid w:val="00A15D4D"/>
    <w:rsid w:val="00A15FC2"/>
    <w:rsid w:val="00A16046"/>
    <w:rsid w:val="00A164BF"/>
    <w:rsid w:val="00A170BD"/>
    <w:rsid w:val="00A172BA"/>
    <w:rsid w:val="00A172D6"/>
    <w:rsid w:val="00A174EB"/>
    <w:rsid w:val="00A17A2B"/>
    <w:rsid w:val="00A20A4E"/>
    <w:rsid w:val="00A20EFC"/>
    <w:rsid w:val="00A2145C"/>
    <w:rsid w:val="00A21620"/>
    <w:rsid w:val="00A21A72"/>
    <w:rsid w:val="00A21B95"/>
    <w:rsid w:val="00A21F9D"/>
    <w:rsid w:val="00A21FAA"/>
    <w:rsid w:val="00A22961"/>
    <w:rsid w:val="00A22BC1"/>
    <w:rsid w:val="00A22E16"/>
    <w:rsid w:val="00A2334D"/>
    <w:rsid w:val="00A24B23"/>
    <w:rsid w:val="00A24BA0"/>
    <w:rsid w:val="00A24BE3"/>
    <w:rsid w:val="00A24DFC"/>
    <w:rsid w:val="00A2520B"/>
    <w:rsid w:val="00A254D6"/>
    <w:rsid w:val="00A254DD"/>
    <w:rsid w:val="00A25544"/>
    <w:rsid w:val="00A25C9A"/>
    <w:rsid w:val="00A26F6D"/>
    <w:rsid w:val="00A27222"/>
    <w:rsid w:val="00A30672"/>
    <w:rsid w:val="00A30968"/>
    <w:rsid w:val="00A30AF3"/>
    <w:rsid w:val="00A30F87"/>
    <w:rsid w:val="00A30FBF"/>
    <w:rsid w:val="00A317B7"/>
    <w:rsid w:val="00A319C2"/>
    <w:rsid w:val="00A31AA6"/>
    <w:rsid w:val="00A324E9"/>
    <w:rsid w:val="00A32D22"/>
    <w:rsid w:val="00A32EE1"/>
    <w:rsid w:val="00A32EE6"/>
    <w:rsid w:val="00A3301F"/>
    <w:rsid w:val="00A336E0"/>
    <w:rsid w:val="00A34018"/>
    <w:rsid w:val="00A34B43"/>
    <w:rsid w:val="00A34DF9"/>
    <w:rsid w:val="00A3503C"/>
    <w:rsid w:val="00A35416"/>
    <w:rsid w:val="00A35445"/>
    <w:rsid w:val="00A35CDB"/>
    <w:rsid w:val="00A35E32"/>
    <w:rsid w:val="00A366A9"/>
    <w:rsid w:val="00A36AA3"/>
    <w:rsid w:val="00A36CFC"/>
    <w:rsid w:val="00A37286"/>
    <w:rsid w:val="00A37480"/>
    <w:rsid w:val="00A375AB"/>
    <w:rsid w:val="00A37625"/>
    <w:rsid w:val="00A37BA8"/>
    <w:rsid w:val="00A402FA"/>
    <w:rsid w:val="00A40AEC"/>
    <w:rsid w:val="00A42229"/>
    <w:rsid w:val="00A426EB"/>
    <w:rsid w:val="00A42A4C"/>
    <w:rsid w:val="00A430AA"/>
    <w:rsid w:val="00A43249"/>
    <w:rsid w:val="00A43346"/>
    <w:rsid w:val="00A4357E"/>
    <w:rsid w:val="00A43638"/>
    <w:rsid w:val="00A43DF9"/>
    <w:rsid w:val="00A4429F"/>
    <w:rsid w:val="00A44702"/>
    <w:rsid w:val="00A44A3B"/>
    <w:rsid w:val="00A44DD3"/>
    <w:rsid w:val="00A45BF0"/>
    <w:rsid w:val="00A45E03"/>
    <w:rsid w:val="00A46385"/>
    <w:rsid w:val="00A46758"/>
    <w:rsid w:val="00A4682D"/>
    <w:rsid w:val="00A46A00"/>
    <w:rsid w:val="00A46F59"/>
    <w:rsid w:val="00A47032"/>
    <w:rsid w:val="00A4751C"/>
    <w:rsid w:val="00A47609"/>
    <w:rsid w:val="00A477C3"/>
    <w:rsid w:val="00A47902"/>
    <w:rsid w:val="00A47E80"/>
    <w:rsid w:val="00A50F78"/>
    <w:rsid w:val="00A51229"/>
    <w:rsid w:val="00A51339"/>
    <w:rsid w:val="00A516B9"/>
    <w:rsid w:val="00A5185A"/>
    <w:rsid w:val="00A51C8F"/>
    <w:rsid w:val="00A51F55"/>
    <w:rsid w:val="00A521EA"/>
    <w:rsid w:val="00A52250"/>
    <w:rsid w:val="00A52637"/>
    <w:rsid w:val="00A52AAE"/>
    <w:rsid w:val="00A52CD6"/>
    <w:rsid w:val="00A52D6B"/>
    <w:rsid w:val="00A53481"/>
    <w:rsid w:val="00A5366E"/>
    <w:rsid w:val="00A536A8"/>
    <w:rsid w:val="00A53994"/>
    <w:rsid w:val="00A53B68"/>
    <w:rsid w:val="00A53F76"/>
    <w:rsid w:val="00A548C5"/>
    <w:rsid w:val="00A54EAC"/>
    <w:rsid w:val="00A554DC"/>
    <w:rsid w:val="00A55A1A"/>
    <w:rsid w:val="00A5648A"/>
    <w:rsid w:val="00A564C0"/>
    <w:rsid w:val="00A57075"/>
    <w:rsid w:val="00A57640"/>
    <w:rsid w:val="00A576E7"/>
    <w:rsid w:val="00A60956"/>
    <w:rsid w:val="00A609C9"/>
    <w:rsid w:val="00A60B49"/>
    <w:rsid w:val="00A6118A"/>
    <w:rsid w:val="00A61E48"/>
    <w:rsid w:val="00A620A1"/>
    <w:rsid w:val="00A62FDD"/>
    <w:rsid w:val="00A638D7"/>
    <w:rsid w:val="00A64169"/>
    <w:rsid w:val="00A642FC"/>
    <w:rsid w:val="00A647E7"/>
    <w:rsid w:val="00A64B15"/>
    <w:rsid w:val="00A6528E"/>
    <w:rsid w:val="00A65407"/>
    <w:rsid w:val="00A658F1"/>
    <w:rsid w:val="00A659F5"/>
    <w:rsid w:val="00A666F5"/>
    <w:rsid w:val="00A66978"/>
    <w:rsid w:val="00A66BFE"/>
    <w:rsid w:val="00A670EC"/>
    <w:rsid w:val="00A67C80"/>
    <w:rsid w:val="00A70060"/>
    <w:rsid w:val="00A7013E"/>
    <w:rsid w:val="00A706F1"/>
    <w:rsid w:val="00A708DA"/>
    <w:rsid w:val="00A70B66"/>
    <w:rsid w:val="00A71055"/>
    <w:rsid w:val="00A71553"/>
    <w:rsid w:val="00A7162E"/>
    <w:rsid w:val="00A7197C"/>
    <w:rsid w:val="00A71C22"/>
    <w:rsid w:val="00A724EA"/>
    <w:rsid w:val="00A72742"/>
    <w:rsid w:val="00A7317C"/>
    <w:rsid w:val="00A737F9"/>
    <w:rsid w:val="00A73817"/>
    <w:rsid w:val="00A73B18"/>
    <w:rsid w:val="00A73C84"/>
    <w:rsid w:val="00A7445A"/>
    <w:rsid w:val="00A744C2"/>
    <w:rsid w:val="00A74503"/>
    <w:rsid w:val="00A74647"/>
    <w:rsid w:val="00A7470E"/>
    <w:rsid w:val="00A74B1D"/>
    <w:rsid w:val="00A751D7"/>
    <w:rsid w:val="00A754A8"/>
    <w:rsid w:val="00A75618"/>
    <w:rsid w:val="00A76235"/>
    <w:rsid w:val="00A76292"/>
    <w:rsid w:val="00A76400"/>
    <w:rsid w:val="00A7648B"/>
    <w:rsid w:val="00A76881"/>
    <w:rsid w:val="00A76983"/>
    <w:rsid w:val="00A76B71"/>
    <w:rsid w:val="00A76CC9"/>
    <w:rsid w:val="00A77413"/>
    <w:rsid w:val="00A777AD"/>
    <w:rsid w:val="00A77A23"/>
    <w:rsid w:val="00A77C89"/>
    <w:rsid w:val="00A77CAB"/>
    <w:rsid w:val="00A77D8A"/>
    <w:rsid w:val="00A77E7D"/>
    <w:rsid w:val="00A77EA9"/>
    <w:rsid w:val="00A805FF"/>
    <w:rsid w:val="00A80611"/>
    <w:rsid w:val="00A81567"/>
    <w:rsid w:val="00A815E4"/>
    <w:rsid w:val="00A81776"/>
    <w:rsid w:val="00A81B83"/>
    <w:rsid w:val="00A81C51"/>
    <w:rsid w:val="00A82ACC"/>
    <w:rsid w:val="00A82ADA"/>
    <w:rsid w:val="00A82C84"/>
    <w:rsid w:val="00A82CEA"/>
    <w:rsid w:val="00A831E2"/>
    <w:rsid w:val="00A83B22"/>
    <w:rsid w:val="00A83F66"/>
    <w:rsid w:val="00A84957"/>
    <w:rsid w:val="00A85578"/>
    <w:rsid w:val="00A86241"/>
    <w:rsid w:val="00A862E9"/>
    <w:rsid w:val="00A86953"/>
    <w:rsid w:val="00A86CB7"/>
    <w:rsid w:val="00A86E16"/>
    <w:rsid w:val="00A870A1"/>
    <w:rsid w:val="00A8760B"/>
    <w:rsid w:val="00A87872"/>
    <w:rsid w:val="00A8799C"/>
    <w:rsid w:val="00A87BC2"/>
    <w:rsid w:val="00A87D0A"/>
    <w:rsid w:val="00A87E25"/>
    <w:rsid w:val="00A90958"/>
    <w:rsid w:val="00A90A17"/>
    <w:rsid w:val="00A90BFD"/>
    <w:rsid w:val="00A91E58"/>
    <w:rsid w:val="00A9341C"/>
    <w:rsid w:val="00A93793"/>
    <w:rsid w:val="00A944FB"/>
    <w:rsid w:val="00A94784"/>
    <w:rsid w:val="00A94996"/>
    <w:rsid w:val="00A9538F"/>
    <w:rsid w:val="00A954B5"/>
    <w:rsid w:val="00A95A8C"/>
    <w:rsid w:val="00A95DA1"/>
    <w:rsid w:val="00A95FBC"/>
    <w:rsid w:val="00A962E0"/>
    <w:rsid w:val="00A96A8F"/>
    <w:rsid w:val="00A971B9"/>
    <w:rsid w:val="00A971E8"/>
    <w:rsid w:val="00A97B39"/>
    <w:rsid w:val="00AA065D"/>
    <w:rsid w:val="00AA08BE"/>
    <w:rsid w:val="00AA09AD"/>
    <w:rsid w:val="00AA1081"/>
    <w:rsid w:val="00AA116C"/>
    <w:rsid w:val="00AA1A15"/>
    <w:rsid w:val="00AA1A6F"/>
    <w:rsid w:val="00AA1AC6"/>
    <w:rsid w:val="00AA1E9D"/>
    <w:rsid w:val="00AA2176"/>
    <w:rsid w:val="00AA21ED"/>
    <w:rsid w:val="00AA2509"/>
    <w:rsid w:val="00AA3E9B"/>
    <w:rsid w:val="00AA3F6F"/>
    <w:rsid w:val="00AA4211"/>
    <w:rsid w:val="00AA4624"/>
    <w:rsid w:val="00AA55BF"/>
    <w:rsid w:val="00AA568E"/>
    <w:rsid w:val="00AA581E"/>
    <w:rsid w:val="00AA5E56"/>
    <w:rsid w:val="00AA664F"/>
    <w:rsid w:val="00AA6A16"/>
    <w:rsid w:val="00AA708E"/>
    <w:rsid w:val="00AA71E0"/>
    <w:rsid w:val="00AA76EA"/>
    <w:rsid w:val="00AA7EB5"/>
    <w:rsid w:val="00AA7F83"/>
    <w:rsid w:val="00AB03DD"/>
    <w:rsid w:val="00AB0933"/>
    <w:rsid w:val="00AB0F64"/>
    <w:rsid w:val="00AB17E4"/>
    <w:rsid w:val="00AB1D99"/>
    <w:rsid w:val="00AB275B"/>
    <w:rsid w:val="00AB299A"/>
    <w:rsid w:val="00AB2C7A"/>
    <w:rsid w:val="00AB31BC"/>
    <w:rsid w:val="00AB33C4"/>
    <w:rsid w:val="00AB3507"/>
    <w:rsid w:val="00AB368D"/>
    <w:rsid w:val="00AB4062"/>
    <w:rsid w:val="00AB41E4"/>
    <w:rsid w:val="00AB4A00"/>
    <w:rsid w:val="00AB4CD4"/>
    <w:rsid w:val="00AB4D1C"/>
    <w:rsid w:val="00AB4F23"/>
    <w:rsid w:val="00AB536B"/>
    <w:rsid w:val="00AB6534"/>
    <w:rsid w:val="00AB6BAE"/>
    <w:rsid w:val="00AB71EC"/>
    <w:rsid w:val="00AB742D"/>
    <w:rsid w:val="00AB7849"/>
    <w:rsid w:val="00AB786C"/>
    <w:rsid w:val="00AB796F"/>
    <w:rsid w:val="00AB7BF9"/>
    <w:rsid w:val="00AB7DF1"/>
    <w:rsid w:val="00AB7EDE"/>
    <w:rsid w:val="00AC0111"/>
    <w:rsid w:val="00AC0B12"/>
    <w:rsid w:val="00AC0DE7"/>
    <w:rsid w:val="00AC1D82"/>
    <w:rsid w:val="00AC1DFC"/>
    <w:rsid w:val="00AC1F59"/>
    <w:rsid w:val="00AC2E83"/>
    <w:rsid w:val="00AC31D7"/>
    <w:rsid w:val="00AC370A"/>
    <w:rsid w:val="00AC3D6E"/>
    <w:rsid w:val="00AC49BB"/>
    <w:rsid w:val="00AC4A33"/>
    <w:rsid w:val="00AC519D"/>
    <w:rsid w:val="00AC5483"/>
    <w:rsid w:val="00AC56A5"/>
    <w:rsid w:val="00AC6280"/>
    <w:rsid w:val="00AC62C1"/>
    <w:rsid w:val="00AC6563"/>
    <w:rsid w:val="00AC65F1"/>
    <w:rsid w:val="00AC66A7"/>
    <w:rsid w:val="00AC6A02"/>
    <w:rsid w:val="00AC6AB9"/>
    <w:rsid w:val="00AC72E0"/>
    <w:rsid w:val="00AC7347"/>
    <w:rsid w:val="00AC73CA"/>
    <w:rsid w:val="00AC74A9"/>
    <w:rsid w:val="00AC75D9"/>
    <w:rsid w:val="00AC7765"/>
    <w:rsid w:val="00AD0005"/>
    <w:rsid w:val="00AD00E7"/>
    <w:rsid w:val="00AD0509"/>
    <w:rsid w:val="00AD06C1"/>
    <w:rsid w:val="00AD088B"/>
    <w:rsid w:val="00AD09FC"/>
    <w:rsid w:val="00AD0BCB"/>
    <w:rsid w:val="00AD0DA7"/>
    <w:rsid w:val="00AD0F96"/>
    <w:rsid w:val="00AD0FEC"/>
    <w:rsid w:val="00AD17B9"/>
    <w:rsid w:val="00AD1C0F"/>
    <w:rsid w:val="00AD1C70"/>
    <w:rsid w:val="00AD1FF6"/>
    <w:rsid w:val="00AD2002"/>
    <w:rsid w:val="00AD339A"/>
    <w:rsid w:val="00AD3685"/>
    <w:rsid w:val="00AD4404"/>
    <w:rsid w:val="00AD4765"/>
    <w:rsid w:val="00AD49C9"/>
    <w:rsid w:val="00AD4A46"/>
    <w:rsid w:val="00AD4A56"/>
    <w:rsid w:val="00AD4EF0"/>
    <w:rsid w:val="00AD4F48"/>
    <w:rsid w:val="00AD5355"/>
    <w:rsid w:val="00AD54F3"/>
    <w:rsid w:val="00AD5A13"/>
    <w:rsid w:val="00AD5B0E"/>
    <w:rsid w:val="00AD5E27"/>
    <w:rsid w:val="00AD6195"/>
    <w:rsid w:val="00AD6472"/>
    <w:rsid w:val="00AD692C"/>
    <w:rsid w:val="00AD6950"/>
    <w:rsid w:val="00AD6CFB"/>
    <w:rsid w:val="00AD7478"/>
    <w:rsid w:val="00AD7890"/>
    <w:rsid w:val="00AE0190"/>
    <w:rsid w:val="00AE084B"/>
    <w:rsid w:val="00AE096C"/>
    <w:rsid w:val="00AE0D78"/>
    <w:rsid w:val="00AE101E"/>
    <w:rsid w:val="00AE1062"/>
    <w:rsid w:val="00AE10F2"/>
    <w:rsid w:val="00AE11F1"/>
    <w:rsid w:val="00AE168C"/>
    <w:rsid w:val="00AE1BA4"/>
    <w:rsid w:val="00AE1F6A"/>
    <w:rsid w:val="00AE2427"/>
    <w:rsid w:val="00AE25E3"/>
    <w:rsid w:val="00AE28E1"/>
    <w:rsid w:val="00AE2C44"/>
    <w:rsid w:val="00AE2E63"/>
    <w:rsid w:val="00AE355D"/>
    <w:rsid w:val="00AE40C3"/>
    <w:rsid w:val="00AE44DD"/>
    <w:rsid w:val="00AE47F4"/>
    <w:rsid w:val="00AE49B7"/>
    <w:rsid w:val="00AE4A4E"/>
    <w:rsid w:val="00AE4ABE"/>
    <w:rsid w:val="00AE5B3F"/>
    <w:rsid w:val="00AE5B93"/>
    <w:rsid w:val="00AE642E"/>
    <w:rsid w:val="00AE6431"/>
    <w:rsid w:val="00AE64FE"/>
    <w:rsid w:val="00AE66E3"/>
    <w:rsid w:val="00AE6BF5"/>
    <w:rsid w:val="00AE7E2B"/>
    <w:rsid w:val="00AF0070"/>
    <w:rsid w:val="00AF04A7"/>
    <w:rsid w:val="00AF0A5E"/>
    <w:rsid w:val="00AF101F"/>
    <w:rsid w:val="00AF11E8"/>
    <w:rsid w:val="00AF1530"/>
    <w:rsid w:val="00AF1B0D"/>
    <w:rsid w:val="00AF1CAA"/>
    <w:rsid w:val="00AF1F79"/>
    <w:rsid w:val="00AF2659"/>
    <w:rsid w:val="00AF2703"/>
    <w:rsid w:val="00AF28FF"/>
    <w:rsid w:val="00AF2B5D"/>
    <w:rsid w:val="00AF4007"/>
    <w:rsid w:val="00AF41BF"/>
    <w:rsid w:val="00AF4779"/>
    <w:rsid w:val="00AF4814"/>
    <w:rsid w:val="00AF4F55"/>
    <w:rsid w:val="00AF5890"/>
    <w:rsid w:val="00AF652C"/>
    <w:rsid w:val="00AF6576"/>
    <w:rsid w:val="00AF6647"/>
    <w:rsid w:val="00AF66E8"/>
    <w:rsid w:val="00AF6D52"/>
    <w:rsid w:val="00AF6E79"/>
    <w:rsid w:val="00AF7BE4"/>
    <w:rsid w:val="00AF7CEE"/>
    <w:rsid w:val="00B002EA"/>
    <w:rsid w:val="00B003E3"/>
    <w:rsid w:val="00B0057B"/>
    <w:rsid w:val="00B01695"/>
    <w:rsid w:val="00B01908"/>
    <w:rsid w:val="00B01ED4"/>
    <w:rsid w:val="00B02911"/>
    <w:rsid w:val="00B033F9"/>
    <w:rsid w:val="00B036A1"/>
    <w:rsid w:val="00B03B0A"/>
    <w:rsid w:val="00B03CEF"/>
    <w:rsid w:val="00B046D0"/>
    <w:rsid w:val="00B046EF"/>
    <w:rsid w:val="00B0475E"/>
    <w:rsid w:val="00B04D7F"/>
    <w:rsid w:val="00B04E37"/>
    <w:rsid w:val="00B0523D"/>
    <w:rsid w:val="00B053EE"/>
    <w:rsid w:val="00B0568C"/>
    <w:rsid w:val="00B05937"/>
    <w:rsid w:val="00B05BE7"/>
    <w:rsid w:val="00B05DED"/>
    <w:rsid w:val="00B06099"/>
    <w:rsid w:val="00B06BF9"/>
    <w:rsid w:val="00B06F4F"/>
    <w:rsid w:val="00B0737E"/>
    <w:rsid w:val="00B07854"/>
    <w:rsid w:val="00B07A49"/>
    <w:rsid w:val="00B07C00"/>
    <w:rsid w:val="00B07C34"/>
    <w:rsid w:val="00B07DDF"/>
    <w:rsid w:val="00B103C2"/>
    <w:rsid w:val="00B104E7"/>
    <w:rsid w:val="00B107A3"/>
    <w:rsid w:val="00B10D9B"/>
    <w:rsid w:val="00B10F85"/>
    <w:rsid w:val="00B113C6"/>
    <w:rsid w:val="00B116BB"/>
    <w:rsid w:val="00B11BAD"/>
    <w:rsid w:val="00B1247E"/>
    <w:rsid w:val="00B12596"/>
    <w:rsid w:val="00B12725"/>
    <w:rsid w:val="00B12A87"/>
    <w:rsid w:val="00B1370F"/>
    <w:rsid w:val="00B13D16"/>
    <w:rsid w:val="00B143E4"/>
    <w:rsid w:val="00B1457C"/>
    <w:rsid w:val="00B14749"/>
    <w:rsid w:val="00B14930"/>
    <w:rsid w:val="00B1499A"/>
    <w:rsid w:val="00B14F95"/>
    <w:rsid w:val="00B150CF"/>
    <w:rsid w:val="00B15256"/>
    <w:rsid w:val="00B15340"/>
    <w:rsid w:val="00B15529"/>
    <w:rsid w:val="00B159F5"/>
    <w:rsid w:val="00B15AFB"/>
    <w:rsid w:val="00B15F68"/>
    <w:rsid w:val="00B16A6D"/>
    <w:rsid w:val="00B16AE4"/>
    <w:rsid w:val="00B16CE8"/>
    <w:rsid w:val="00B171FE"/>
    <w:rsid w:val="00B17FBB"/>
    <w:rsid w:val="00B201E2"/>
    <w:rsid w:val="00B2064E"/>
    <w:rsid w:val="00B20BDD"/>
    <w:rsid w:val="00B20D68"/>
    <w:rsid w:val="00B20DA8"/>
    <w:rsid w:val="00B20FE3"/>
    <w:rsid w:val="00B2148A"/>
    <w:rsid w:val="00B214C9"/>
    <w:rsid w:val="00B21ABD"/>
    <w:rsid w:val="00B21FFA"/>
    <w:rsid w:val="00B22841"/>
    <w:rsid w:val="00B22C20"/>
    <w:rsid w:val="00B22F3A"/>
    <w:rsid w:val="00B23625"/>
    <w:rsid w:val="00B238BF"/>
    <w:rsid w:val="00B23B07"/>
    <w:rsid w:val="00B23B68"/>
    <w:rsid w:val="00B243F5"/>
    <w:rsid w:val="00B244DB"/>
    <w:rsid w:val="00B24753"/>
    <w:rsid w:val="00B2476D"/>
    <w:rsid w:val="00B247BA"/>
    <w:rsid w:val="00B24AF3"/>
    <w:rsid w:val="00B24C0B"/>
    <w:rsid w:val="00B24DB1"/>
    <w:rsid w:val="00B24F55"/>
    <w:rsid w:val="00B25314"/>
    <w:rsid w:val="00B255DA"/>
    <w:rsid w:val="00B257B6"/>
    <w:rsid w:val="00B25F93"/>
    <w:rsid w:val="00B2715E"/>
    <w:rsid w:val="00B2735A"/>
    <w:rsid w:val="00B2783D"/>
    <w:rsid w:val="00B27A29"/>
    <w:rsid w:val="00B30052"/>
    <w:rsid w:val="00B300E3"/>
    <w:rsid w:val="00B305CF"/>
    <w:rsid w:val="00B30C7D"/>
    <w:rsid w:val="00B313D9"/>
    <w:rsid w:val="00B318B6"/>
    <w:rsid w:val="00B31D8F"/>
    <w:rsid w:val="00B3281D"/>
    <w:rsid w:val="00B33261"/>
    <w:rsid w:val="00B33283"/>
    <w:rsid w:val="00B337B5"/>
    <w:rsid w:val="00B33A0F"/>
    <w:rsid w:val="00B34234"/>
    <w:rsid w:val="00B34713"/>
    <w:rsid w:val="00B34E2B"/>
    <w:rsid w:val="00B354BD"/>
    <w:rsid w:val="00B35503"/>
    <w:rsid w:val="00B35F4D"/>
    <w:rsid w:val="00B3631A"/>
    <w:rsid w:val="00B36FFC"/>
    <w:rsid w:val="00B374C9"/>
    <w:rsid w:val="00B376ED"/>
    <w:rsid w:val="00B37A73"/>
    <w:rsid w:val="00B37B62"/>
    <w:rsid w:val="00B402D2"/>
    <w:rsid w:val="00B4036F"/>
    <w:rsid w:val="00B4066E"/>
    <w:rsid w:val="00B40EA1"/>
    <w:rsid w:val="00B41486"/>
    <w:rsid w:val="00B41585"/>
    <w:rsid w:val="00B416DB"/>
    <w:rsid w:val="00B41C6E"/>
    <w:rsid w:val="00B4224B"/>
    <w:rsid w:val="00B42269"/>
    <w:rsid w:val="00B425EF"/>
    <w:rsid w:val="00B42707"/>
    <w:rsid w:val="00B42952"/>
    <w:rsid w:val="00B42A52"/>
    <w:rsid w:val="00B434F6"/>
    <w:rsid w:val="00B44389"/>
    <w:rsid w:val="00B444B4"/>
    <w:rsid w:val="00B44EFB"/>
    <w:rsid w:val="00B44FAF"/>
    <w:rsid w:val="00B450F6"/>
    <w:rsid w:val="00B451FD"/>
    <w:rsid w:val="00B46550"/>
    <w:rsid w:val="00B46A6C"/>
    <w:rsid w:val="00B46B6F"/>
    <w:rsid w:val="00B46C06"/>
    <w:rsid w:val="00B47181"/>
    <w:rsid w:val="00B47277"/>
    <w:rsid w:val="00B47427"/>
    <w:rsid w:val="00B47536"/>
    <w:rsid w:val="00B47D50"/>
    <w:rsid w:val="00B47E08"/>
    <w:rsid w:val="00B47E51"/>
    <w:rsid w:val="00B47EC6"/>
    <w:rsid w:val="00B503FF"/>
    <w:rsid w:val="00B511C0"/>
    <w:rsid w:val="00B515AC"/>
    <w:rsid w:val="00B519DE"/>
    <w:rsid w:val="00B5218F"/>
    <w:rsid w:val="00B5255F"/>
    <w:rsid w:val="00B52C67"/>
    <w:rsid w:val="00B52CAD"/>
    <w:rsid w:val="00B52DDF"/>
    <w:rsid w:val="00B5303A"/>
    <w:rsid w:val="00B543BF"/>
    <w:rsid w:val="00B54A33"/>
    <w:rsid w:val="00B55275"/>
    <w:rsid w:val="00B5561D"/>
    <w:rsid w:val="00B55675"/>
    <w:rsid w:val="00B55980"/>
    <w:rsid w:val="00B567A4"/>
    <w:rsid w:val="00B56B1D"/>
    <w:rsid w:val="00B56C96"/>
    <w:rsid w:val="00B56D67"/>
    <w:rsid w:val="00B56EBB"/>
    <w:rsid w:val="00B5760F"/>
    <w:rsid w:val="00B5789D"/>
    <w:rsid w:val="00B60010"/>
    <w:rsid w:val="00B604E3"/>
    <w:rsid w:val="00B60601"/>
    <w:rsid w:val="00B60663"/>
    <w:rsid w:val="00B60932"/>
    <w:rsid w:val="00B60A58"/>
    <w:rsid w:val="00B60A8D"/>
    <w:rsid w:val="00B611A7"/>
    <w:rsid w:val="00B6155C"/>
    <w:rsid w:val="00B61661"/>
    <w:rsid w:val="00B6263F"/>
    <w:rsid w:val="00B628B0"/>
    <w:rsid w:val="00B63095"/>
    <w:rsid w:val="00B63586"/>
    <w:rsid w:val="00B63661"/>
    <w:rsid w:val="00B6423F"/>
    <w:rsid w:val="00B647A3"/>
    <w:rsid w:val="00B64A92"/>
    <w:rsid w:val="00B665AB"/>
    <w:rsid w:val="00B667E6"/>
    <w:rsid w:val="00B66B75"/>
    <w:rsid w:val="00B66BFA"/>
    <w:rsid w:val="00B66C78"/>
    <w:rsid w:val="00B6700E"/>
    <w:rsid w:val="00B67314"/>
    <w:rsid w:val="00B673B3"/>
    <w:rsid w:val="00B67442"/>
    <w:rsid w:val="00B67779"/>
    <w:rsid w:val="00B67904"/>
    <w:rsid w:val="00B67AF2"/>
    <w:rsid w:val="00B67BA5"/>
    <w:rsid w:val="00B67FD9"/>
    <w:rsid w:val="00B70096"/>
    <w:rsid w:val="00B703B6"/>
    <w:rsid w:val="00B70BAA"/>
    <w:rsid w:val="00B713FD"/>
    <w:rsid w:val="00B71D87"/>
    <w:rsid w:val="00B7260F"/>
    <w:rsid w:val="00B7268A"/>
    <w:rsid w:val="00B729FB"/>
    <w:rsid w:val="00B72A3C"/>
    <w:rsid w:val="00B7303C"/>
    <w:rsid w:val="00B736D8"/>
    <w:rsid w:val="00B738E8"/>
    <w:rsid w:val="00B73B7F"/>
    <w:rsid w:val="00B73FA2"/>
    <w:rsid w:val="00B73FE7"/>
    <w:rsid w:val="00B740D9"/>
    <w:rsid w:val="00B74436"/>
    <w:rsid w:val="00B74506"/>
    <w:rsid w:val="00B74BE6"/>
    <w:rsid w:val="00B74FA1"/>
    <w:rsid w:val="00B74FA4"/>
    <w:rsid w:val="00B753ED"/>
    <w:rsid w:val="00B75609"/>
    <w:rsid w:val="00B76603"/>
    <w:rsid w:val="00B767F6"/>
    <w:rsid w:val="00B7684F"/>
    <w:rsid w:val="00B7687F"/>
    <w:rsid w:val="00B76912"/>
    <w:rsid w:val="00B76999"/>
    <w:rsid w:val="00B76A15"/>
    <w:rsid w:val="00B76DB4"/>
    <w:rsid w:val="00B771FD"/>
    <w:rsid w:val="00B77FCE"/>
    <w:rsid w:val="00B800D3"/>
    <w:rsid w:val="00B809BE"/>
    <w:rsid w:val="00B80AA3"/>
    <w:rsid w:val="00B80AAC"/>
    <w:rsid w:val="00B81A42"/>
    <w:rsid w:val="00B81BA6"/>
    <w:rsid w:val="00B81C8D"/>
    <w:rsid w:val="00B822EE"/>
    <w:rsid w:val="00B823E0"/>
    <w:rsid w:val="00B82F26"/>
    <w:rsid w:val="00B83732"/>
    <w:rsid w:val="00B83A13"/>
    <w:rsid w:val="00B845BF"/>
    <w:rsid w:val="00B84E5D"/>
    <w:rsid w:val="00B8550F"/>
    <w:rsid w:val="00B856BE"/>
    <w:rsid w:val="00B8581E"/>
    <w:rsid w:val="00B85D94"/>
    <w:rsid w:val="00B86562"/>
    <w:rsid w:val="00B867B6"/>
    <w:rsid w:val="00B86C04"/>
    <w:rsid w:val="00B86C0F"/>
    <w:rsid w:val="00B86CF8"/>
    <w:rsid w:val="00B871DB"/>
    <w:rsid w:val="00B876D6"/>
    <w:rsid w:val="00B8770D"/>
    <w:rsid w:val="00B87F32"/>
    <w:rsid w:val="00B902AA"/>
    <w:rsid w:val="00B90C34"/>
    <w:rsid w:val="00B91010"/>
    <w:rsid w:val="00B9128F"/>
    <w:rsid w:val="00B91E54"/>
    <w:rsid w:val="00B92338"/>
    <w:rsid w:val="00B924CC"/>
    <w:rsid w:val="00B93381"/>
    <w:rsid w:val="00B934E6"/>
    <w:rsid w:val="00B9370F"/>
    <w:rsid w:val="00B93820"/>
    <w:rsid w:val="00B9382A"/>
    <w:rsid w:val="00B941F7"/>
    <w:rsid w:val="00B9481F"/>
    <w:rsid w:val="00B94F4C"/>
    <w:rsid w:val="00B95038"/>
    <w:rsid w:val="00B95209"/>
    <w:rsid w:val="00B9578C"/>
    <w:rsid w:val="00B95DF1"/>
    <w:rsid w:val="00B95F7A"/>
    <w:rsid w:val="00B963FC"/>
    <w:rsid w:val="00B964B3"/>
    <w:rsid w:val="00B96970"/>
    <w:rsid w:val="00B96AAA"/>
    <w:rsid w:val="00B96D2D"/>
    <w:rsid w:val="00B97452"/>
    <w:rsid w:val="00BA00D8"/>
    <w:rsid w:val="00BA06BA"/>
    <w:rsid w:val="00BA1462"/>
    <w:rsid w:val="00BA1945"/>
    <w:rsid w:val="00BA1CBC"/>
    <w:rsid w:val="00BA2647"/>
    <w:rsid w:val="00BA2946"/>
    <w:rsid w:val="00BA2A57"/>
    <w:rsid w:val="00BA2AF5"/>
    <w:rsid w:val="00BA2D81"/>
    <w:rsid w:val="00BA3541"/>
    <w:rsid w:val="00BA3659"/>
    <w:rsid w:val="00BA3C28"/>
    <w:rsid w:val="00BA3CCE"/>
    <w:rsid w:val="00BA4603"/>
    <w:rsid w:val="00BA47AE"/>
    <w:rsid w:val="00BA4BD2"/>
    <w:rsid w:val="00BA4D76"/>
    <w:rsid w:val="00BA53C6"/>
    <w:rsid w:val="00BA5FFD"/>
    <w:rsid w:val="00BA657B"/>
    <w:rsid w:val="00BA67B5"/>
    <w:rsid w:val="00BA6E50"/>
    <w:rsid w:val="00BA6F50"/>
    <w:rsid w:val="00BA7341"/>
    <w:rsid w:val="00BA75BC"/>
    <w:rsid w:val="00BA7661"/>
    <w:rsid w:val="00BA779C"/>
    <w:rsid w:val="00BB052A"/>
    <w:rsid w:val="00BB080C"/>
    <w:rsid w:val="00BB0986"/>
    <w:rsid w:val="00BB0A2A"/>
    <w:rsid w:val="00BB0DF1"/>
    <w:rsid w:val="00BB1382"/>
    <w:rsid w:val="00BB1B3A"/>
    <w:rsid w:val="00BB1CE9"/>
    <w:rsid w:val="00BB234D"/>
    <w:rsid w:val="00BB28F0"/>
    <w:rsid w:val="00BB2ACB"/>
    <w:rsid w:val="00BB2B12"/>
    <w:rsid w:val="00BB336B"/>
    <w:rsid w:val="00BB3408"/>
    <w:rsid w:val="00BB39F0"/>
    <w:rsid w:val="00BB3ABA"/>
    <w:rsid w:val="00BB41AA"/>
    <w:rsid w:val="00BB4538"/>
    <w:rsid w:val="00BB4940"/>
    <w:rsid w:val="00BB4DEC"/>
    <w:rsid w:val="00BB539D"/>
    <w:rsid w:val="00BB541F"/>
    <w:rsid w:val="00BB5FDF"/>
    <w:rsid w:val="00BB6713"/>
    <w:rsid w:val="00BB6FE0"/>
    <w:rsid w:val="00BB7230"/>
    <w:rsid w:val="00BB7329"/>
    <w:rsid w:val="00BB7C05"/>
    <w:rsid w:val="00BB7CFF"/>
    <w:rsid w:val="00BC0150"/>
    <w:rsid w:val="00BC1E81"/>
    <w:rsid w:val="00BC20F9"/>
    <w:rsid w:val="00BC218E"/>
    <w:rsid w:val="00BC241F"/>
    <w:rsid w:val="00BC24FA"/>
    <w:rsid w:val="00BC26E6"/>
    <w:rsid w:val="00BC3337"/>
    <w:rsid w:val="00BC3574"/>
    <w:rsid w:val="00BC3793"/>
    <w:rsid w:val="00BC3C02"/>
    <w:rsid w:val="00BC421C"/>
    <w:rsid w:val="00BC4341"/>
    <w:rsid w:val="00BC47BF"/>
    <w:rsid w:val="00BC48B7"/>
    <w:rsid w:val="00BC52AB"/>
    <w:rsid w:val="00BC54D7"/>
    <w:rsid w:val="00BC567A"/>
    <w:rsid w:val="00BC58B3"/>
    <w:rsid w:val="00BC6BBC"/>
    <w:rsid w:val="00BC6CCC"/>
    <w:rsid w:val="00BC7260"/>
    <w:rsid w:val="00BC78A7"/>
    <w:rsid w:val="00BC7920"/>
    <w:rsid w:val="00BC7D8A"/>
    <w:rsid w:val="00BD087F"/>
    <w:rsid w:val="00BD0E64"/>
    <w:rsid w:val="00BD17CF"/>
    <w:rsid w:val="00BD1A45"/>
    <w:rsid w:val="00BD1CF9"/>
    <w:rsid w:val="00BD1FE2"/>
    <w:rsid w:val="00BD23CB"/>
    <w:rsid w:val="00BD27A3"/>
    <w:rsid w:val="00BD27B9"/>
    <w:rsid w:val="00BD2B91"/>
    <w:rsid w:val="00BD2D4E"/>
    <w:rsid w:val="00BD30A6"/>
    <w:rsid w:val="00BD3DAA"/>
    <w:rsid w:val="00BD408E"/>
    <w:rsid w:val="00BD4405"/>
    <w:rsid w:val="00BD4422"/>
    <w:rsid w:val="00BD53DA"/>
    <w:rsid w:val="00BD5576"/>
    <w:rsid w:val="00BD5AE1"/>
    <w:rsid w:val="00BD6501"/>
    <w:rsid w:val="00BD659A"/>
    <w:rsid w:val="00BD65B7"/>
    <w:rsid w:val="00BD65E8"/>
    <w:rsid w:val="00BD6749"/>
    <w:rsid w:val="00BD6D19"/>
    <w:rsid w:val="00BD6E87"/>
    <w:rsid w:val="00BD6F8B"/>
    <w:rsid w:val="00BD706B"/>
    <w:rsid w:val="00BD73C4"/>
    <w:rsid w:val="00BD73CE"/>
    <w:rsid w:val="00BD7467"/>
    <w:rsid w:val="00BD7BE2"/>
    <w:rsid w:val="00BE0AF3"/>
    <w:rsid w:val="00BE0F01"/>
    <w:rsid w:val="00BE0FBC"/>
    <w:rsid w:val="00BE14A9"/>
    <w:rsid w:val="00BE1B7C"/>
    <w:rsid w:val="00BE2934"/>
    <w:rsid w:val="00BE2A26"/>
    <w:rsid w:val="00BE2BBB"/>
    <w:rsid w:val="00BE343D"/>
    <w:rsid w:val="00BE35FF"/>
    <w:rsid w:val="00BE3898"/>
    <w:rsid w:val="00BE3B02"/>
    <w:rsid w:val="00BE4675"/>
    <w:rsid w:val="00BE5024"/>
    <w:rsid w:val="00BE5239"/>
    <w:rsid w:val="00BE55ED"/>
    <w:rsid w:val="00BE5E54"/>
    <w:rsid w:val="00BE63A2"/>
    <w:rsid w:val="00BF0786"/>
    <w:rsid w:val="00BF0A38"/>
    <w:rsid w:val="00BF0CD4"/>
    <w:rsid w:val="00BF16CF"/>
    <w:rsid w:val="00BF2380"/>
    <w:rsid w:val="00BF28C8"/>
    <w:rsid w:val="00BF2C03"/>
    <w:rsid w:val="00BF2FFC"/>
    <w:rsid w:val="00BF32DD"/>
    <w:rsid w:val="00BF32F1"/>
    <w:rsid w:val="00BF3E97"/>
    <w:rsid w:val="00BF482A"/>
    <w:rsid w:val="00BF4B03"/>
    <w:rsid w:val="00BF4E00"/>
    <w:rsid w:val="00BF4EF0"/>
    <w:rsid w:val="00BF5162"/>
    <w:rsid w:val="00BF5538"/>
    <w:rsid w:val="00BF656B"/>
    <w:rsid w:val="00BF6F61"/>
    <w:rsid w:val="00BF7168"/>
    <w:rsid w:val="00BF719F"/>
    <w:rsid w:val="00BF734A"/>
    <w:rsid w:val="00BF7741"/>
    <w:rsid w:val="00BF7AE0"/>
    <w:rsid w:val="00C00A3C"/>
    <w:rsid w:val="00C00DFC"/>
    <w:rsid w:val="00C015F2"/>
    <w:rsid w:val="00C01743"/>
    <w:rsid w:val="00C01973"/>
    <w:rsid w:val="00C01B2B"/>
    <w:rsid w:val="00C02184"/>
    <w:rsid w:val="00C02994"/>
    <w:rsid w:val="00C02AE4"/>
    <w:rsid w:val="00C031B6"/>
    <w:rsid w:val="00C03776"/>
    <w:rsid w:val="00C03C9D"/>
    <w:rsid w:val="00C04277"/>
    <w:rsid w:val="00C04477"/>
    <w:rsid w:val="00C04619"/>
    <w:rsid w:val="00C049D9"/>
    <w:rsid w:val="00C04F60"/>
    <w:rsid w:val="00C05721"/>
    <w:rsid w:val="00C057A4"/>
    <w:rsid w:val="00C05C75"/>
    <w:rsid w:val="00C05D27"/>
    <w:rsid w:val="00C05EC7"/>
    <w:rsid w:val="00C05F08"/>
    <w:rsid w:val="00C060B3"/>
    <w:rsid w:val="00C06F7B"/>
    <w:rsid w:val="00C06FC6"/>
    <w:rsid w:val="00C0769E"/>
    <w:rsid w:val="00C10092"/>
    <w:rsid w:val="00C118DE"/>
    <w:rsid w:val="00C11C56"/>
    <w:rsid w:val="00C11D4A"/>
    <w:rsid w:val="00C11ED2"/>
    <w:rsid w:val="00C12434"/>
    <w:rsid w:val="00C128AE"/>
    <w:rsid w:val="00C12F93"/>
    <w:rsid w:val="00C12F98"/>
    <w:rsid w:val="00C139FC"/>
    <w:rsid w:val="00C13B8D"/>
    <w:rsid w:val="00C13BBE"/>
    <w:rsid w:val="00C14227"/>
    <w:rsid w:val="00C14AE7"/>
    <w:rsid w:val="00C15397"/>
    <w:rsid w:val="00C15A3D"/>
    <w:rsid w:val="00C15FD8"/>
    <w:rsid w:val="00C1668C"/>
    <w:rsid w:val="00C16FA1"/>
    <w:rsid w:val="00C17550"/>
    <w:rsid w:val="00C17581"/>
    <w:rsid w:val="00C17709"/>
    <w:rsid w:val="00C17B7D"/>
    <w:rsid w:val="00C17D83"/>
    <w:rsid w:val="00C2023A"/>
    <w:rsid w:val="00C205B6"/>
    <w:rsid w:val="00C206E0"/>
    <w:rsid w:val="00C206E6"/>
    <w:rsid w:val="00C20C26"/>
    <w:rsid w:val="00C20DBF"/>
    <w:rsid w:val="00C20E58"/>
    <w:rsid w:val="00C2111F"/>
    <w:rsid w:val="00C21170"/>
    <w:rsid w:val="00C2191B"/>
    <w:rsid w:val="00C219F2"/>
    <w:rsid w:val="00C21A40"/>
    <w:rsid w:val="00C21D5E"/>
    <w:rsid w:val="00C22064"/>
    <w:rsid w:val="00C22421"/>
    <w:rsid w:val="00C22594"/>
    <w:rsid w:val="00C22735"/>
    <w:rsid w:val="00C22B18"/>
    <w:rsid w:val="00C22FF1"/>
    <w:rsid w:val="00C2317F"/>
    <w:rsid w:val="00C23560"/>
    <w:rsid w:val="00C2370B"/>
    <w:rsid w:val="00C23F05"/>
    <w:rsid w:val="00C24038"/>
    <w:rsid w:val="00C241C8"/>
    <w:rsid w:val="00C24303"/>
    <w:rsid w:val="00C24A05"/>
    <w:rsid w:val="00C24E6D"/>
    <w:rsid w:val="00C25246"/>
    <w:rsid w:val="00C25279"/>
    <w:rsid w:val="00C25418"/>
    <w:rsid w:val="00C25C22"/>
    <w:rsid w:val="00C25E84"/>
    <w:rsid w:val="00C25EBA"/>
    <w:rsid w:val="00C26127"/>
    <w:rsid w:val="00C26790"/>
    <w:rsid w:val="00C267BA"/>
    <w:rsid w:val="00C269ED"/>
    <w:rsid w:val="00C26A00"/>
    <w:rsid w:val="00C26CCF"/>
    <w:rsid w:val="00C26D25"/>
    <w:rsid w:val="00C2718F"/>
    <w:rsid w:val="00C27794"/>
    <w:rsid w:val="00C27D2D"/>
    <w:rsid w:val="00C27F5F"/>
    <w:rsid w:val="00C30494"/>
    <w:rsid w:val="00C30924"/>
    <w:rsid w:val="00C30B34"/>
    <w:rsid w:val="00C30B66"/>
    <w:rsid w:val="00C30D3E"/>
    <w:rsid w:val="00C30FC9"/>
    <w:rsid w:val="00C31250"/>
    <w:rsid w:val="00C31310"/>
    <w:rsid w:val="00C317E0"/>
    <w:rsid w:val="00C3264E"/>
    <w:rsid w:val="00C32757"/>
    <w:rsid w:val="00C32F89"/>
    <w:rsid w:val="00C33242"/>
    <w:rsid w:val="00C33AC2"/>
    <w:rsid w:val="00C33D6A"/>
    <w:rsid w:val="00C33FB0"/>
    <w:rsid w:val="00C3414C"/>
    <w:rsid w:val="00C348A8"/>
    <w:rsid w:val="00C348C0"/>
    <w:rsid w:val="00C34C1F"/>
    <w:rsid w:val="00C34FF5"/>
    <w:rsid w:val="00C35FB0"/>
    <w:rsid w:val="00C3607A"/>
    <w:rsid w:val="00C3639F"/>
    <w:rsid w:val="00C3663D"/>
    <w:rsid w:val="00C36646"/>
    <w:rsid w:val="00C3666E"/>
    <w:rsid w:val="00C36761"/>
    <w:rsid w:val="00C36DA7"/>
    <w:rsid w:val="00C36EF1"/>
    <w:rsid w:val="00C36F01"/>
    <w:rsid w:val="00C370AB"/>
    <w:rsid w:val="00C374EC"/>
    <w:rsid w:val="00C40260"/>
    <w:rsid w:val="00C40293"/>
    <w:rsid w:val="00C41287"/>
    <w:rsid w:val="00C421F3"/>
    <w:rsid w:val="00C4223A"/>
    <w:rsid w:val="00C42380"/>
    <w:rsid w:val="00C4242A"/>
    <w:rsid w:val="00C429D6"/>
    <w:rsid w:val="00C42B03"/>
    <w:rsid w:val="00C42B6A"/>
    <w:rsid w:val="00C42BD0"/>
    <w:rsid w:val="00C42E82"/>
    <w:rsid w:val="00C43428"/>
    <w:rsid w:val="00C43D33"/>
    <w:rsid w:val="00C43FBC"/>
    <w:rsid w:val="00C44787"/>
    <w:rsid w:val="00C44D86"/>
    <w:rsid w:val="00C450C1"/>
    <w:rsid w:val="00C4535B"/>
    <w:rsid w:val="00C45A5B"/>
    <w:rsid w:val="00C4628F"/>
    <w:rsid w:val="00C46AF0"/>
    <w:rsid w:val="00C46E7E"/>
    <w:rsid w:val="00C46F4A"/>
    <w:rsid w:val="00C47228"/>
    <w:rsid w:val="00C47229"/>
    <w:rsid w:val="00C47241"/>
    <w:rsid w:val="00C47595"/>
    <w:rsid w:val="00C47902"/>
    <w:rsid w:val="00C479AD"/>
    <w:rsid w:val="00C47BBE"/>
    <w:rsid w:val="00C500EC"/>
    <w:rsid w:val="00C502DD"/>
    <w:rsid w:val="00C504A3"/>
    <w:rsid w:val="00C50510"/>
    <w:rsid w:val="00C50819"/>
    <w:rsid w:val="00C51E94"/>
    <w:rsid w:val="00C523AE"/>
    <w:rsid w:val="00C5321B"/>
    <w:rsid w:val="00C53593"/>
    <w:rsid w:val="00C5370B"/>
    <w:rsid w:val="00C53C8A"/>
    <w:rsid w:val="00C53C9E"/>
    <w:rsid w:val="00C53D0D"/>
    <w:rsid w:val="00C54183"/>
    <w:rsid w:val="00C545A8"/>
    <w:rsid w:val="00C553D3"/>
    <w:rsid w:val="00C555B4"/>
    <w:rsid w:val="00C558B4"/>
    <w:rsid w:val="00C55F39"/>
    <w:rsid w:val="00C56368"/>
    <w:rsid w:val="00C564B1"/>
    <w:rsid w:val="00C565A1"/>
    <w:rsid w:val="00C56E5E"/>
    <w:rsid w:val="00C5729A"/>
    <w:rsid w:val="00C57502"/>
    <w:rsid w:val="00C60023"/>
    <w:rsid w:val="00C600E1"/>
    <w:rsid w:val="00C606D1"/>
    <w:rsid w:val="00C60D05"/>
    <w:rsid w:val="00C610AE"/>
    <w:rsid w:val="00C61451"/>
    <w:rsid w:val="00C61768"/>
    <w:rsid w:val="00C61ADB"/>
    <w:rsid w:val="00C61D9D"/>
    <w:rsid w:val="00C61DB2"/>
    <w:rsid w:val="00C624D5"/>
    <w:rsid w:val="00C62578"/>
    <w:rsid w:val="00C625D3"/>
    <w:rsid w:val="00C62DBA"/>
    <w:rsid w:val="00C630C9"/>
    <w:rsid w:val="00C633B3"/>
    <w:rsid w:val="00C636D9"/>
    <w:rsid w:val="00C64418"/>
    <w:rsid w:val="00C655BE"/>
    <w:rsid w:val="00C65C73"/>
    <w:rsid w:val="00C65D43"/>
    <w:rsid w:val="00C66AFB"/>
    <w:rsid w:val="00C66CB7"/>
    <w:rsid w:val="00C66FD8"/>
    <w:rsid w:val="00C67909"/>
    <w:rsid w:val="00C70BA9"/>
    <w:rsid w:val="00C70D38"/>
    <w:rsid w:val="00C70E8B"/>
    <w:rsid w:val="00C713B0"/>
    <w:rsid w:val="00C71786"/>
    <w:rsid w:val="00C71838"/>
    <w:rsid w:val="00C718CA"/>
    <w:rsid w:val="00C7215F"/>
    <w:rsid w:val="00C72E07"/>
    <w:rsid w:val="00C737D4"/>
    <w:rsid w:val="00C73ACB"/>
    <w:rsid w:val="00C73AE8"/>
    <w:rsid w:val="00C74507"/>
    <w:rsid w:val="00C74E43"/>
    <w:rsid w:val="00C753C1"/>
    <w:rsid w:val="00C75AAC"/>
    <w:rsid w:val="00C76264"/>
    <w:rsid w:val="00C76353"/>
    <w:rsid w:val="00C7651A"/>
    <w:rsid w:val="00C76844"/>
    <w:rsid w:val="00C76E7D"/>
    <w:rsid w:val="00C7768D"/>
    <w:rsid w:val="00C77A8B"/>
    <w:rsid w:val="00C77D33"/>
    <w:rsid w:val="00C80679"/>
    <w:rsid w:val="00C80BF2"/>
    <w:rsid w:val="00C80C05"/>
    <w:rsid w:val="00C80DEB"/>
    <w:rsid w:val="00C818EA"/>
    <w:rsid w:val="00C81EF3"/>
    <w:rsid w:val="00C825F8"/>
    <w:rsid w:val="00C82CD4"/>
    <w:rsid w:val="00C830DA"/>
    <w:rsid w:val="00C831C6"/>
    <w:rsid w:val="00C8333C"/>
    <w:rsid w:val="00C83608"/>
    <w:rsid w:val="00C838FB"/>
    <w:rsid w:val="00C83CE8"/>
    <w:rsid w:val="00C84103"/>
    <w:rsid w:val="00C84148"/>
    <w:rsid w:val="00C842A1"/>
    <w:rsid w:val="00C84BB2"/>
    <w:rsid w:val="00C85A9F"/>
    <w:rsid w:val="00C85B92"/>
    <w:rsid w:val="00C85DDF"/>
    <w:rsid w:val="00C85FC2"/>
    <w:rsid w:val="00C8662A"/>
    <w:rsid w:val="00C868AF"/>
    <w:rsid w:val="00C86EC8"/>
    <w:rsid w:val="00C8703B"/>
    <w:rsid w:val="00C87BB5"/>
    <w:rsid w:val="00C9078D"/>
    <w:rsid w:val="00C907CC"/>
    <w:rsid w:val="00C90820"/>
    <w:rsid w:val="00C90B55"/>
    <w:rsid w:val="00C90DE3"/>
    <w:rsid w:val="00C90F6C"/>
    <w:rsid w:val="00C9147B"/>
    <w:rsid w:val="00C91742"/>
    <w:rsid w:val="00C918CA"/>
    <w:rsid w:val="00C91FFF"/>
    <w:rsid w:val="00C92162"/>
    <w:rsid w:val="00C92273"/>
    <w:rsid w:val="00C92B1F"/>
    <w:rsid w:val="00C92DFD"/>
    <w:rsid w:val="00C93D6D"/>
    <w:rsid w:val="00C93F54"/>
    <w:rsid w:val="00C94311"/>
    <w:rsid w:val="00C94637"/>
    <w:rsid w:val="00C94786"/>
    <w:rsid w:val="00C9494C"/>
    <w:rsid w:val="00C94FB4"/>
    <w:rsid w:val="00C9504A"/>
    <w:rsid w:val="00C95073"/>
    <w:rsid w:val="00C951FE"/>
    <w:rsid w:val="00C9539B"/>
    <w:rsid w:val="00C95912"/>
    <w:rsid w:val="00C95CB9"/>
    <w:rsid w:val="00C95F4D"/>
    <w:rsid w:val="00C968B0"/>
    <w:rsid w:val="00C96C78"/>
    <w:rsid w:val="00C96F2D"/>
    <w:rsid w:val="00C96FEB"/>
    <w:rsid w:val="00C973DB"/>
    <w:rsid w:val="00C9771A"/>
    <w:rsid w:val="00C9782A"/>
    <w:rsid w:val="00C979C1"/>
    <w:rsid w:val="00CA015C"/>
    <w:rsid w:val="00CA09A3"/>
    <w:rsid w:val="00CA0C33"/>
    <w:rsid w:val="00CA1114"/>
    <w:rsid w:val="00CA1618"/>
    <w:rsid w:val="00CA1EC4"/>
    <w:rsid w:val="00CA2C10"/>
    <w:rsid w:val="00CA2E6E"/>
    <w:rsid w:val="00CA3012"/>
    <w:rsid w:val="00CA3048"/>
    <w:rsid w:val="00CA33C3"/>
    <w:rsid w:val="00CA3459"/>
    <w:rsid w:val="00CA3525"/>
    <w:rsid w:val="00CA35A0"/>
    <w:rsid w:val="00CA3D6B"/>
    <w:rsid w:val="00CA3EEC"/>
    <w:rsid w:val="00CA4189"/>
    <w:rsid w:val="00CA432F"/>
    <w:rsid w:val="00CA471D"/>
    <w:rsid w:val="00CA4923"/>
    <w:rsid w:val="00CA5017"/>
    <w:rsid w:val="00CA523E"/>
    <w:rsid w:val="00CA541A"/>
    <w:rsid w:val="00CA549D"/>
    <w:rsid w:val="00CA5632"/>
    <w:rsid w:val="00CA58B6"/>
    <w:rsid w:val="00CA5C7B"/>
    <w:rsid w:val="00CA6075"/>
    <w:rsid w:val="00CA6091"/>
    <w:rsid w:val="00CA625B"/>
    <w:rsid w:val="00CA66D1"/>
    <w:rsid w:val="00CA7205"/>
    <w:rsid w:val="00CA724E"/>
    <w:rsid w:val="00CA7C59"/>
    <w:rsid w:val="00CA7D22"/>
    <w:rsid w:val="00CA7F27"/>
    <w:rsid w:val="00CA7F49"/>
    <w:rsid w:val="00CB078D"/>
    <w:rsid w:val="00CB0A08"/>
    <w:rsid w:val="00CB0F22"/>
    <w:rsid w:val="00CB1149"/>
    <w:rsid w:val="00CB12B9"/>
    <w:rsid w:val="00CB1427"/>
    <w:rsid w:val="00CB1C43"/>
    <w:rsid w:val="00CB2474"/>
    <w:rsid w:val="00CB287A"/>
    <w:rsid w:val="00CB2B03"/>
    <w:rsid w:val="00CB303D"/>
    <w:rsid w:val="00CB32A3"/>
    <w:rsid w:val="00CB36B2"/>
    <w:rsid w:val="00CB46E1"/>
    <w:rsid w:val="00CB4737"/>
    <w:rsid w:val="00CB47E7"/>
    <w:rsid w:val="00CB4896"/>
    <w:rsid w:val="00CB49B5"/>
    <w:rsid w:val="00CB4CD9"/>
    <w:rsid w:val="00CB4D0E"/>
    <w:rsid w:val="00CB5667"/>
    <w:rsid w:val="00CB56D6"/>
    <w:rsid w:val="00CB5840"/>
    <w:rsid w:val="00CB6002"/>
    <w:rsid w:val="00CB61ED"/>
    <w:rsid w:val="00CB655C"/>
    <w:rsid w:val="00CB6735"/>
    <w:rsid w:val="00CB67B1"/>
    <w:rsid w:val="00CB69CF"/>
    <w:rsid w:val="00CB6A88"/>
    <w:rsid w:val="00CB6E07"/>
    <w:rsid w:val="00CB7293"/>
    <w:rsid w:val="00CB7298"/>
    <w:rsid w:val="00CB7B33"/>
    <w:rsid w:val="00CB7CA4"/>
    <w:rsid w:val="00CB7D67"/>
    <w:rsid w:val="00CB7F3A"/>
    <w:rsid w:val="00CC0981"/>
    <w:rsid w:val="00CC0C8F"/>
    <w:rsid w:val="00CC0D6C"/>
    <w:rsid w:val="00CC0E0E"/>
    <w:rsid w:val="00CC1520"/>
    <w:rsid w:val="00CC1B19"/>
    <w:rsid w:val="00CC2915"/>
    <w:rsid w:val="00CC2A50"/>
    <w:rsid w:val="00CC388E"/>
    <w:rsid w:val="00CC42F3"/>
    <w:rsid w:val="00CC55BF"/>
    <w:rsid w:val="00CC5F83"/>
    <w:rsid w:val="00CC60C1"/>
    <w:rsid w:val="00CC6A9F"/>
    <w:rsid w:val="00CC790F"/>
    <w:rsid w:val="00CC7DC8"/>
    <w:rsid w:val="00CD04B5"/>
    <w:rsid w:val="00CD0896"/>
    <w:rsid w:val="00CD0971"/>
    <w:rsid w:val="00CD0B45"/>
    <w:rsid w:val="00CD0C1B"/>
    <w:rsid w:val="00CD0C3D"/>
    <w:rsid w:val="00CD1171"/>
    <w:rsid w:val="00CD127B"/>
    <w:rsid w:val="00CD1760"/>
    <w:rsid w:val="00CD18F1"/>
    <w:rsid w:val="00CD1941"/>
    <w:rsid w:val="00CD274B"/>
    <w:rsid w:val="00CD2ADA"/>
    <w:rsid w:val="00CD3884"/>
    <w:rsid w:val="00CD3F92"/>
    <w:rsid w:val="00CD470C"/>
    <w:rsid w:val="00CD4A72"/>
    <w:rsid w:val="00CD4AC2"/>
    <w:rsid w:val="00CD5501"/>
    <w:rsid w:val="00CD575D"/>
    <w:rsid w:val="00CD5B87"/>
    <w:rsid w:val="00CD5CE7"/>
    <w:rsid w:val="00CD5F73"/>
    <w:rsid w:val="00CD6016"/>
    <w:rsid w:val="00CD60A7"/>
    <w:rsid w:val="00CD61AC"/>
    <w:rsid w:val="00CD6DA9"/>
    <w:rsid w:val="00CD6FAF"/>
    <w:rsid w:val="00CD7014"/>
    <w:rsid w:val="00CD7383"/>
    <w:rsid w:val="00CD7617"/>
    <w:rsid w:val="00CD7813"/>
    <w:rsid w:val="00CD7ACF"/>
    <w:rsid w:val="00CD7B6C"/>
    <w:rsid w:val="00CE0070"/>
    <w:rsid w:val="00CE00EC"/>
    <w:rsid w:val="00CE0503"/>
    <w:rsid w:val="00CE05D4"/>
    <w:rsid w:val="00CE061C"/>
    <w:rsid w:val="00CE07A3"/>
    <w:rsid w:val="00CE08C4"/>
    <w:rsid w:val="00CE0DEB"/>
    <w:rsid w:val="00CE0EA9"/>
    <w:rsid w:val="00CE0FFF"/>
    <w:rsid w:val="00CE102A"/>
    <w:rsid w:val="00CE15FB"/>
    <w:rsid w:val="00CE1DEF"/>
    <w:rsid w:val="00CE2A13"/>
    <w:rsid w:val="00CE2B5A"/>
    <w:rsid w:val="00CE2D89"/>
    <w:rsid w:val="00CE2DE9"/>
    <w:rsid w:val="00CE2E80"/>
    <w:rsid w:val="00CE39FA"/>
    <w:rsid w:val="00CE3C14"/>
    <w:rsid w:val="00CE41F4"/>
    <w:rsid w:val="00CE46FE"/>
    <w:rsid w:val="00CE4977"/>
    <w:rsid w:val="00CE4B26"/>
    <w:rsid w:val="00CE4BD6"/>
    <w:rsid w:val="00CE53B4"/>
    <w:rsid w:val="00CE5765"/>
    <w:rsid w:val="00CE583F"/>
    <w:rsid w:val="00CE6062"/>
    <w:rsid w:val="00CE615E"/>
    <w:rsid w:val="00CE6183"/>
    <w:rsid w:val="00CE63B3"/>
    <w:rsid w:val="00CE69E4"/>
    <w:rsid w:val="00CE7218"/>
    <w:rsid w:val="00CE767F"/>
    <w:rsid w:val="00CE773A"/>
    <w:rsid w:val="00CE778C"/>
    <w:rsid w:val="00CE7851"/>
    <w:rsid w:val="00CE7AD5"/>
    <w:rsid w:val="00CF0025"/>
    <w:rsid w:val="00CF11FC"/>
    <w:rsid w:val="00CF1217"/>
    <w:rsid w:val="00CF123F"/>
    <w:rsid w:val="00CF16BA"/>
    <w:rsid w:val="00CF1A10"/>
    <w:rsid w:val="00CF2CEE"/>
    <w:rsid w:val="00CF3641"/>
    <w:rsid w:val="00CF3F9F"/>
    <w:rsid w:val="00CF40FC"/>
    <w:rsid w:val="00CF412B"/>
    <w:rsid w:val="00CF44B3"/>
    <w:rsid w:val="00CF51D9"/>
    <w:rsid w:val="00CF532A"/>
    <w:rsid w:val="00CF54B3"/>
    <w:rsid w:val="00CF554B"/>
    <w:rsid w:val="00CF5DFD"/>
    <w:rsid w:val="00CF5F9E"/>
    <w:rsid w:val="00CF6433"/>
    <w:rsid w:val="00CF6A88"/>
    <w:rsid w:val="00CF6ACC"/>
    <w:rsid w:val="00CF7342"/>
    <w:rsid w:val="00CF78B4"/>
    <w:rsid w:val="00CF78B5"/>
    <w:rsid w:val="00CF7D05"/>
    <w:rsid w:val="00CF7D8C"/>
    <w:rsid w:val="00D00B1C"/>
    <w:rsid w:val="00D0119F"/>
    <w:rsid w:val="00D01426"/>
    <w:rsid w:val="00D01AAA"/>
    <w:rsid w:val="00D01DD4"/>
    <w:rsid w:val="00D0260F"/>
    <w:rsid w:val="00D026F5"/>
    <w:rsid w:val="00D02E2A"/>
    <w:rsid w:val="00D02E6F"/>
    <w:rsid w:val="00D03267"/>
    <w:rsid w:val="00D03554"/>
    <w:rsid w:val="00D03566"/>
    <w:rsid w:val="00D04117"/>
    <w:rsid w:val="00D0483C"/>
    <w:rsid w:val="00D04A3A"/>
    <w:rsid w:val="00D04D08"/>
    <w:rsid w:val="00D04F5E"/>
    <w:rsid w:val="00D053BC"/>
    <w:rsid w:val="00D0557D"/>
    <w:rsid w:val="00D05687"/>
    <w:rsid w:val="00D062B3"/>
    <w:rsid w:val="00D06BC2"/>
    <w:rsid w:val="00D07050"/>
    <w:rsid w:val="00D07147"/>
    <w:rsid w:val="00D07177"/>
    <w:rsid w:val="00D109C4"/>
    <w:rsid w:val="00D111D5"/>
    <w:rsid w:val="00D1123B"/>
    <w:rsid w:val="00D113EA"/>
    <w:rsid w:val="00D115F3"/>
    <w:rsid w:val="00D129C1"/>
    <w:rsid w:val="00D14112"/>
    <w:rsid w:val="00D142AF"/>
    <w:rsid w:val="00D156FF"/>
    <w:rsid w:val="00D1570E"/>
    <w:rsid w:val="00D15A6E"/>
    <w:rsid w:val="00D15C63"/>
    <w:rsid w:val="00D1689B"/>
    <w:rsid w:val="00D168EB"/>
    <w:rsid w:val="00D17188"/>
    <w:rsid w:val="00D1734B"/>
    <w:rsid w:val="00D179FF"/>
    <w:rsid w:val="00D17D85"/>
    <w:rsid w:val="00D2006A"/>
    <w:rsid w:val="00D2048D"/>
    <w:rsid w:val="00D20570"/>
    <w:rsid w:val="00D20DD7"/>
    <w:rsid w:val="00D20E90"/>
    <w:rsid w:val="00D21080"/>
    <w:rsid w:val="00D21199"/>
    <w:rsid w:val="00D212DD"/>
    <w:rsid w:val="00D21703"/>
    <w:rsid w:val="00D21B0E"/>
    <w:rsid w:val="00D21DE4"/>
    <w:rsid w:val="00D222CE"/>
    <w:rsid w:val="00D224D2"/>
    <w:rsid w:val="00D228A5"/>
    <w:rsid w:val="00D22943"/>
    <w:rsid w:val="00D22D31"/>
    <w:rsid w:val="00D23D55"/>
    <w:rsid w:val="00D23E02"/>
    <w:rsid w:val="00D24130"/>
    <w:rsid w:val="00D247EB"/>
    <w:rsid w:val="00D24898"/>
    <w:rsid w:val="00D252E2"/>
    <w:rsid w:val="00D25975"/>
    <w:rsid w:val="00D26580"/>
    <w:rsid w:val="00D27106"/>
    <w:rsid w:val="00D276A6"/>
    <w:rsid w:val="00D279AE"/>
    <w:rsid w:val="00D27DC7"/>
    <w:rsid w:val="00D27F13"/>
    <w:rsid w:val="00D3025F"/>
    <w:rsid w:val="00D3100E"/>
    <w:rsid w:val="00D31589"/>
    <w:rsid w:val="00D315D2"/>
    <w:rsid w:val="00D31993"/>
    <w:rsid w:val="00D31C97"/>
    <w:rsid w:val="00D333D0"/>
    <w:rsid w:val="00D33DCC"/>
    <w:rsid w:val="00D33F49"/>
    <w:rsid w:val="00D340E1"/>
    <w:rsid w:val="00D342C1"/>
    <w:rsid w:val="00D34656"/>
    <w:rsid w:val="00D34716"/>
    <w:rsid w:val="00D34C23"/>
    <w:rsid w:val="00D34D5B"/>
    <w:rsid w:val="00D34E10"/>
    <w:rsid w:val="00D357B3"/>
    <w:rsid w:val="00D357D8"/>
    <w:rsid w:val="00D35B5E"/>
    <w:rsid w:val="00D35DCA"/>
    <w:rsid w:val="00D35ED6"/>
    <w:rsid w:val="00D36AAD"/>
    <w:rsid w:val="00D36C61"/>
    <w:rsid w:val="00D37423"/>
    <w:rsid w:val="00D378C0"/>
    <w:rsid w:val="00D37CF0"/>
    <w:rsid w:val="00D37FD6"/>
    <w:rsid w:val="00D40498"/>
    <w:rsid w:val="00D404CE"/>
    <w:rsid w:val="00D4095D"/>
    <w:rsid w:val="00D40969"/>
    <w:rsid w:val="00D40C72"/>
    <w:rsid w:val="00D411B0"/>
    <w:rsid w:val="00D41AC9"/>
    <w:rsid w:val="00D41F70"/>
    <w:rsid w:val="00D423FD"/>
    <w:rsid w:val="00D42928"/>
    <w:rsid w:val="00D4297D"/>
    <w:rsid w:val="00D429DE"/>
    <w:rsid w:val="00D43988"/>
    <w:rsid w:val="00D43A2B"/>
    <w:rsid w:val="00D43B4E"/>
    <w:rsid w:val="00D43C14"/>
    <w:rsid w:val="00D44077"/>
    <w:rsid w:val="00D440AB"/>
    <w:rsid w:val="00D4415E"/>
    <w:rsid w:val="00D44E6E"/>
    <w:rsid w:val="00D44EA2"/>
    <w:rsid w:val="00D44F82"/>
    <w:rsid w:val="00D44F90"/>
    <w:rsid w:val="00D4523D"/>
    <w:rsid w:val="00D45296"/>
    <w:rsid w:val="00D456F4"/>
    <w:rsid w:val="00D45841"/>
    <w:rsid w:val="00D45A64"/>
    <w:rsid w:val="00D45AE5"/>
    <w:rsid w:val="00D45F8C"/>
    <w:rsid w:val="00D4620E"/>
    <w:rsid w:val="00D463FD"/>
    <w:rsid w:val="00D46647"/>
    <w:rsid w:val="00D4666D"/>
    <w:rsid w:val="00D46C0C"/>
    <w:rsid w:val="00D47550"/>
    <w:rsid w:val="00D50706"/>
    <w:rsid w:val="00D508AA"/>
    <w:rsid w:val="00D509C1"/>
    <w:rsid w:val="00D50F10"/>
    <w:rsid w:val="00D5164D"/>
    <w:rsid w:val="00D5172C"/>
    <w:rsid w:val="00D517E0"/>
    <w:rsid w:val="00D51C53"/>
    <w:rsid w:val="00D527C3"/>
    <w:rsid w:val="00D52AA4"/>
    <w:rsid w:val="00D52FD0"/>
    <w:rsid w:val="00D5317E"/>
    <w:rsid w:val="00D532C9"/>
    <w:rsid w:val="00D53701"/>
    <w:rsid w:val="00D53794"/>
    <w:rsid w:val="00D54BAA"/>
    <w:rsid w:val="00D55539"/>
    <w:rsid w:val="00D556E3"/>
    <w:rsid w:val="00D556F3"/>
    <w:rsid w:val="00D557C9"/>
    <w:rsid w:val="00D56338"/>
    <w:rsid w:val="00D56F72"/>
    <w:rsid w:val="00D576A4"/>
    <w:rsid w:val="00D57AD3"/>
    <w:rsid w:val="00D57D25"/>
    <w:rsid w:val="00D603BE"/>
    <w:rsid w:val="00D603DC"/>
    <w:rsid w:val="00D605F5"/>
    <w:rsid w:val="00D60C32"/>
    <w:rsid w:val="00D61023"/>
    <w:rsid w:val="00D6146E"/>
    <w:rsid w:val="00D61EDB"/>
    <w:rsid w:val="00D62596"/>
    <w:rsid w:val="00D6283B"/>
    <w:rsid w:val="00D62D54"/>
    <w:rsid w:val="00D6306F"/>
    <w:rsid w:val="00D63293"/>
    <w:rsid w:val="00D632A3"/>
    <w:rsid w:val="00D633F5"/>
    <w:rsid w:val="00D63519"/>
    <w:rsid w:val="00D636FB"/>
    <w:rsid w:val="00D6385A"/>
    <w:rsid w:val="00D63EB6"/>
    <w:rsid w:val="00D64398"/>
    <w:rsid w:val="00D648B8"/>
    <w:rsid w:val="00D64B48"/>
    <w:rsid w:val="00D64D55"/>
    <w:rsid w:val="00D65578"/>
    <w:rsid w:val="00D65A12"/>
    <w:rsid w:val="00D664B4"/>
    <w:rsid w:val="00D6680D"/>
    <w:rsid w:val="00D66B89"/>
    <w:rsid w:val="00D67195"/>
    <w:rsid w:val="00D67583"/>
    <w:rsid w:val="00D67E1F"/>
    <w:rsid w:val="00D67E46"/>
    <w:rsid w:val="00D67F3D"/>
    <w:rsid w:val="00D70174"/>
    <w:rsid w:val="00D70460"/>
    <w:rsid w:val="00D705C7"/>
    <w:rsid w:val="00D70A48"/>
    <w:rsid w:val="00D70C7C"/>
    <w:rsid w:val="00D7101E"/>
    <w:rsid w:val="00D711C8"/>
    <w:rsid w:val="00D7164E"/>
    <w:rsid w:val="00D71F2A"/>
    <w:rsid w:val="00D7244F"/>
    <w:rsid w:val="00D72697"/>
    <w:rsid w:val="00D72C6D"/>
    <w:rsid w:val="00D72E21"/>
    <w:rsid w:val="00D72F34"/>
    <w:rsid w:val="00D73259"/>
    <w:rsid w:val="00D73B06"/>
    <w:rsid w:val="00D73B1E"/>
    <w:rsid w:val="00D740F5"/>
    <w:rsid w:val="00D742CB"/>
    <w:rsid w:val="00D74784"/>
    <w:rsid w:val="00D74A67"/>
    <w:rsid w:val="00D74F07"/>
    <w:rsid w:val="00D751D3"/>
    <w:rsid w:val="00D7604A"/>
    <w:rsid w:val="00D76286"/>
    <w:rsid w:val="00D762CF"/>
    <w:rsid w:val="00D76377"/>
    <w:rsid w:val="00D76615"/>
    <w:rsid w:val="00D76716"/>
    <w:rsid w:val="00D767CB"/>
    <w:rsid w:val="00D76C69"/>
    <w:rsid w:val="00D76E05"/>
    <w:rsid w:val="00D76E7B"/>
    <w:rsid w:val="00D777EA"/>
    <w:rsid w:val="00D8055B"/>
    <w:rsid w:val="00D80940"/>
    <w:rsid w:val="00D80BA3"/>
    <w:rsid w:val="00D815C5"/>
    <w:rsid w:val="00D815DB"/>
    <w:rsid w:val="00D81F18"/>
    <w:rsid w:val="00D825A7"/>
    <w:rsid w:val="00D8288B"/>
    <w:rsid w:val="00D82972"/>
    <w:rsid w:val="00D82D91"/>
    <w:rsid w:val="00D82DBE"/>
    <w:rsid w:val="00D82DDD"/>
    <w:rsid w:val="00D82EC5"/>
    <w:rsid w:val="00D831CC"/>
    <w:rsid w:val="00D8326E"/>
    <w:rsid w:val="00D83EDA"/>
    <w:rsid w:val="00D83F79"/>
    <w:rsid w:val="00D84078"/>
    <w:rsid w:val="00D84268"/>
    <w:rsid w:val="00D855CC"/>
    <w:rsid w:val="00D85661"/>
    <w:rsid w:val="00D8600D"/>
    <w:rsid w:val="00D86180"/>
    <w:rsid w:val="00D86770"/>
    <w:rsid w:val="00D86849"/>
    <w:rsid w:val="00D86CC3"/>
    <w:rsid w:val="00D86D60"/>
    <w:rsid w:val="00D87021"/>
    <w:rsid w:val="00D879FE"/>
    <w:rsid w:val="00D87AC8"/>
    <w:rsid w:val="00D87AD8"/>
    <w:rsid w:val="00D87B78"/>
    <w:rsid w:val="00D90272"/>
    <w:rsid w:val="00D902A8"/>
    <w:rsid w:val="00D9043B"/>
    <w:rsid w:val="00D90522"/>
    <w:rsid w:val="00D90A66"/>
    <w:rsid w:val="00D90B9F"/>
    <w:rsid w:val="00D90DC2"/>
    <w:rsid w:val="00D9103B"/>
    <w:rsid w:val="00D9141E"/>
    <w:rsid w:val="00D91580"/>
    <w:rsid w:val="00D9162B"/>
    <w:rsid w:val="00D92115"/>
    <w:rsid w:val="00D9244C"/>
    <w:rsid w:val="00D931C9"/>
    <w:rsid w:val="00D9361F"/>
    <w:rsid w:val="00D9368F"/>
    <w:rsid w:val="00D93759"/>
    <w:rsid w:val="00D940E9"/>
    <w:rsid w:val="00D941AE"/>
    <w:rsid w:val="00D94783"/>
    <w:rsid w:val="00D94CDB"/>
    <w:rsid w:val="00D954B2"/>
    <w:rsid w:val="00D954E2"/>
    <w:rsid w:val="00D967D3"/>
    <w:rsid w:val="00D96812"/>
    <w:rsid w:val="00D96862"/>
    <w:rsid w:val="00D96AD2"/>
    <w:rsid w:val="00D96E8E"/>
    <w:rsid w:val="00D96EAC"/>
    <w:rsid w:val="00D975D7"/>
    <w:rsid w:val="00D97C56"/>
    <w:rsid w:val="00D97DEF"/>
    <w:rsid w:val="00DA0B2C"/>
    <w:rsid w:val="00DA169C"/>
    <w:rsid w:val="00DA17EB"/>
    <w:rsid w:val="00DA2332"/>
    <w:rsid w:val="00DA258F"/>
    <w:rsid w:val="00DA2680"/>
    <w:rsid w:val="00DA2ACE"/>
    <w:rsid w:val="00DA2DF6"/>
    <w:rsid w:val="00DA301E"/>
    <w:rsid w:val="00DA31CE"/>
    <w:rsid w:val="00DA3666"/>
    <w:rsid w:val="00DA3B99"/>
    <w:rsid w:val="00DA3EB7"/>
    <w:rsid w:val="00DA447F"/>
    <w:rsid w:val="00DA4B59"/>
    <w:rsid w:val="00DA54B0"/>
    <w:rsid w:val="00DA54C6"/>
    <w:rsid w:val="00DA55EC"/>
    <w:rsid w:val="00DA627F"/>
    <w:rsid w:val="00DA62BA"/>
    <w:rsid w:val="00DA6666"/>
    <w:rsid w:val="00DA6BF4"/>
    <w:rsid w:val="00DA6C35"/>
    <w:rsid w:val="00DA767E"/>
    <w:rsid w:val="00DA77A1"/>
    <w:rsid w:val="00DA7BD9"/>
    <w:rsid w:val="00DA7DF2"/>
    <w:rsid w:val="00DB0421"/>
    <w:rsid w:val="00DB0775"/>
    <w:rsid w:val="00DB0E48"/>
    <w:rsid w:val="00DB120C"/>
    <w:rsid w:val="00DB1599"/>
    <w:rsid w:val="00DB1629"/>
    <w:rsid w:val="00DB1A6A"/>
    <w:rsid w:val="00DB1A81"/>
    <w:rsid w:val="00DB1A91"/>
    <w:rsid w:val="00DB1AEA"/>
    <w:rsid w:val="00DB2969"/>
    <w:rsid w:val="00DB335F"/>
    <w:rsid w:val="00DB3553"/>
    <w:rsid w:val="00DB377B"/>
    <w:rsid w:val="00DB37E2"/>
    <w:rsid w:val="00DB3816"/>
    <w:rsid w:val="00DB42E0"/>
    <w:rsid w:val="00DB4415"/>
    <w:rsid w:val="00DB4597"/>
    <w:rsid w:val="00DB4A77"/>
    <w:rsid w:val="00DB4BBA"/>
    <w:rsid w:val="00DB4EB7"/>
    <w:rsid w:val="00DB54BE"/>
    <w:rsid w:val="00DB5831"/>
    <w:rsid w:val="00DB5E22"/>
    <w:rsid w:val="00DB60A2"/>
    <w:rsid w:val="00DB62D9"/>
    <w:rsid w:val="00DB639C"/>
    <w:rsid w:val="00DB6739"/>
    <w:rsid w:val="00DB69AD"/>
    <w:rsid w:val="00DB6E37"/>
    <w:rsid w:val="00DB74FD"/>
    <w:rsid w:val="00DB78EC"/>
    <w:rsid w:val="00DB7C63"/>
    <w:rsid w:val="00DB7FC5"/>
    <w:rsid w:val="00DC018B"/>
    <w:rsid w:val="00DC08A6"/>
    <w:rsid w:val="00DC0A8A"/>
    <w:rsid w:val="00DC0FED"/>
    <w:rsid w:val="00DC11C1"/>
    <w:rsid w:val="00DC1BB1"/>
    <w:rsid w:val="00DC1C6E"/>
    <w:rsid w:val="00DC209E"/>
    <w:rsid w:val="00DC2762"/>
    <w:rsid w:val="00DC2DB3"/>
    <w:rsid w:val="00DC33B1"/>
    <w:rsid w:val="00DC3415"/>
    <w:rsid w:val="00DC382E"/>
    <w:rsid w:val="00DC3AEE"/>
    <w:rsid w:val="00DC3C25"/>
    <w:rsid w:val="00DC3E01"/>
    <w:rsid w:val="00DC419D"/>
    <w:rsid w:val="00DC4710"/>
    <w:rsid w:val="00DC5849"/>
    <w:rsid w:val="00DC5C5C"/>
    <w:rsid w:val="00DC5F38"/>
    <w:rsid w:val="00DC62FE"/>
    <w:rsid w:val="00DC64B1"/>
    <w:rsid w:val="00DC67AD"/>
    <w:rsid w:val="00DC6890"/>
    <w:rsid w:val="00DC68D9"/>
    <w:rsid w:val="00DC6931"/>
    <w:rsid w:val="00DC6AD5"/>
    <w:rsid w:val="00DC72BD"/>
    <w:rsid w:val="00DC7593"/>
    <w:rsid w:val="00DD0297"/>
    <w:rsid w:val="00DD05D0"/>
    <w:rsid w:val="00DD06FE"/>
    <w:rsid w:val="00DD10FF"/>
    <w:rsid w:val="00DD1407"/>
    <w:rsid w:val="00DD1453"/>
    <w:rsid w:val="00DD19BF"/>
    <w:rsid w:val="00DD1BD3"/>
    <w:rsid w:val="00DD1FC6"/>
    <w:rsid w:val="00DD2032"/>
    <w:rsid w:val="00DD21BB"/>
    <w:rsid w:val="00DD23AC"/>
    <w:rsid w:val="00DD246F"/>
    <w:rsid w:val="00DD304F"/>
    <w:rsid w:val="00DD356F"/>
    <w:rsid w:val="00DD3632"/>
    <w:rsid w:val="00DD3A3E"/>
    <w:rsid w:val="00DD3E61"/>
    <w:rsid w:val="00DD4002"/>
    <w:rsid w:val="00DD4871"/>
    <w:rsid w:val="00DD49C8"/>
    <w:rsid w:val="00DD4DEF"/>
    <w:rsid w:val="00DD5065"/>
    <w:rsid w:val="00DD5A18"/>
    <w:rsid w:val="00DD5B1B"/>
    <w:rsid w:val="00DD632A"/>
    <w:rsid w:val="00DD63E3"/>
    <w:rsid w:val="00DD64AE"/>
    <w:rsid w:val="00DD6541"/>
    <w:rsid w:val="00DD76C5"/>
    <w:rsid w:val="00DD78E9"/>
    <w:rsid w:val="00DD79FB"/>
    <w:rsid w:val="00DE0190"/>
    <w:rsid w:val="00DE023A"/>
    <w:rsid w:val="00DE04AE"/>
    <w:rsid w:val="00DE060B"/>
    <w:rsid w:val="00DE06C6"/>
    <w:rsid w:val="00DE08C6"/>
    <w:rsid w:val="00DE095E"/>
    <w:rsid w:val="00DE0C36"/>
    <w:rsid w:val="00DE0E62"/>
    <w:rsid w:val="00DE10DD"/>
    <w:rsid w:val="00DE1600"/>
    <w:rsid w:val="00DE1683"/>
    <w:rsid w:val="00DE1736"/>
    <w:rsid w:val="00DE1875"/>
    <w:rsid w:val="00DE1B7F"/>
    <w:rsid w:val="00DE1F07"/>
    <w:rsid w:val="00DE21A1"/>
    <w:rsid w:val="00DE22A4"/>
    <w:rsid w:val="00DE2695"/>
    <w:rsid w:val="00DE2A65"/>
    <w:rsid w:val="00DE2A91"/>
    <w:rsid w:val="00DE2ADC"/>
    <w:rsid w:val="00DE2D32"/>
    <w:rsid w:val="00DE2FA0"/>
    <w:rsid w:val="00DE3B97"/>
    <w:rsid w:val="00DE4176"/>
    <w:rsid w:val="00DE44AC"/>
    <w:rsid w:val="00DE47FB"/>
    <w:rsid w:val="00DE4AF5"/>
    <w:rsid w:val="00DE4E7E"/>
    <w:rsid w:val="00DE4FA2"/>
    <w:rsid w:val="00DE524F"/>
    <w:rsid w:val="00DE5457"/>
    <w:rsid w:val="00DE551D"/>
    <w:rsid w:val="00DE55AB"/>
    <w:rsid w:val="00DE5650"/>
    <w:rsid w:val="00DE5996"/>
    <w:rsid w:val="00DE5B19"/>
    <w:rsid w:val="00DE5E4D"/>
    <w:rsid w:val="00DE61CB"/>
    <w:rsid w:val="00DE61D0"/>
    <w:rsid w:val="00DE68F6"/>
    <w:rsid w:val="00DE6F0B"/>
    <w:rsid w:val="00DE7701"/>
    <w:rsid w:val="00DE7BB4"/>
    <w:rsid w:val="00DE7C0C"/>
    <w:rsid w:val="00DE7C9C"/>
    <w:rsid w:val="00DF008E"/>
    <w:rsid w:val="00DF016F"/>
    <w:rsid w:val="00DF019C"/>
    <w:rsid w:val="00DF15D2"/>
    <w:rsid w:val="00DF1F30"/>
    <w:rsid w:val="00DF269D"/>
    <w:rsid w:val="00DF26FA"/>
    <w:rsid w:val="00DF30A7"/>
    <w:rsid w:val="00DF3402"/>
    <w:rsid w:val="00DF35B6"/>
    <w:rsid w:val="00DF3902"/>
    <w:rsid w:val="00DF3F1B"/>
    <w:rsid w:val="00DF4DCF"/>
    <w:rsid w:val="00DF507E"/>
    <w:rsid w:val="00DF515E"/>
    <w:rsid w:val="00DF528E"/>
    <w:rsid w:val="00DF52DE"/>
    <w:rsid w:val="00DF588D"/>
    <w:rsid w:val="00DF58E1"/>
    <w:rsid w:val="00DF59AC"/>
    <w:rsid w:val="00DF5FE3"/>
    <w:rsid w:val="00DF6643"/>
    <w:rsid w:val="00DF68A2"/>
    <w:rsid w:val="00DF6947"/>
    <w:rsid w:val="00DF6E29"/>
    <w:rsid w:val="00DF6EA1"/>
    <w:rsid w:val="00DF727C"/>
    <w:rsid w:val="00DF73FB"/>
    <w:rsid w:val="00DF752A"/>
    <w:rsid w:val="00DF771E"/>
    <w:rsid w:val="00DF77E4"/>
    <w:rsid w:val="00DF7B22"/>
    <w:rsid w:val="00E00026"/>
    <w:rsid w:val="00E0039D"/>
    <w:rsid w:val="00E00553"/>
    <w:rsid w:val="00E01E07"/>
    <w:rsid w:val="00E01FCC"/>
    <w:rsid w:val="00E02E32"/>
    <w:rsid w:val="00E03137"/>
    <w:rsid w:val="00E0351D"/>
    <w:rsid w:val="00E0365C"/>
    <w:rsid w:val="00E03780"/>
    <w:rsid w:val="00E0380D"/>
    <w:rsid w:val="00E0387A"/>
    <w:rsid w:val="00E03A0A"/>
    <w:rsid w:val="00E05405"/>
    <w:rsid w:val="00E05A30"/>
    <w:rsid w:val="00E05D89"/>
    <w:rsid w:val="00E05DCA"/>
    <w:rsid w:val="00E05E2E"/>
    <w:rsid w:val="00E05EFE"/>
    <w:rsid w:val="00E0602A"/>
    <w:rsid w:val="00E0609A"/>
    <w:rsid w:val="00E0610F"/>
    <w:rsid w:val="00E0618C"/>
    <w:rsid w:val="00E062BD"/>
    <w:rsid w:val="00E063F8"/>
    <w:rsid w:val="00E06A1B"/>
    <w:rsid w:val="00E06B5F"/>
    <w:rsid w:val="00E071BA"/>
    <w:rsid w:val="00E07BDB"/>
    <w:rsid w:val="00E10138"/>
    <w:rsid w:val="00E1016F"/>
    <w:rsid w:val="00E101AA"/>
    <w:rsid w:val="00E10408"/>
    <w:rsid w:val="00E10667"/>
    <w:rsid w:val="00E10B77"/>
    <w:rsid w:val="00E10C8B"/>
    <w:rsid w:val="00E11189"/>
    <w:rsid w:val="00E1163E"/>
    <w:rsid w:val="00E11B86"/>
    <w:rsid w:val="00E12153"/>
    <w:rsid w:val="00E122E2"/>
    <w:rsid w:val="00E12ECA"/>
    <w:rsid w:val="00E130AC"/>
    <w:rsid w:val="00E13810"/>
    <w:rsid w:val="00E13ECB"/>
    <w:rsid w:val="00E1501F"/>
    <w:rsid w:val="00E1514F"/>
    <w:rsid w:val="00E15477"/>
    <w:rsid w:val="00E16023"/>
    <w:rsid w:val="00E16389"/>
    <w:rsid w:val="00E166B1"/>
    <w:rsid w:val="00E167E9"/>
    <w:rsid w:val="00E16BB2"/>
    <w:rsid w:val="00E16F60"/>
    <w:rsid w:val="00E17058"/>
    <w:rsid w:val="00E17194"/>
    <w:rsid w:val="00E171E3"/>
    <w:rsid w:val="00E17F71"/>
    <w:rsid w:val="00E2000D"/>
    <w:rsid w:val="00E20369"/>
    <w:rsid w:val="00E204B1"/>
    <w:rsid w:val="00E20AF8"/>
    <w:rsid w:val="00E2110A"/>
    <w:rsid w:val="00E211E9"/>
    <w:rsid w:val="00E21303"/>
    <w:rsid w:val="00E21374"/>
    <w:rsid w:val="00E213E3"/>
    <w:rsid w:val="00E2147D"/>
    <w:rsid w:val="00E216EF"/>
    <w:rsid w:val="00E2187A"/>
    <w:rsid w:val="00E21CA5"/>
    <w:rsid w:val="00E21E6C"/>
    <w:rsid w:val="00E21F23"/>
    <w:rsid w:val="00E21F65"/>
    <w:rsid w:val="00E2226D"/>
    <w:rsid w:val="00E222A1"/>
    <w:rsid w:val="00E222FA"/>
    <w:rsid w:val="00E22611"/>
    <w:rsid w:val="00E226E9"/>
    <w:rsid w:val="00E22884"/>
    <w:rsid w:val="00E22C1D"/>
    <w:rsid w:val="00E22F05"/>
    <w:rsid w:val="00E2349D"/>
    <w:rsid w:val="00E236E7"/>
    <w:rsid w:val="00E23A4A"/>
    <w:rsid w:val="00E23B78"/>
    <w:rsid w:val="00E23D6C"/>
    <w:rsid w:val="00E23FA7"/>
    <w:rsid w:val="00E24494"/>
    <w:rsid w:val="00E25720"/>
    <w:rsid w:val="00E26165"/>
    <w:rsid w:val="00E26569"/>
    <w:rsid w:val="00E2677C"/>
    <w:rsid w:val="00E26DA0"/>
    <w:rsid w:val="00E26EEE"/>
    <w:rsid w:val="00E26F4C"/>
    <w:rsid w:val="00E27DC9"/>
    <w:rsid w:val="00E30160"/>
    <w:rsid w:val="00E301A1"/>
    <w:rsid w:val="00E30299"/>
    <w:rsid w:val="00E3061A"/>
    <w:rsid w:val="00E307C2"/>
    <w:rsid w:val="00E3093E"/>
    <w:rsid w:val="00E30D52"/>
    <w:rsid w:val="00E30D5B"/>
    <w:rsid w:val="00E30D6A"/>
    <w:rsid w:val="00E317B3"/>
    <w:rsid w:val="00E31830"/>
    <w:rsid w:val="00E31ADC"/>
    <w:rsid w:val="00E31EDE"/>
    <w:rsid w:val="00E31F26"/>
    <w:rsid w:val="00E32521"/>
    <w:rsid w:val="00E32535"/>
    <w:rsid w:val="00E32685"/>
    <w:rsid w:val="00E3272F"/>
    <w:rsid w:val="00E333B8"/>
    <w:rsid w:val="00E3358B"/>
    <w:rsid w:val="00E33809"/>
    <w:rsid w:val="00E34303"/>
    <w:rsid w:val="00E34CDA"/>
    <w:rsid w:val="00E35AC2"/>
    <w:rsid w:val="00E35B8B"/>
    <w:rsid w:val="00E35CC6"/>
    <w:rsid w:val="00E361CA"/>
    <w:rsid w:val="00E362FD"/>
    <w:rsid w:val="00E3637C"/>
    <w:rsid w:val="00E36560"/>
    <w:rsid w:val="00E36695"/>
    <w:rsid w:val="00E36EAA"/>
    <w:rsid w:val="00E37563"/>
    <w:rsid w:val="00E375BA"/>
    <w:rsid w:val="00E378CE"/>
    <w:rsid w:val="00E40014"/>
    <w:rsid w:val="00E40338"/>
    <w:rsid w:val="00E40ABB"/>
    <w:rsid w:val="00E40E6C"/>
    <w:rsid w:val="00E41004"/>
    <w:rsid w:val="00E412C7"/>
    <w:rsid w:val="00E41475"/>
    <w:rsid w:val="00E41C53"/>
    <w:rsid w:val="00E41F01"/>
    <w:rsid w:val="00E420CF"/>
    <w:rsid w:val="00E4224E"/>
    <w:rsid w:val="00E423D0"/>
    <w:rsid w:val="00E42513"/>
    <w:rsid w:val="00E425DC"/>
    <w:rsid w:val="00E42EBD"/>
    <w:rsid w:val="00E432BC"/>
    <w:rsid w:val="00E44002"/>
    <w:rsid w:val="00E449C5"/>
    <w:rsid w:val="00E4551B"/>
    <w:rsid w:val="00E45DC3"/>
    <w:rsid w:val="00E45EA8"/>
    <w:rsid w:val="00E462F8"/>
    <w:rsid w:val="00E4667C"/>
    <w:rsid w:val="00E475DF"/>
    <w:rsid w:val="00E47AB1"/>
    <w:rsid w:val="00E47DC2"/>
    <w:rsid w:val="00E5016D"/>
    <w:rsid w:val="00E50537"/>
    <w:rsid w:val="00E50980"/>
    <w:rsid w:val="00E50CAF"/>
    <w:rsid w:val="00E51F3A"/>
    <w:rsid w:val="00E51FA9"/>
    <w:rsid w:val="00E526C8"/>
    <w:rsid w:val="00E527C7"/>
    <w:rsid w:val="00E52DC9"/>
    <w:rsid w:val="00E5360E"/>
    <w:rsid w:val="00E5361F"/>
    <w:rsid w:val="00E53720"/>
    <w:rsid w:val="00E53E6B"/>
    <w:rsid w:val="00E53EA6"/>
    <w:rsid w:val="00E53F93"/>
    <w:rsid w:val="00E54413"/>
    <w:rsid w:val="00E54A60"/>
    <w:rsid w:val="00E54E9A"/>
    <w:rsid w:val="00E54EA1"/>
    <w:rsid w:val="00E55154"/>
    <w:rsid w:val="00E5541E"/>
    <w:rsid w:val="00E55AF1"/>
    <w:rsid w:val="00E55F35"/>
    <w:rsid w:val="00E55F96"/>
    <w:rsid w:val="00E56A42"/>
    <w:rsid w:val="00E56A78"/>
    <w:rsid w:val="00E56CB4"/>
    <w:rsid w:val="00E56D4E"/>
    <w:rsid w:val="00E56DE8"/>
    <w:rsid w:val="00E56DF1"/>
    <w:rsid w:val="00E578FC"/>
    <w:rsid w:val="00E57DF7"/>
    <w:rsid w:val="00E60A5C"/>
    <w:rsid w:val="00E60C31"/>
    <w:rsid w:val="00E61A88"/>
    <w:rsid w:val="00E61E31"/>
    <w:rsid w:val="00E61F49"/>
    <w:rsid w:val="00E6256F"/>
    <w:rsid w:val="00E627C4"/>
    <w:rsid w:val="00E63182"/>
    <w:rsid w:val="00E63CB4"/>
    <w:rsid w:val="00E63CF4"/>
    <w:rsid w:val="00E63FAE"/>
    <w:rsid w:val="00E64416"/>
    <w:rsid w:val="00E64442"/>
    <w:rsid w:val="00E644B1"/>
    <w:rsid w:val="00E6457C"/>
    <w:rsid w:val="00E6458F"/>
    <w:rsid w:val="00E64618"/>
    <w:rsid w:val="00E65475"/>
    <w:rsid w:val="00E658C0"/>
    <w:rsid w:val="00E658E4"/>
    <w:rsid w:val="00E65DCB"/>
    <w:rsid w:val="00E66405"/>
    <w:rsid w:val="00E66A06"/>
    <w:rsid w:val="00E6748E"/>
    <w:rsid w:val="00E6769C"/>
    <w:rsid w:val="00E70049"/>
    <w:rsid w:val="00E7007A"/>
    <w:rsid w:val="00E70380"/>
    <w:rsid w:val="00E704D4"/>
    <w:rsid w:val="00E70722"/>
    <w:rsid w:val="00E70855"/>
    <w:rsid w:val="00E70CC2"/>
    <w:rsid w:val="00E71158"/>
    <w:rsid w:val="00E71204"/>
    <w:rsid w:val="00E712CC"/>
    <w:rsid w:val="00E715A8"/>
    <w:rsid w:val="00E724D6"/>
    <w:rsid w:val="00E72973"/>
    <w:rsid w:val="00E72FA2"/>
    <w:rsid w:val="00E730D8"/>
    <w:rsid w:val="00E731FC"/>
    <w:rsid w:val="00E733DD"/>
    <w:rsid w:val="00E733FE"/>
    <w:rsid w:val="00E73812"/>
    <w:rsid w:val="00E73A1B"/>
    <w:rsid w:val="00E7409C"/>
    <w:rsid w:val="00E7438C"/>
    <w:rsid w:val="00E743A0"/>
    <w:rsid w:val="00E74B79"/>
    <w:rsid w:val="00E74FB4"/>
    <w:rsid w:val="00E7539F"/>
    <w:rsid w:val="00E75586"/>
    <w:rsid w:val="00E75737"/>
    <w:rsid w:val="00E75985"/>
    <w:rsid w:val="00E75F08"/>
    <w:rsid w:val="00E7656A"/>
    <w:rsid w:val="00E76E39"/>
    <w:rsid w:val="00E77092"/>
    <w:rsid w:val="00E77E2E"/>
    <w:rsid w:val="00E80500"/>
    <w:rsid w:val="00E806A0"/>
    <w:rsid w:val="00E80AA4"/>
    <w:rsid w:val="00E813ED"/>
    <w:rsid w:val="00E818BD"/>
    <w:rsid w:val="00E8256E"/>
    <w:rsid w:val="00E83286"/>
    <w:rsid w:val="00E8371F"/>
    <w:rsid w:val="00E84421"/>
    <w:rsid w:val="00E8448A"/>
    <w:rsid w:val="00E85839"/>
    <w:rsid w:val="00E85EF1"/>
    <w:rsid w:val="00E863A0"/>
    <w:rsid w:val="00E868DD"/>
    <w:rsid w:val="00E86DBB"/>
    <w:rsid w:val="00E86EE6"/>
    <w:rsid w:val="00E8716C"/>
    <w:rsid w:val="00E87385"/>
    <w:rsid w:val="00E87A4A"/>
    <w:rsid w:val="00E87F7A"/>
    <w:rsid w:val="00E905E8"/>
    <w:rsid w:val="00E90B4F"/>
    <w:rsid w:val="00E90E20"/>
    <w:rsid w:val="00E90E80"/>
    <w:rsid w:val="00E9199D"/>
    <w:rsid w:val="00E91B3B"/>
    <w:rsid w:val="00E91CD8"/>
    <w:rsid w:val="00E91D81"/>
    <w:rsid w:val="00E923D9"/>
    <w:rsid w:val="00E9241D"/>
    <w:rsid w:val="00E92D95"/>
    <w:rsid w:val="00E93168"/>
    <w:rsid w:val="00E93571"/>
    <w:rsid w:val="00E935B1"/>
    <w:rsid w:val="00E936A7"/>
    <w:rsid w:val="00E9397C"/>
    <w:rsid w:val="00E93A51"/>
    <w:rsid w:val="00E93A6D"/>
    <w:rsid w:val="00E93F04"/>
    <w:rsid w:val="00E94471"/>
    <w:rsid w:val="00E945B0"/>
    <w:rsid w:val="00E94833"/>
    <w:rsid w:val="00E952DB"/>
    <w:rsid w:val="00E95A7E"/>
    <w:rsid w:val="00E95D9C"/>
    <w:rsid w:val="00E96710"/>
    <w:rsid w:val="00E96805"/>
    <w:rsid w:val="00E97185"/>
    <w:rsid w:val="00E97248"/>
    <w:rsid w:val="00E9736E"/>
    <w:rsid w:val="00E97801"/>
    <w:rsid w:val="00E97FB1"/>
    <w:rsid w:val="00EA02B9"/>
    <w:rsid w:val="00EA03DE"/>
    <w:rsid w:val="00EA0577"/>
    <w:rsid w:val="00EA0778"/>
    <w:rsid w:val="00EA07C7"/>
    <w:rsid w:val="00EA0FC3"/>
    <w:rsid w:val="00EA1272"/>
    <w:rsid w:val="00EA1716"/>
    <w:rsid w:val="00EA192E"/>
    <w:rsid w:val="00EA1CA1"/>
    <w:rsid w:val="00EA1D8A"/>
    <w:rsid w:val="00EA2329"/>
    <w:rsid w:val="00EA23C3"/>
    <w:rsid w:val="00EA34D3"/>
    <w:rsid w:val="00EA361C"/>
    <w:rsid w:val="00EA36D0"/>
    <w:rsid w:val="00EA373D"/>
    <w:rsid w:val="00EA383C"/>
    <w:rsid w:val="00EA387D"/>
    <w:rsid w:val="00EA38FC"/>
    <w:rsid w:val="00EA39B6"/>
    <w:rsid w:val="00EA3F0C"/>
    <w:rsid w:val="00EA46CB"/>
    <w:rsid w:val="00EA4C54"/>
    <w:rsid w:val="00EA4EAB"/>
    <w:rsid w:val="00EA6390"/>
    <w:rsid w:val="00EA64A0"/>
    <w:rsid w:val="00EA6529"/>
    <w:rsid w:val="00EA6BFE"/>
    <w:rsid w:val="00EA7BB8"/>
    <w:rsid w:val="00EA7BEF"/>
    <w:rsid w:val="00EA7F67"/>
    <w:rsid w:val="00EB01BE"/>
    <w:rsid w:val="00EB0254"/>
    <w:rsid w:val="00EB05F9"/>
    <w:rsid w:val="00EB0706"/>
    <w:rsid w:val="00EB087D"/>
    <w:rsid w:val="00EB0B90"/>
    <w:rsid w:val="00EB0BA7"/>
    <w:rsid w:val="00EB0DA1"/>
    <w:rsid w:val="00EB1125"/>
    <w:rsid w:val="00EB117E"/>
    <w:rsid w:val="00EB12AD"/>
    <w:rsid w:val="00EB1603"/>
    <w:rsid w:val="00EB168D"/>
    <w:rsid w:val="00EB1B37"/>
    <w:rsid w:val="00EB1DC2"/>
    <w:rsid w:val="00EB203F"/>
    <w:rsid w:val="00EB2284"/>
    <w:rsid w:val="00EB2C51"/>
    <w:rsid w:val="00EB2E18"/>
    <w:rsid w:val="00EB33D2"/>
    <w:rsid w:val="00EB3627"/>
    <w:rsid w:val="00EB4507"/>
    <w:rsid w:val="00EB4A05"/>
    <w:rsid w:val="00EB4C53"/>
    <w:rsid w:val="00EB5096"/>
    <w:rsid w:val="00EB5108"/>
    <w:rsid w:val="00EB5190"/>
    <w:rsid w:val="00EB535A"/>
    <w:rsid w:val="00EB6342"/>
    <w:rsid w:val="00EB6FB3"/>
    <w:rsid w:val="00EB749D"/>
    <w:rsid w:val="00EB7940"/>
    <w:rsid w:val="00EC010A"/>
    <w:rsid w:val="00EC03C1"/>
    <w:rsid w:val="00EC0982"/>
    <w:rsid w:val="00EC14DC"/>
    <w:rsid w:val="00EC1575"/>
    <w:rsid w:val="00EC1579"/>
    <w:rsid w:val="00EC1796"/>
    <w:rsid w:val="00EC1AC3"/>
    <w:rsid w:val="00EC1BE1"/>
    <w:rsid w:val="00EC1E4D"/>
    <w:rsid w:val="00EC2A8E"/>
    <w:rsid w:val="00EC2CFC"/>
    <w:rsid w:val="00EC32E2"/>
    <w:rsid w:val="00EC34B8"/>
    <w:rsid w:val="00EC35B2"/>
    <w:rsid w:val="00EC3C34"/>
    <w:rsid w:val="00EC40BD"/>
    <w:rsid w:val="00EC40F8"/>
    <w:rsid w:val="00EC432D"/>
    <w:rsid w:val="00EC43AF"/>
    <w:rsid w:val="00EC4ADE"/>
    <w:rsid w:val="00EC52B9"/>
    <w:rsid w:val="00EC5AC9"/>
    <w:rsid w:val="00EC5D0F"/>
    <w:rsid w:val="00EC5DDC"/>
    <w:rsid w:val="00EC619A"/>
    <w:rsid w:val="00EC6484"/>
    <w:rsid w:val="00EC6F43"/>
    <w:rsid w:val="00EC720C"/>
    <w:rsid w:val="00EC76A4"/>
    <w:rsid w:val="00EC77A5"/>
    <w:rsid w:val="00EC7F8A"/>
    <w:rsid w:val="00ED0104"/>
    <w:rsid w:val="00ED067F"/>
    <w:rsid w:val="00ED0976"/>
    <w:rsid w:val="00ED0BA7"/>
    <w:rsid w:val="00ED0E0C"/>
    <w:rsid w:val="00ED0E45"/>
    <w:rsid w:val="00ED1147"/>
    <w:rsid w:val="00ED1391"/>
    <w:rsid w:val="00ED1469"/>
    <w:rsid w:val="00ED163E"/>
    <w:rsid w:val="00ED1A79"/>
    <w:rsid w:val="00ED221D"/>
    <w:rsid w:val="00ED25D6"/>
    <w:rsid w:val="00ED27BD"/>
    <w:rsid w:val="00ED3273"/>
    <w:rsid w:val="00ED3481"/>
    <w:rsid w:val="00ED352C"/>
    <w:rsid w:val="00ED4233"/>
    <w:rsid w:val="00ED42E9"/>
    <w:rsid w:val="00ED48C4"/>
    <w:rsid w:val="00ED4E72"/>
    <w:rsid w:val="00ED5319"/>
    <w:rsid w:val="00ED5F7B"/>
    <w:rsid w:val="00ED626B"/>
    <w:rsid w:val="00ED688C"/>
    <w:rsid w:val="00ED6EBD"/>
    <w:rsid w:val="00ED765C"/>
    <w:rsid w:val="00ED7A8D"/>
    <w:rsid w:val="00ED7F23"/>
    <w:rsid w:val="00EE0438"/>
    <w:rsid w:val="00EE090E"/>
    <w:rsid w:val="00EE09C8"/>
    <w:rsid w:val="00EE0E4C"/>
    <w:rsid w:val="00EE1055"/>
    <w:rsid w:val="00EE1286"/>
    <w:rsid w:val="00EE1D45"/>
    <w:rsid w:val="00EE1ECE"/>
    <w:rsid w:val="00EE22C1"/>
    <w:rsid w:val="00EE2D04"/>
    <w:rsid w:val="00EE3336"/>
    <w:rsid w:val="00EE3F76"/>
    <w:rsid w:val="00EE4148"/>
    <w:rsid w:val="00EE4597"/>
    <w:rsid w:val="00EE4A39"/>
    <w:rsid w:val="00EE4C48"/>
    <w:rsid w:val="00EE538B"/>
    <w:rsid w:val="00EE572B"/>
    <w:rsid w:val="00EE5D41"/>
    <w:rsid w:val="00EE5E96"/>
    <w:rsid w:val="00EE621E"/>
    <w:rsid w:val="00EE652F"/>
    <w:rsid w:val="00EE6DA0"/>
    <w:rsid w:val="00EE6DB8"/>
    <w:rsid w:val="00EE6DEB"/>
    <w:rsid w:val="00EE782A"/>
    <w:rsid w:val="00EE7870"/>
    <w:rsid w:val="00EE7F93"/>
    <w:rsid w:val="00EF00DA"/>
    <w:rsid w:val="00EF0197"/>
    <w:rsid w:val="00EF028E"/>
    <w:rsid w:val="00EF0351"/>
    <w:rsid w:val="00EF0429"/>
    <w:rsid w:val="00EF1033"/>
    <w:rsid w:val="00EF12EB"/>
    <w:rsid w:val="00EF15CB"/>
    <w:rsid w:val="00EF1A59"/>
    <w:rsid w:val="00EF1CFC"/>
    <w:rsid w:val="00EF1ED1"/>
    <w:rsid w:val="00EF29F6"/>
    <w:rsid w:val="00EF2CCB"/>
    <w:rsid w:val="00EF31A6"/>
    <w:rsid w:val="00EF3209"/>
    <w:rsid w:val="00EF35D8"/>
    <w:rsid w:val="00EF40A7"/>
    <w:rsid w:val="00EF4A1C"/>
    <w:rsid w:val="00EF4AEE"/>
    <w:rsid w:val="00EF51DA"/>
    <w:rsid w:val="00EF5B87"/>
    <w:rsid w:val="00EF61B7"/>
    <w:rsid w:val="00EF6E8A"/>
    <w:rsid w:val="00EF7557"/>
    <w:rsid w:val="00EF7594"/>
    <w:rsid w:val="00EF76DB"/>
    <w:rsid w:val="00EF7E9B"/>
    <w:rsid w:val="00EF7EDD"/>
    <w:rsid w:val="00EF7FF6"/>
    <w:rsid w:val="00F0004B"/>
    <w:rsid w:val="00F000AB"/>
    <w:rsid w:val="00F00ABB"/>
    <w:rsid w:val="00F00C8D"/>
    <w:rsid w:val="00F00F94"/>
    <w:rsid w:val="00F020D7"/>
    <w:rsid w:val="00F020F9"/>
    <w:rsid w:val="00F022E3"/>
    <w:rsid w:val="00F022F1"/>
    <w:rsid w:val="00F0260A"/>
    <w:rsid w:val="00F02843"/>
    <w:rsid w:val="00F029C7"/>
    <w:rsid w:val="00F02B8A"/>
    <w:rsid w:val="00F03229"/>
    <w:rsid w:val="00F03739"/>
    <w:rsid w:val="00F03807"/>
    <w:rsid w:val="00F03D95"/>
    <w:rsid w:val="00F03EB3"/>
    <w:rsid w:val="00F044AF"/>
    <w:rsid w:val="00F05152"/>
    <w:rsid w:val="00F053F2"/>
    <w:rsid w:val="00F05A82"/>
    <w:rsid w:val="00F05F6B"/>
    <w:rsid w:val="00F06B62"/>
    <w:rsid w:val="00F06B86"/>
    <w:rsid w:val="00F06F83"/>
    <w:rsid w:val="00F06F98"/>
    <w:rsid w:val="00F07C56"/>
    <w:rsid w:val="00F1003C"/>
    <w:rsid w:val="00F101A0"/>
    <w:rsid w:val="00F10492"/>
    <w:rsid w:val="00F108BC"/>
    <w:rsid w:val="00F108DA"/>
    <w:rsid w:val="00F11092"/>
    <w:rsid w:val="00F110E1"/>
    <w:rsid w:val="00F1189D"/>
    <w:rsid w:val="00F11C7C"/>
    <w:rsid w:val="00F11FD8"/>
    <w:rsid w:val="00F11FDE"/>
    <w:rsid w:val="00F12830"/>
    <w:rsid w:val="00F12C54"/>
    <w:rsid w:val="00F13010"/>
    <w:rsid w:val="00F1307F"/>
    <w:rsid w:val="00F1313A"/>
    <w:rsid w:val="00F131F3"/>
    <w:rsid w:val="00F13264"/>
    <w:rsid w:val="00F13429"/>
    <w:rsid w:val="00F1489B"/>
    <w:rsid w:val="00F14C1D"/>
    <w:rsid w:val="00F15031"/>
    <w:rsid w:val="00F15092"/>
    <w:rsid w:val="00F15265"/>
    <w:rsid w:val="00F1580D"/>
    <w:rsid w:val="00F15AE2"/>
    <w:rsid w:val="00F15C68"/>
    <w:rsid w:val="00F15DE0"/>
    <w:rsid w:val="00F16652"/>
    <w:rsid w:val="00F16B2A"/>
    <w:rsid w:val="00F17097"/>
    <w:rsid w:val="00F17523"/>
    <w:rsid w:val="00F17743"/>
    <w:rsid w:val="00F17A60"/>
    <w:rsid w:val="00F20019"/>
    <w:rsid w:val="00F20267"/>
    <w:rsid w:val="00F20875"/>
    <w:rsid w:val="00F209A2"/>
    <w:rsid w:val="00F20A22"/>
    <w:rsid w:val="00F20E38"/>
    <w:rsid w:val="00F21038"/>
    <w:rsid w:val="00F22697"/>
    <w:rsid w:val="00F22C81"/>
    <w:rsid w:val="00F2351B"/>
    <w:rsid w:val="00F23D64"/>
    <w:rsid w:val="00F246D6"/>
    <w:rsid w:val="00F24B69"/>
    <w:rsid w:val="00F24F1C"/>
    <w:rsid w:val="00F2557B"/>
    <w:rsid w:val="00F256ED"/>
    <w:rsid w:val="00F25C08"/>
    <w:rsid w:val="00F25E59"/>
    <w:rsid w:val="00F261DD"/>
    <w:rsid w:val="00F266A4"/>
    <w:rsid w:val="00F2716C"/>
    <w:rsid w:val="00F271C0"/>
    <w:rsid w:val="00F27235"/>
    <w:rsid w:val="00F27A07"/>
    <w:rsid w:val="00F27E34"/>
    <w:rsid w:val="00F3052B"/>
    <w:rsid w:val="00F30AD1"/>
    <w:rsid w:val="00F30BE0"/>
    <w:rsid w:val="00F30CA8"/>
    <w:rsid w:val="00F3118C"/>
    <w:rsid w:val="00F314EF"/>
    <w:rsid w:val="00F325A6"/>
    <w:rsid w:val="00F326D4"/>
    <w:rsid w:val="00F327E8"/>
    <w:rsid w:val="00F329CD"/>
    <w:rsid w:val="00F329F6"/>
    <w:rsid w:val="00F32A5D"/>
    <w:rsid w:val="00F32CF7"/>
    <w:rsid w:val="00F333C4"/>
    <w:rsid w:val="00F3343A"/>
    <w:rsid w:val="00F335DB"/>
    <w:rsid w:val="00F339E5"/>
    <w:rsid w:val="00F33B37"/>
    <w:rsid w:val="00F33DA6"/>
    <w:rsid w:val="00F3482C"/>
    <w:rsid w:val="00F34B0C"/>
    <w:rsid w:val="00F352E8"/>
    <w:rsid w:val="00F35ED9"/>
    <w:rsid w:val="00F3636B"/>
    <w:rsid w:val="00F36575"/>
    <w:rsid w:val="00F36CAB"/>
    <w:rsid w:val="00F36D96"/>
    <w:rsid w:val="00F36F27"/>
    <w:rsid w:val="00F37BE8"/>
    <w:rsid w:val="00F37C96"/>
    <w:rsid w:val="00F37E4F"/>
    <w:rsid w:val="00F4046C"/>
    <w:rsid w:val="00F406BC"/>
    <w:rsid w:val="00F408E1"/>
    <w:rsid w:val="00F4104C"/>
    <w:rsid w:val="00F41105"/>
    <w:rsid w:val="00F4117E"/>
    <w:rsid w:val="00F41318"/>
    <w:rsid w:val="00F413BE"/>
    <w:rsid w:val="00F41912"/>
    <w:rsid w:val="00F420DF"/>
    <w:rsid w:val="00F420E1"/>
    <w:rsid w:val="00F422EF"/>
    <w:rsid w:val="00F423BF"/>
    <w:rsid w:val="00F42B34"/>
    <w:rsid w:val="00F42C0B"/>
    <w:rsid w:val="00F42D5A"/>
    <w:rsid w:val="00F42D71"/>
    <w:rsid w:val="00F42F01"/>
    <w:rsid w:val="00F43AFF"/>
    <w:rsid w:val="00F43B0C"/>
    <w:rsid w:val="00F43B2B"/>
    <w:rsid w:val="00F43B4A"/>
    <w:rsid w:val="00F44BA0"/>
    <w:rsid w:val="00F451C8"/>
    <w:rsid w:val="00F453C4"/>
    <w:rsid w:val="00F456AE"/>
    <w:rsid w:val="00F459F4"/>
    <w:rsid w:val="00F46757"/>
    <w:rsid w:val="00F46E37"/>
    <w:rsid w:val="00F475E3"/>
    <w:rsid w:val="00F47665"/>
    <w:rsid w:val="00F477BA"/>
    <w:rsid w:val="00F4782D"/>
    <w:rsid w:val="00F47955"/>
    <w:rsid w:val="00F47B1A"/>
    <w:rsid w:val="00F5029D"/>
    <w:rsid w:val="00F503C7"/>
    <w:rsid w:val="00F50490"/>
    <w:rsid w:val="00F50493"/>
    <w:rsid w:val="00F507AB"/>
    <w:rsid w:val="00F50C4E"/>
    <w:rsid w:val="00F50F74"/>
    <w:rsid w:val="00F51A8D"/>
    <w:rsid w:val="00F51F20"/>
    <w:rsid w:val="00F52943"/>
    <w:rsid w:val="00F52BAF"/>
    <w:rsid w:val="00F52CD2"/>
    <w:rsid w:val="00F52DC5"/>
    <w:rsid w:val="00F53156"/>
    <w:rsid w:val="00F53329"/>
    <w:rsid w:val="00F53648"/>
    <w:rsid w:val="00F54241"/>
    <w:rsid w:val="00F54460"/>
    <w:rsid w:val="00F54837"/>
    <w:rsid w:val="00F54DD1"/>
    <w:rsid w:val="00F55E4D"/>
    <w:rsid w:val="00F55E7F"/>
    <w:rsid w:val="00F562FB"/>
    <w:rsid w:val="00F567FF"/>
    <w:rsid w:val="00F56904"/>
    <w:rsid w:val="00F5714D"/>
    <w:rsid w:val="00F57268"/>
    <w:rsid w:val="00F57995"/>
    <w:rsid w:val="00F57A10"/>
    <w:rsid w:val="00F57ACA"/>
    <w:rsid w:val="00F57CE9"/>
    <w:rsid w:val="00F6019C"/>
    <w:rsid w:val="00F6034B"/>
    <w:rsid w:val="00F6039E"/>
    <w:rsid w:val="00F603D0"/>
    <w:rsid w:val="00F627C9"/>
    <w:rsid w:val="00F62C90"/>
    <w:rsid w:val="00F62D40"/>
    <w:rsid w:val="00F63191"/>
    <w:rsid w:val="00F631FA"/>
    <w:rsid w:val="00F639C8"/>
    <w:rsid w:val="00F63D8A"/>
    <w:rsid w:val="00F63FFC"/>
    <w:rsid w:val="00F640FE"/>
    <w:rsid w:val="00F642F9"/>
    <w:rsid w:val="00F647BF"/>
    <w:rsid w:val="00F64944"/>
    <w:rsid w:val="00F64C6C"/>
    <w:rsid w:val="00F64E02"/>
    <w:rsid w:val="00F64E37"/>
    <w:rsid w:val="00F64F4E"/>
    <w:rsid w:val="00F651C0"/>
    <w:rsid w:val="00F656D4"/>
    <w:rsid w:val="00F65B1F"/>
    <w:rsid w:val="00F65BD5"/>
    <w:rsid w:val="00F6634E"/>
    <w:rsid w:val="00F66FC9"/>
    <w:rsid w:val="00F672D2"/>
    <w:rsid w:val="00F67770"/>
    <w:rsid w:val="00F677BD"/>
    <w:rsid w:val="00F67C43"/>
    <w:rsid w:val="00F702D1"/>
    <w:rsid w:val="00F70BE8"/>
    <w:rsid w:val="00F70C3A"/>
    <w:rsid w:val="00F70DDA"/>
    <w:rsid w:val="00F715C1"/>
    <w:rsid w:val="00F71CFB"/>
    <w:rsid w:val="00F721DB"/>
    <w:rsid w:val="00F72371"/>
    <w:rsid w:val="00F728CB"/>
    <w:rsid w:val="00F733CB"/>
    <w:rsid w:val="00F734C3"/>
    <w:rsid w:val="00F73AAE"/>
    <w:rsid w:val="00F73FA1"/>
    <w:rsid w:val="00F743D0"/>
    <w:rsid w:val="00F744F6"/>
    <w:rsid w:val="00F74BF8"/>
    <w:rsid w:val="00F74F47"/>
    <w:rsid w:val="00F75005"/>
    <w:rsid w:val="00F752BD"/>
    <w:rsid w:val="00F75A5F"/>
    <w:rsid w:val="00F75A6F"/>
    <w:rsid w:val="00F75CE5"/>
    <w:rsid w:val="00F75EE4"/>
    <w:rsid w:val="00F75F1A"/>
    <w:rsid w:val="00F76730"/>
    <w:rsid w:val="00F76A7E"/>
    <w:rsid w:val="00F76CB8"/>
    <w:rsid w:val="00F7772E"/>
    <w:rsid w:val="00F777EB"/>
    <w:rsid w:val="00F80720"/>
    <w:rsid w:val="00F80925"/>
    <w:rsid w:val="00F80B93"/>
    <w:rsid w:val="00F80BEC"/>
    <w:rsid w:val="00F8172F"/>
    <w:rsid w:val="00F81781"/>
    <w:rsid w:val="00F8186C"/>
    <w:rsid w:val="00F829D7"/>
    <w:rsid w:val="00F82ED0"/>
    <w:rsid w:val="00F83132"/>
    <w:rsid w:val="00F83181"/>
    <w:rsid w:val="00F83259"/>
    <w:rsid w:val="00F835FF"/>
    <w:rsid w:val="00F8360D"/>
    <w:rsid w:val="00F83773"/>
    <w:rsid w:val="00F83CB5"/>
    <w:rsid w:val="00F8438D"/>
    <w:rsid w:val="00F8462C"/>
    <w:rsid w:val="00F846EF"/>
    <w:rsid w:val="00F84EED"/>
    <w:rsid w:val="00F85879"/>
    <w:rsid w:val="00F85BE6"/>
    <w:rsid w:val="00F861C3"/>
    <w:rsid w:val="00F864E1"/>
    <w:rsid w:val="00F8695B"/>
    <w:rsid w:val="00F8697D"/>
    <w:rsid w:val="00F87389"/>
    <w:rsid w:val="00F87880"/>
    <w:rsid w:val="00F87D08"/>
    <w:rsid w:val="00F900BB"/>
    <w:rsid w:val="00F900DE"/>
    <w:rsid w:val="00F904D6"/>
    <w:rsid w:val="00F910F6"/>
    <w:rsid w:val="00F919D3"/>
    <w:rsid w:val="00F92BD5"/>
    <w:rsid w:val="00F92F44"/>
    <w:rsid w:val="00F92FE5"/>
    <w:rsid w:val="00F93310"/>
    <w:rsid w:val="00F93415"/>
    <w:rsid w:val="00F93D70"/>
    <w:rsid w:val="00F9403A"/>
    <w:rsid w:val="00F9410A"/>
    <w:rsid w:val="00F94C08"/>
    <w:rsid w:val="00F95770"/>
    <w:rsid w:val="00F960F7"/>
    <w:rsid w:val="00F96BAF"/>
    <w:rsid w:val="00F975D0"/>
    <w:rsid w:val="00F9765A"/>
    <w:rsid w:val="00F97B2E"/>
    <w:rsid w:val="00FA04F8"/>
    <w:rsid w:val="00FA054B"/>
    <w:rsid w:val="00FA07AB"/>
    <w:rsid w:val="00FA0C77"/>
    <w:rsid w:val="00FA114D"/>
    <w:rsid w:val="00FA153A"/>
    <w:rsid w:val="00FA1D30"/>
    <w:rsid w:val="00FA1DCD"/>
    <w:rsid w:val="00FA22BB"/>
    <w:rsid w:val="00FA2A35"/>
    <w:rsid w:val="00FA2E71"/>
    <w:rsid w:val="00FA3550"/>
    <w:rsid w:val="00FA3C2F"/>
    <w:rsid w:val="00FA4356"/>
    <w:rsid w:val="00FA4369"/>
    <w:rsid w:val="00FA4549"/>
    <w:rsid w:val="00FA4842"/>
    <w:rsid w:val="00FA48F9"/>
    <w:rsid w:val="00FA49F5"/>
    <w:rsid w:val="00FA4E55"/>
    <w:rsid w:val="00FA5174"/>
    <w:rsid w:val="00FA532D"/>
    <w:rsid w:val="00FA5389"/>
    <w:rsid w:val="00FA53F1"/>
    <w:rsid w:val="00FA5A2D"/>
    <w:rsid w:val="00FA5AB8"/>
    <w:rsid w:val="00FA640D"/>
    <w:rsid w:val="00FA676B"/>
    <w:rsid w:val="00FA6E94"/>
    <w:rsid w:val="00FA72AD"/>
    <w:rsid w:val="00FA79BF"/>
    <w:rsid w:val="00FA7AFC"/>
    <w:rsid w:val="00FB0566"/>
    <w:rsid w:val="00FB05C2"/>
    <w:rsid w:val="00FB14D4"/>
    <w:rsid w:val="00FB1ADC"/>
    <w:rsid w:val="00FB1BC2"/>
    <w:rsid w:val="00FB1D36"/>
    <w:rsid w:val="00FB2474"/>
    <w:rsid w:val="00FB251A"/>
    <w:rsid w:val="00FB35AB"/>
    <w:rsid w:val="00FB37B1"/>
    <w:rsid w:val="00FB38BE"/>
    <w:rsid w:val="00FB3977"/>
    <w:rsid w:val="00FB3F28"/>
    <w:rsid w:val="00FB411C"/>
    <w:rsid w:val="00FB4190"/>
    <w:rsid w:val="00FB41FF"/>
    <w:rsid w:val="00FB45A0"/>
    <w:rsid w:val="00FB473B"/>
    <w:rsid w:val="00FB479B"/>
    <w:rsid w:val="00FB4A09"/>
    <w:rsid w:val="00FB4B80"/>
    <w:rsid w:val="00FB53CE"/>
    <w:rsid w:val="00FB5641"/>
    <w:rsid w:val="00FB5E54"/>
    <w:rsid w:val="00FB5EB4"/>
    <w:rsid w:val="00FB6E9A"/>
    <w:rsid w:val="00FB6FC1"/>
    <w:rsid w:val="00FB72F3"/>
    <w:rsid w:val="00FB7319"/>
    <w:rsid w:val="00FB7881"/>
    <w:rsid w:val="00FB7B06"/>
    <w:rsid w:val="00FC01DB"/>
    <w:rsid w:val="00FC07E5"/>
    <w:rsid w:val="00FC0D6F"/>
    <w:rsid w:val="00FC0FDA"/>
    <w:rsid w:val="00FC1C6A"/>
    <w:rsid w:val="00FC1C7E"/>
    <w:rsid w:val="00FC1DFC"/>
    <w:rsid w:val="00FC2257"/>
    <w:rsid w:val="00FC240D"/>
    <w:rsid w:val="00FC2731"/>
    <w:rsid w:val="00FC2A98"/>
    <w:rsid w:val="00FC37B7"/>
    <w:rsid w:val="00FC41CB"/>
    <w:rsid w:val="00FC515D"/>
    <w:rsid w:val="00FC6280"/>
    <w:rsid w:val="00FC6986"/>
    <w:rsid w:val="00FC7C22"/>
    <w:rsid w:val="00FC7CCA"/>
    <w:rsid w:val="00FD00A6"/>
    <w:rsid w:val="00FD04AD"/>
    <w:rsid w:val="00FD17A4"/>
    <w:rsid w:val="00FD1B96"/>
    <w:rsid w:val="00FD1C10"/>
    <w:rsid w:val="00FD22D7"/>
    <w:rsid w:val="00FD287A"/>
    <w:rsid w:val="00FD29F4"/>
    <w:rsid w:val="00FD2C51"/>
    <w:rsid w:val="00FD2CDA"/>
    <w:rsid w:val="00FD4186"/>
    <w:rsid w:val="00FD43EB"/>
    <w:rsid w:val="00FD46E4"/>
    <w:rsid w:val="00FD4CD4"/>
    <w:rsid w:val="00FD4D82"/>
    <w:rsid w:val="00FD5289"/>
    <w:rsid w:val="00FD54F7"/>
    <w:rsid w:val="00FD55E3"/>
    <w:rsid w:val="00FD5A94"/>
    <w:rsid w:val="00FD5AFE"/>
    <w:rsid w:val="00FD66C2"/>
    <w:rsid w:val="00FD6FFB"/>
    <w:rsid w:val="00FD719A"/>
    <w:rsid w:val="00FD7432"/>
    <w:rsid w:val="00FD7F00"/>
    <w:rsid w:val="00FE0330"/>
    <w:rsid w:val="00FE0472"/>
    <w:rsid w:val="00FE053C"/>
    <w:rsid w:val="00FE0600"/>
    <w:rsid w:val="00FE0973"/>
    <w:rsid w:val="00FE0A2D"/>
    <w:rsid w:val="00FE0A5E"/>
    <w:rsid w:val="00FE1289"/>
    <w:rsid w:val="00FE1670"/>
    <w:rsid w:val="00FE183D"/>
    <w:rsid w:val="00FE190A"/>
    <w:rsid w:val="00FE1ACE"/>
    <w:rsid w:val="00FE1B34"/>
    <w:rsid w:val="00FE2463"/>
    <w:rsid w:val="00FE2692"/>
    <w:rsid w:val="00FE27C2"/>
    <w:rsid w:val="00FE2D45"/>
    <w:rsid w:val="00FE376A"/>
    <w:rsid w:val="00FE3C0B"/>
    <w:rsid w:val="00FE3ED9"/>
    <w:rsid w:val="00FE43FA"/>
    <w:rsid w:val="00FE4CFA"/>
    <w:rsid w:val="00FE4FA5"/>
    <w:rsid w:val="00FE50E0"/>
    <w:rsid w:val="00FE5116"/>
    <w:rsid w:val="00FE5329"/>
    <w:rsid w:val="00FE5372"/>
    <w:rsid w:val="00FE558B"/>
    <w:rsid w:val="00FE56CB"/>
    <w:rsid w:val="00FE58FA"/>
    <w:rsid w:val="00FE59CA"/>
    <w:rsid w:val="00FE5C29"/>
    <w:rsid w:val="00FE664D"/>
    <w:rsid w:val="00FE6708"/>
    <w:rsid w:val="00FE6B7C"/>
    <w:rsid w:val="00FE6D7F"/>
    <w:rsid w:val="00FF0243"/>
    <w:rsid w:val="00FF0838"/>
    <w:rsid w:val="00FF1641"/>
    <w:rsid w:val="00FF2065"/>
    <w:rsid w:val="00FF246B"/>
    <w:rsid w:val="00FF2B39"/>
    <w:rsid w:val="00FF2C56"/>
    <w:rsid w:val="00FF2E1F"/>
    <w:rsid w:val="00FF33F1"/>
    <w:rsid w:val="00FF34D8"/>
    <w:rsid w:val="00FF3D82"/>
    <w:rsid w:val="00FF426A"/>
    <w:rsid w:val="00FF4B0E"/>
    <w:rsid w:val="00FF501F"/>
    <w:rsid w:val="00FF5101"/>
    <w:rsid w:val="00FF5710"/>
    <w:rsid w:val="00FF5E16"/>
    <w:rsid w:val="00FF5E80"/>
    <w:rsid w:val="00FF66C5"/>
    <w:rsid w:val="00FF676C"/>
    <w:rsid w:val="00FF6B04"/>
    <w:rsid w:val="00FF73CE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E74CF"/>
  <w15:chartTrackingRefBased/>
  <w15:docId w15:val="{8D452C64-802E-4915-883E-1865D191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0DBF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1254"/>
    <w:pPr>
      <w:numPr>
        <w:numId w:val="1"/>
      </w:numPr>
      <w:outlineLvl w:val="0"/>
    </w:pPr>
  </w:style>
  <w:style w:type="paragraph" w:styleId="Heading2">
    <w:name w:val="heading 2"/>
    <w:aliases w:val=" Char"/>
    <w:basedOn w:val="Heading3"/>
    <w:next w:val="BodyText"/>
    <w:link w:val="Heading2Char1"/>
    <w:qFormat/>
    <w:rsid w:val="00211254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rsid w:val="00211254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1"/>
    <w:qFormat/>
    <w:rsid w:val="00211254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1254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1254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1254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254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12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11254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86533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link w:val="Heading3"/>
    <w:rsid w:val="00CB36B2"/>
    <w:rPr>
      <w:rFonts w:cs="AngsanaUPC"/>
      <w:i/>
      <w:iCs/>
      <w:sz w:val="22"/>
      <w:szCs w:val="22"/>
      <w:lang w:val="en-GB"/>
    </w:rPr>
  </w:style>
  <w:style w:type="character" w:customStyle="1" w:styleId="Heading2Char1">
    <w:name w:val="Heading 2 Char1"/>
    <w:aliases w:val=" Char Char1"/>
    <w:link w:val="Heading2"/>
    <w:rsid w:val="00CB36B2"/>
    <w:rPr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783177"/>
    <w:rPr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link w:val="Heading4"/>
    <w:rsid w:val="00CB36B2"/>
    <w:rPr>
      <w:sz w:val="22"/>
      <w:szCs w:val="22"/>
      <w:lang w:val="en-GB"/>
    </w:rPr>
  </w:style>
  <w:style w:type="character" w:customStyle="1" w:styleId="Heading5Char1">
    <w:name w:val="Heading 5 Char1"/>
    <w:link w:val="Heading5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rsid w:val="00394B36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CB36B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211254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E41C53"/>
    <w:rPr>
      <w:rFonts w:ascii="Times New Roman" w:hAnsi="Times New Roman" w:cs="AngsanaUPC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1254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1">
    <w:name w:val="Header Char1"/>
    <w:link w:val="Header"/>
    <w:rsid w:val="00CB36B2"/>
    <w:rPr>
      <w:rFonts w:ascii="Times New Roman" w:hAnsi="Times New Roman" w:cs="AngsanaUPC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1254"/>
    <w:pPr>
      <w:ind w:left="340" w:hanging="340"/>
    </w:pPr>
  </w:style>
  <w:style w:type="paragraph" w:styleId="ListBullet2">
    <w:name w:val="List Bullet 2"/>
    <w:basedOn w:val="ListBullet"/>
    <w:rsid w:val="00211254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1254"/>
    <w:pPr>
      <w:ind w:left="340"/>
    </w:pPr>
  </w:style>
  <w:style w:type="character" w:customStyle="1" w:styleId="BodyTextIndentChar">
    <w:name w:val="Body Text Indent Char"/>
    <w:aliases w:val="i Char"/>
    <w:link w:val="BodyTextIndent"/>
    <w:rsid w:val="00CB36B2"/>
    <w:rPr>
      <w:rFonts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1254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1254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1254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CB36B2"/>
    <w:rPr>
      <w:rFonts w:ascii="Times New Roman" w:hAnsi="Times New Roman" w:cs="AngsanaUPC"/>
      <w:sz w:val="18"/>
      <w:szCs w:val="18"/>
      <w:lang w:val="en-GB"/>
    </w:rPr>
  </w:style>
  <w:style w:type="paragraph" w:customStyle="1" w:styleId="zsubject">
    <w:name w:val="zsubject"/>
    <w:basedOn w:val="Normal"/>
    <w:rsid w:val="00211254"/>
    <w:pPr>
      <w:spacing w:after="520"/>
    </w:pPr>
    <w:rPr>
      <w:rFonts w:cs="AngsanaUPC"/>
      <w:b/>
      <w:bCs/>
    </w:rPr>
  </w:style>
  <w:style w:type="paragraph" w:customStyle="1" w:styleId="zDistnHeader">
    <w:name w:val="zDistnHeader"/>
    <w:basedOn w:val="Normal"/>
    <w:next w:val="Normal"/>
    <w:rsid w:val="00211254"/>
    <w:pPr>
      <w:keepNext/>
      <w:spacing w:before="520"/>
    </w:pPr>
  </w:style>
  <w:style w:type="paragraph" w:customStyle="1" w:styleId="Graphic">
    <w:name w:val="Graphic"/>
    <w:basedOn w:val="Signature"/>
    <w:rsid w:val="002112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1254"/>
    <w:pPr>
      <w:spacing w:line="240" w:lineRule="auto"/>
    </w:pPr>
  </w:style>
  <w:style w:type="character" w:customStyle="1" w:styleId="SignatureChar1">
    <w:name w:val="Signature Char1"/>
    <w:link w:val="Signature"/>
    <w:rsid w:val="00CB36B2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1254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1254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1254"/>
    <w:rPr>
      <w:rFonts w:cs="AngsanaUPC"/>
      <w:sz w:val="22"/>
      <w:szCs w:val="22"/>
    </w:rPr>
  </w:style>
  <w:style w:type="paragraph" w:styleId="Title">
    <w:name w:val="Title"/>
    <w:basedOn w:val="Normal"/>
    <w:qFormat/>
    <w:rsid w:val="00211254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11254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1254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1">
    <w:name w:val="Body Text 3 Char1"/>
    <w:link w:val="BodyText3"/>
    <w:rsid w:val="00CB36B2"/>
    <w:rPr>
      <w:rFonts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1"/>
    <w:uiPriority w:val="99"/>
    <w:qFormat/>
    <w:rsid w:val="00211254"/>
    <w:pPr>
      <w:spacing w:before="240" w:line="240" w:lineRule="auto"/>
      <w:ind w:left="540"/>
    </w:pPr>
    <w:rPr>
      <w:rFonts w:ascii="CG Times (W1)" w:hAnsi="CG Times (W1)"/>
      <w:sz w:val="32"/>
      <w:szCs w:val="32"/>
    </w:rPr>
  </w:style>
  <w:style w:type="character" w:customStyle="1" w:styleId="BodyTextIndent2Char1">
    <w:name w:val="Body Text Indent 2 Char1"/>
    <w:link w:val="BodyTextIndent2"/>
    <w:uiPriority w:val="99"/>
    <w:qFormat/>
    <w:rsid w:val="00CB36B2"/>
    <w:rPr>
      <w:rFonts w:cs="Cordia New"/>
      <w:sz w:val="32"/>
      <w:szCs w:val="32"/>
      <w:lang w:val="en-GB"/>
    </w:rPr>
  </w:style>
  <w:style w:type="paragraph" w:styleId="BodyText2">
    <w:name w:val="Body Text 2"/>
    <w:basedOn w:val="Normal"/>
    <w:link w:val="BodyText2Char1"/>
    <w:qFormat/>
    <w:rsid w:val="00211254"/>
    <w:pPr>
      <w:spacing w:line="240" w:lineRule="auto"/>
      <w:ind w:left="360" w:firstLine="540"/>
      <w:jc w:val="both"/>
    </w:pPr>
    <w:rPr>
      <w:rFonts w:ascii="Book Antiqua" w:hAnsi="Book Antiqua"/>
    </w:rPr>
  </w:style>
  <w:style w:type="character" w:customStyle="1" w:styleId="BodyText2Char1">
    <w:name w:val="Body Text 2 Char1"/>
    <w:link w:val="BodyText2"/>
    <w:qFormat/>
    <w:rsid w:val="00CB36B2"/>
    <w:rPr>
      <w:rFonts w:ascii="Book Antiqua" w:hAnsi="Book Antiqua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3C070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B36B2"/>
    <w:rPr>
      <w:rFonts w:ascii="Tahoma" w:hAnsi="Tahoma" w:cs="Tahoma"/>
      <w:sz w:val="16"/>
      <w:szCs w:val="16"/>
      <w:lang w:val="en-GB"/>
    </w:rPr>
  </w:style>
  <w:style w:type="paragraph" w:customStyle="1" w:styleId="index">
    <w:name w:val="index"/>
    <w:aliases w:val="ix"/>
    <w:basedOn w:val="BodyText"/>
    <w:rsid w:val="00C0174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0174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114AA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qFormat/>
    <w:rsid w:val="008B58A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510C3B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510C3B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F03739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71C60"/>
    <w:pPr>
      <w:ind w:left="567"/>
    </w:pPr>
    <w:rPr>
      <w:rFonts w:ascii="Times New Roman" w:hAnsi="Times New Roman" w:cs="Times New Roman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9F7A7B"/>
    <w:rPr>
      <w:rFonts w:ascii="Times New Roman" w:hAnsi="Times New Roman" w:cs="Times New Roman"/>
      <w:sz w:val="22"/>
      <w:lang w:val="en-GB" w:bidi="ar-SA"/>
    </w:rPr>
  </w:style>
  <w:style w:type="paragraph" w:customStyle="1" w:styleId="a">
    <w:name w:val="¢éÍ¤ÇÒÁ"/>
    <w:basedOn w:val="Normal"/>
    <w:uiPriority w:val="99"/>
    <w:rsid w:val="00E122E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AFrameAddress">
    <w:name w:val="AA Frame Address"/>
    <w:basedOn w:val="Heading1"/>
    <w:uiPriority w:val="99"/>
    <w:rsid w:val="00574684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 w:cs="Times New Roman"/>
      <w:i w:val="0"/>
      <w:iCs w:val="0"/>
      <w:noProof/>
      <w:sz w:val="18"/>
      <w:szCs w:val="18"/>
      <w:u w:val="single"/>
      <w:lang w:val="en-US"/>
    </w:rPr>
  </w:style>
  <w:style w:type="paragraph" w:customStyle="1" w:styleId="30">
    <w:name w:val="µÒÃÒ§3ªèÍ§"/>
    <w:basedOn w:val="Normal"/>
    <w:uiPriority w:val="99"/>
    <w:rsid w:val="006D1C40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styleId="Caption">
    <w:name w:val="caption"/>
    <w:basedOn w:val="Normal"/>
    <w:next w:val="Normal"/>
    <w:qFormat/>
    <w:rsid w:val="00530D54"/>
    <w:pPr>
      <w:spacing w:before="200" w:line="240" w:lineRule="atLeast"/>
      <w:ind w:right="387"/>
      <w:jc w:val="thaiDistribute"/>
    </w:pPr>
    <w:rPr>
      <w:rFonts w:ascii="Angsana New" w:hAnsi="Angsana New"/>
      <w:b/>
      <w:bCs/>
      <w:sz w:val="30"/>
      <w:szCs w:val="30"/>
      <w:lang w:val="en-US"/>
    </w:rPr>
  </w:style>
  <w:style w:type="paragraph" w:customStyle="1" w:styleId="Enclosures">
    <w:name w:val="Enclosures"/>
    <w:basedOn w:val="Normal"/>
    <w:next w:val="Normal"/>
    <w:rsid w:val="00594CA8"/>
    <w:pPr>
      <w:keepLines/>
      <w:spacing w:before="220" w:line="240" w:lineRule="auto"/>
      <w:jc w:val="both"/>
    </w:pPr>
    <w:rPr>
      <w:rFonts w:ascii="Font2010" w:hAnsi="Font2010"/>
      <w:lang w:val="th-TH"/>
    </w:rPr>
  </w:style>
  <w:style w:type="paragraph" w:customStyle="1" w:styleId="acctmergecolhdg">
    <w:name w:val="acct merge col hdg"/>
    <w:aliases w:val="mh"/>
    <w:basedOn w:val="Normal"/>
    <w:rsid w:val="00AB1D99"/>
    <w:pPr>
      <w:jc w:val="center"/>
    </w:pPr>
    <w:rPr>
      <w:rFonts w:cs="Times New Roman"/>
      <w:b/>
      <w:szCs w:val="20"/>
      <w:lang w:bidi="ar-SA"/>
    </w:rPr>
  </w:style>
  <w:style w:type="paragraph" w:customStyle="1" w:styleId="Default">
    <w:name w:val="Default"/>
    <w:rsid w:val="000C10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Bullet3">
    <w:name w:val="List Bullet 3"/>
    <w:basedOn w:val="Normal"/>
    <w:rsid w:val="00C53593"/>
    <w:pPr>
      <w:numPr>
        <w:numId w:val="5"/>
      </w:numPr>
      <w:contextualSpacing/>
    </w:pPr>
    <w:rPr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027E7A"/>
    <w:pPr>
      <w:spacing w:after="120"/>
      <w:ind w:left="540" w:right="63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027E7A"/>
    <w:rPr>
      <w:rFonts w:ascii="Angsana New" w:hAnsi="Angsana New"/>
      <w:b/>
      <w:sz w:val="28"/>
      <w:szCs w:val="28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F422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6441F"/>
    <w:pPr>
      <w:spacing w:after="0" w:line="240" w:lineRule="auto"/>
      <w:ind w:left="540" w:right="-45"/>
      <w:jc w:val="thaiDistribute"/>
    </w:pPr>
    <w:rPr>
      <w:rFonts w:ascii="Angsana New" w:eastAsia="Calibri" w:hAnsi="Angsana New"/>
      <w:sz w:val="24"/>
      <w:szCs w:val="24"/>
    </w:rPr>
  </w:style>
  <w:style w:type="character" w:customStyle="1" w:styleId="AccPolicysubheadChar">
    <w:name w:val="Acc Policy sub head Char"/>
    <w:link w:val="AccPolicysubhead"/>
    <w:rsid w:val="0026441F"/>
    <w:rPr>
      <w:rFonts w:ascii="Angsana New" w:eastAsia="Calibri" w:hAnsi="Angsana New"/>
      <w:sz w:val="24"/>
      <w:szCs w:val="24"/>
    </w:rPr>
  </w:style>
  <w:style w:type="character" w:customStyle="1" w:styleId="Heading8Char1">
    <w:name w:val="Heading 8 Char1"/>
    <w:rsid w:val="00CB36B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rsid w:val="00CB36B2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CB36B2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CB36B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CB36B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</w:rPr>
  </w:style>
  <w:style w:type="character" w:customStyle="1" w:styleId="BodyTextFirstIndentChar1">
    <w:name w:val="Body Text First Indent Char1"/>
    <w:aliases w:val=" Char12 Char1, Char121 Char1"/>
    <w:link w:val="BodyTextFirstIndent"/>
    <w:rsid w:val="00CB36B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aliases w:val=" Char12 Char, Char121 Char"/>
    <w:uiPriority w:val="99"/>
    <w:rsid w:val="00CB36B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CB36B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CB36B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CB36B2"/>
    <w:rPr>
      <w:rFonts w:cs="Angsana New"/>
      <w:sz w:val="22"/>
      <w:szCs w:val="22"/>
      <w:lang w:val="en-GB" w:eastAsia="en-US" w:bidi="th-TH"/>
    </w:rPr>
  </w:style>
  <w:style w:type="character" w:styleId="Strong">
    <w:name w:val="Strong"/>
    <w:uiPriority w:val="99"/>
    <w:qFormat/>
    <w:rsid w:val="00CB36B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B36B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B36B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CB36B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B36B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B36B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B36B2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CB36B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B36B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CB36B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36B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CB36B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CB36B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CB36B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link w:val="Char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B36B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CB36B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CB36B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CB36B2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B36B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B36B2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B36B2"/>
    <w:pPr>
      <w:spacing w:after="0"/>
    </w:pPr>
  </w:style>
  <w:style w:type="paragraph" w:customStyle="1" w:styleId="acctdividends">
    <w:name w:val="acct dividends"/>
    <w:aliases w:val="ad"/>
    <w:basedOn w:val="Normal"/>
    <w:rsid w:val="00CB36B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B36B2"/>
    <w:pPr>
      <w:spacing w:after="0"/>
    </w:pPr>
  </w:style>
  <w:style w:type="paragraph" w:customStyle="1" w:styleId="acctindent">
    <w:name w:val="acct indent"/>
    <w:aliases w:val="ai"/>
    <w:basedOn w:val="BodyText"/>
    <w:rsid w:val="00CB36B2"/>
    <w:pPr>
      <w:ind w:left="284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B36B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B36B2"/>
    <w:pPr>
      <w:framePr w:hSpace="180" w:vSpace="180" w:wrap="auto" w:hAnchor="margin" w:yAlign="bottom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B36B2"/>
    <w:pPr>
      <w:tabs>
        <w:tab w:val="left" w:pos="5103"/>
      </w:tabs>
      <w:spacing w:before="130"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B36B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ascii="Times New Roman" w:hAnsi="Times New Roman"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B36B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B36B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B36B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B36B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B36B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B36B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B36B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B36B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B36B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B36B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B36B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B36B2"/>
    <w:pPr>
      <w:spacing w:after="0"/>
    </w:pPr>
  </w:style>
  <w:style w:type="paragraph" w:customStyle="1" w:styleId="List1a">
    <w:name w:val="List 1a"/>
    <w:aliases w:val="1a"/>
    <w:basedOn w:val="Normal"/>
    <w:rsid w:val="00CB36B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CB36B2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CB36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B36B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B36B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B36B2"/>
  </w:style>
  <w:style w:type="paragraph" w:customStyle="1" w:styleId="zreportaddinfo">
    <w:name w:val="zreport addinfo"/>
    <w:basedOn w:val="Normal"/>
    <w:rsid w:val="00CB36B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B36B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B36B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B36B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B36B2"/>
    <w:pPr>
      <w:spacing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ind">
    <w:name w:val="*ind"/>
    <w:basedOn w:val="BodyText"/>
    <w:rsid w:val="00CB36B2"/>
    <w:pPr>
      <w:ind w:left="340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B36B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B36B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B36B2"/>
    <w:rPr>
      <w:b/>
      <w:bCs/>
    </w:rPr>
  </w:style>
  <w:style w:type="paragraph" w:customStyle="1" w:styleId="nineptbodytext">
    <w:name w:val="nine pt body text"/>
    <w:aliases w:val="9bt"/>
    <w:basedOn w:val="nineptnormal"/>
    <w:rsid w:val="00CB36B2"/>
    <w:pPr>
      <w:spacing w:after="220"/>
    </w:pPr>
  </w:style>
  <w:style w:type="paragraph" w:customStyle="1" w:styleId="nineptnormal">
    <w:name w:val="nine pt normal"/>
    <w:aliases w:val="9n"/>
    <w:basedOn w:val="Normal"/>
    <w:rsid w:val="00CB36B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B36B2"/>
    <w:pPr>
      <w:jc w:val="center"/>
    </w:pPr>
  </w:style>
  <w:style w:type="paragraph" w:customStyle="1" w:styleId="heading">
    <w:name w:val="heading"/>
    <w:aliases w:val="h"/>
    <w:basedOn w:val="BodyText"/>
    <w:rsid w:val="00CB36B2"/>
    <w:rPr>
      <w:rFonts w:ascii="Times New Roman" w:eastAsia="Calibri" w:hAnsi="Times New Roman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B36B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B36B2"/>
  </w:style>
  <w:style w:type="paragraph" w:customStyle="1" w:styleId="nineptheadingcentredbold">
    <w:name w:val="nine pt heading centred bold"/>
    <w:aliases w:val="9hcb"/>
    <w:basedOn w:val="Normal"/>
    <w:rsid w:val="00CB36B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B36B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B36B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B36B2"/>
    <w:rPr>
      <w:b/>
    </w:rPr>
  </w:style>
  <w:style w:type="paragraph" w:customStyle="1" w:styleId="nineptcolumntab1">
    <w:name w:val="nine pt column tab1"/>
    <w:aliases w:val="a91"/>
    <w:basedOn w:val="nineptnormal"/>
    <w:rsid w:val="00CB36B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B36B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B36B2"/>
    <w:pPr>
      <w:jc w:val="center"/>
    </w:pPr>
  </w:style>
  <w:style w:type="paragraph" w:customStyle="1" w:styleId="Normalheading">
    <w:name w:val="Normal heading"/>
    <w:aliases w:val="nh"/>
    <w:basedOn w:val="Normal"/>
    <w:rsid w:val="00CB36B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B36B2"/>
    <w:pPr>
      <w:tabs>
        <w:tab w:val="num" w:pos="34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B36B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CB36B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B36B2"/>
    <w:pPr>
      <w:tabs>
        <w:tab w:val="num" w:pos="680"/>
      </w:tabs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B36B2"/>
    <w:pPr>
      <w:tabs>
        <w:tab w:val="num" w:pos="68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B36B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B36B2"/>
    <w:rPr>
      <w:rFonts w:ascii="Times New Roman" w:hAnsi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B36B2"/>
    <w:pPr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B36B2"/>
    <w:pPr>
      <w:spacing w:after="2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B36B2"/>
    <w:pPr>
      <w:keepNext/>
      <w:keepLines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B36B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CB36B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CB36B2"/>
    <w:rPr>
      <w:rFonts w:ascii="Times New Roman" w:eastAsia="Calibri" w:hAnsi="Times New Roman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B36B2"/>
    <w:pPr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B36B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B36B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B36B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B36B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B36B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B36B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B36B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CB36B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B36B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B36B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B36B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CB36B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B36B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B36B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CB36B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B36B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B36B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CB36B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B36B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B36B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B36B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B36B2"/>
    <w:pPr>
      <w:spacing w:after="0"/>
    </w:pPr>
  </w:style>
  <w:style w:type="paragraph" w:customStyle="1" w:styleId="smallreturn">
    <w:name w:val="small return"/>
    <w:aliases w:val="sr"/>
    <w:basedOn w:val="Normal"/>
    <w:rsid w:val="00CB36B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B36B2"/>
    <w:pPr>
      <w:spacing w:after="0"/>
    </w:pPr>
  </w:style>
  <w:style w:type="paragraph" w:customStyle="1" w:styleId="headingbolditalic">
    <w:name w:val="heading bold italic"/>
    <w:aliases w:val="hbi"/>
    <w:basedOn w:val="heading"/>
    <w:rsid w:val="00CB36B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B36B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B36B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B36B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B36B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B36B2"/>
    <w:pPr>
      <w:spacing w:after="0"/>
    </w:pPr>
  </w:style>
  <w:style w:type="paragraph" w:customStyle="1" w:styleId="blockbullet">
    <w:name w:val="block bullet"/>
    <w:aliases w:val="bb"/>
    <w:basedOn w:val="block"/>
    <w:rsid w:val="00CB36B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B36B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B36B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B36B2"/>
    <w:pPr>
      <w:spacing w:after="0"/>
    </w:pPr>
  </w:style>
  <w:style w:type="paragraph" w:customStyle="1" w:styleId="eightptnormal">
    <w:name w:val="eight pt normal"/>
    <w:aliases w:val="8n"/>
    <w:basedOn w:val="Normal"/>
    <w:rsid w:val="00CB36B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B36B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B36B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B36B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B36B2"/>
    <w:rPr>
      <w:b/>
      <w:bCs/>
    </w:rPr>
  </w:style>
  <w:style w:type="paragraph" w:customStyle="1" w:styleId="eightptbodytext">
    <w:name w:val="eight pt body text"/>
    <w:aliases w:val="8bt"/>
    <w:basedOn w:val="eightptnormal"/>
    <w:rsid w:val="00CB36B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B36B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B36B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B36B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B36B2"/>
    <w:pPr>
      <w:spacing w:after="0"/>
    </w:pPr>
  </w:style>
  <w:style w:type="paragraph" w:customStyle="1" w:styleId="eightptblock">
    <w:name w:val="eight pt block"/>
    <w:aliases w:val="8b"/>
    <w:basedOn w:val="Normal"/>
    <w:rsid w:val="00CB36B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B36B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B36B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B36B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B36B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CB36B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B36B2"/>
    <w:pPr>
      <w:spacing w:after="0"/>
    </w:pPr>
  </w:style>
  <w:style w:type="paragraph" w:customStyle="1" w:styleId="blockindent">
    <w:name w:val="block indent"/>
    <w:aliases w:val="bi"/>
    <w:basedOn w:val="block"/>
    <w:rsid w:val="00CB36B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B36B2"/>
    <w:pPr>
      <w:jc w:val="center"/>
    </w:pPr>
  </w:style>
  <w:style w:type="paragraph" w:customStyle="1" w:styleId="nineptcol">
    <w:name w:val="nine pt %col"/>
    <w:aliases w:val="9%"/>
    <w:basedOn w:val="nineptnormal"/>
    <w:rsid w:val="00CB36B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B36B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B36B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B36B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B36B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B36B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B36B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B36B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B36B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B36B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B36B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B36B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B36B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B36B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B36B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B36B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B36B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B36B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B36B2"/>
    <w:pPr>
      <w:spacing w:after="80"/>
    </w:pPr>
  </w:style>
  <w:style w:type="paragraph" w:customStyle="1" w:styleId="nineptratecol">
    <w:name w:val="nine pt rate col"/>
    <w:aliases w:val="a9r"/>
    <w:basedOn w:val="nineptnormal"/>
    <w:rsid w:val="00CB36B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B36B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B36B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B36B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B36B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B36B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B36B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B36B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B36B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B36B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B36B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B36B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B36B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B36B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B36B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B36B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B36B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B36B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B36B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B36B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B36B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B36B2"/>
    <w:pPr>
      <w:spacing w:after="80"/>
    </w:pPr>
  </w:style>
  <w:style w:type="paragraph" w:customStyle="1" w:styleId="blockbullet2">
    <w:name w:val="block bullet 2"/>
    <w:aliases w:val="bb2"/>
    <w:basedOn w:val="BodyText"/>
    <w:rsid w:val="00CB36B2"/>
    <w:pPr>
      <w:tabs>
        <w:tab w:val="num" w:pos="1247"/>
      </w:tabs>
      <w:ind w:left="1247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B36B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B36B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CB36B2"/>
    <w:pPr>
      <w:tabs>
        <w:tab w:val="num" w:pos="1440"/>
      </w:tabs>
      <w:spacing w:after="120"/>
      <w:ind w:left="1440" w:hanging="360"/>
      <w:jc w:val="both"/>
    </w:pPr>
    <w:rPr>
      <w:rFonts w:ascii="Times New Roman" w:eastAsia="Calibri" w:hAnsi="Times New Roman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B36B2"/>
    <w:pPr>
      <w:tabs>
        <w:tab w:val="num" w:pos="360"/>
      </w:tabs>
      <w:spacing w:before="130" w:after="130"/>
      <w:ind w:left="360" w:hanging="360"/>
      <w:jc w:val="both"/>
    </w:pPr>
    <w:rPr>
      <w:rFonts w:ascii="Times New Roman" w:eastAsia="Calibri" w:hAnsi="Times New Roman" w:cs="Cordia New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CB36B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CB36B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B36B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CB36B2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rsid w:val="00CB36B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B36B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B36B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B36B2"/>
  </w:style>
  <w:style w:type="paragraph" w:styleId="PlainText">
    <w:name w:val="Plain Text"/>
    <w:basedOn w:val="Normal"/>
    <w:link w:val="PlainTextChar"/>
    <w:uiPriority w:val="99"/>
    <w:rsid w:val="00CB36B2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B36B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B36B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B36B2"/>
    <w:rPr>
      <w:b/>
      <w:bCs/>
    </w:rPr>
  </w:style>
  <w:style w:type="character" w:customStyle="1" w:styleId="CommentSubjectChar">
    <w:name w:val="Comment Subject Char"/>
    <w:link w:val="CommentSubject"/>
    <w:rsid w:val="00CB36B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CB36B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B36B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"/>
    <w:locked/>
    <w:rsid w:val="00CB36B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B36B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B36B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B36B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B36B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CB36B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B36B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CB36B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CB36B2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CB36B2"/>
    <w:rPr>
      <w:rFonts w:cs="Times New Roman"/>
    </w:rPr>
  </w:style>
  <w:style w:type="character" w:customStyle="1" w:styleId="gt-icon-text1">
    <w:name w:val="gt-icon-text1"/>
    <w:uiPriority w:val="99"/>
    <w:rsid w:val="00CB36B2"/>
    <w:rPr>
      <w:rFonts w:cs="Times New Roman"/>
    </w:rPr>
  </w:style>
  <w:style w:type="character" w:customStyle="1" w:styleId="longtext">
    <w:name w:val="long_text"/>
    <w:uiPriority w:val="99"/>
    <w:rsid w:val="00CB36B2"/>
    <w:rPr>
      <w:rFonts w:cs="Times New Roman"/>
    </w:rPr>
  </w:style>
  <w:style w:type="character" w:styleId="CommentReference">
    <w:name w:val="annotation reference"/>
    <w:uiPriority w:val="99"/>
    <w:rsid w:val="00CB36B2"/>
    <w:rPr>
      <w:rFonts w:cs="Times New Roman"/>
      <w:sz w:val="16"/>
      <w:szCs w:val="16"/>
    </w:rPr>
  </w:style>
  <w:style w:type="character" w:customStyle="1" w:styleId="CharChar22">
    <w:name w:val="Char Char22"/>
    <w:rsid w:val="00CB36B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B36B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B36B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B36B2"/>
  </w:style>
  <w:style w:type="character" w:styleId="Emphasis">
    <w:name w:val="Emphasis"/>
    <w:uiPriority w:val="20"/>
    <w:qFormat/>
    <w:rsid w:val="00CB36B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B36B2"/>
  </w:style>
  <w:style w:type="character" w:styleId="Hyperlink">
    <w:name w:val="Hyperlink"/>
    <w:uiPriority w:val="99"/>
    <w:unhideWhenUsed/>
    <w:rsid w:val="00CB36B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B36B2"/>
    <w:rPr>
      <w:color w:val="4D90F0"/>
    </w:rPr>
  </w:style>
  <w:style w:type="paragraph" w:styleId="Revision">
    <w:name w:val="Revision"/>
    <w:hidden/>
    <w:uiPriority w:val="99"/>
    <w:semiHidden/>
    <w:rsid w:val="00DF4DCF"/>
    <w:rPr>
      <w:rFonts w:ascii="Arial" w:hAnsi="Arial"/>
      <w:sz w:val="18"/>
      <w:szCs w:val="22"/>
    </w:rPr>
  </w:style>
  <w:style w:type="character" w:styleId="HTMLCite">
    <w:name w:val="HTML Cite"/>
    <w:uiPriority w:val="99"/>
    <w:unhideWhenUsed/>
    <w:rsid w:val="007D024A"/>
    <w:rPr>
      <w:i/>
      <w:iCs/>
    </w:rPr>
  </w:style>
  <w:style w:type="character" w:styleId="FootnoteReference">
    <w:name w:val="footnote reference"/>
    <w:aliases w:val="fr"/>
    <w:semiHidden/>
    <w:unhideWhenUsed/>
    <w:rsid w:val="00726E90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AB784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AB7849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8561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29F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BC78A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table" w:customStyle="1" w:styleId="TableGridLight1">
    <w:name w:val="Table Grid Light1"/>
    <w:basedOn w:val="TableNormal"/>
    <w:uiPriority w:val="40"/>
    <w:rsid w:val="00296736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8">
    <w:name w:val="Pa38"/>
    <w:basedOn w:val="Normal"/>
    <w:next w:val="Normal"/>
    <w:uiPriority w:val="99"/>
    <w:rsid w:val="00AC1D8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Char">
    <w:name w:val="?? Char"/>
    <w:link w:val="a1"/>
    <w:uiPriority w:val="99"/>
    <w:rsid w:val="00823E85"/>
    <w:rPr>
      <w:rFonts w:ascii="Times New Roman" w:hAnsi="Times New Roman" w:cs="Times New Roman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823E85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table" w:styleId="Table3Deffects2">
    <w:name w:val="Table 3D effects 2"/>
    <w:basedOn w:val="TableNormal"/>
    <w:rsid w:val="00823E85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823E85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823E8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Subhead3">
    <w:name w:val="Subhead 3"/>
    <w:basedOn w:val="Normal"/>
    <w:link w:val="Subhead3Char"/>
    <w:rsid w:val="00823E8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823E8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23E8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823E8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23E8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23E8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23E8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23E8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23E8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23E85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23E85"/>
  </w:style>
  <w:style w:type="paragraph" w:customStyle="1" w:styleId="TableParagraph">
    <w:name w:val="Table Paragraph"/>
    <w:basedOn w:val="Normal"/>
    <w:uiPriority w:val="1"/>
    <w:qFormat/>
    <w:rsid w:val="00823E85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823E8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23E8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3E8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7">
    <w:name w:val="Pa17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823E85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823E85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IASBNormal">
    <w:name w:val="IASB Normal"/>
    <w:rsid w:val="00823E85"/>
    <w:pPr>
      <w:spacing w:before="100" w:after="100"/>
      <w:jc w:val="both"/>
    </w:pPr>
    <w:rPr>
      <w:rFonts w:ascii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823E85"/>
    <w:pPr>
      <w:widowControl w:val="0"/>
      <w:tabs>
        <w:tab w:val="left" w:pos="360"/>
        <w:tab w:val="left" w:pos="720"/>
      </w:tabs>
      <w:snapToGrid w:val="0"/>
      <w:spacing w:line="240" w:lineRule="auto"/>
    </w:pPr>
    <w:rPr>
      <w:rFonts w:ascii="Book Antiqua" w:eastAsia="Cordia New" w:hAnsi="Book Antiqua"/>
      <w:lang w:val="th-TH" w:eastAsia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23E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23E85"/>
    <w:rPr>
      <w:rFonts w:ascii="Courier New" w:hAnsi="Courier New" w:cs="Courier New"/>
    </w:rPr>
  </w:style>
  <w:style w:type="paragraph" w:customStyle="1" w:styleId="a6">
    <w:name w:val="ข้อความ"/>
    <w:basedOn w:val="Normal"/>
    <w:rsid w:val="00823E85"/>
    <w:pPr>
      <w:tabs>
        <w:tab w:val="left" w:pos="1080"/>
      </w:tabs>
      <w:spacing w:line="240" w:lineRule="auto"/>
    </w:pPr>
    <w:rPr>
      <w:rFonts w:hAnsi="Arial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823E85"/>
    <w:pPr>
      <w:spacing w:line="240" w:lineRule="auto"/>
      <w:ind w:left="5040" w:right="540"/>
      <w:jc w:val="center"/>
    </w:pPr>
    <w:rPr>
      <w:rFonts w:hAnsi="Arial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823E85"/>
    <w:pPr>
      <w:spacing w:line="240" w:lineRule="auto"/>
      <w:ind w:right="129"/>
      <w:jc w:val="right"/>
    </w:pPr>
    <w:rPr>
      <w:rFonts w:ascii="Book Antiqua" w:hAnsi="Book Antiqua"/>
      <w:lang w:val="th-TH" w:eastAsia="th-TH"/>
    </w:rPr>
  </w:style>
  <w:style w:type="paragraph" w:customStyle="1" w:styleId="E0">
    <w:name w:val="Å§ª×èÍ E"/>
    <w:basedOn w:val="Normal"/>
    <w:rsid w:val="00823E85"/>
    <w:pPr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Nomal">
    <w:name w:val="Nomal"/>
    <w:basedOn w:val="AccPolicyHeading"/>
    <w:rsid w:val="00823E85"/>
    <w:pPr>
      <w:tabs>
        <w:tab w:val="num" w:pos="540"/>
        <w:tab w:val="num" w:pos="720"/>
      </w:tabs>
      <w:spacing w:after="120" w:line="240" w:lineRule="atLeast"/>
      <w:ind w:left="720" w:right="0" w:hanging="720"/>
      <w:jc w:val="both"/>
    </w:pPr>
    <w:rPr>
      <w:rFonts w:ascii="Times New Roman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10">
    <w:name w:val="10"/>
    <w:basedOn w:val="Normal"/>
    <w:rsid w:val="00823E85"/>
    <w:pPr>
      <w:tabs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customStyle="1" w:styleId="ui-provider">
    <w:name w:val="ui-provider"/>
    <w:basedOn w:val="DefaultParagraphFont"/>
    <w:rsid w:val="000B570F"/>
  </w:style>
  <w:style w:type="paragraph" w:customStyle="1" w:styleId="zKISOffAddress">
    <w:name w:val="zKISOffAddress"/>
    <w:basedOn w:val="Normal"/>
    <w:rsid w:val="00743ACB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F66FD-E064-4402-BC55-722172954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A7379D-028E-483C-9FE4-F9B33395E2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513330-5771-43F4-B87E-464D3F4CD4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32D1545-9416-4576-8B20-C8EB963361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161</TotalTime>
  <Pages>3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Aphakorn, Maneewan</dc:creator>
  <cp:keywords/>
  <dc:description/>
  <cp:lastModifiedBy>Kornsiri, Chongaksorn</cp:lastModifiedBy>
  <cp:revision>138</cp:revision>
  <cp:lastPrinted>2026-07-26T21:32:00Z</cp:lastPrinted>
  <dcterms:created xsi:type="dcterms:W3CDTF">2026-07-27T08:27:00Z</dcterms:created>
  <dcterms:modified xsi:type="dcterms:W3CDTF">2026-08-03T01:37:00Z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ca05a913f4c88d6babd86a95322dd89a83228b28c327d4a7d061b86bb525a617</vt:lpwstr>
  </property>
  <property fmtid="{D5CDD505-2E9C-101B-9397-08002B2CF9AE}" pid="3" name="ContentTypeId">
    <vt:lpwstr>0x010100FC3C573FF70E394A86433F5E112C33AA</vt:lpwstr>
  </property>
</Properties>
</file>