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D190E" w14:textId="77777777" w:rsidR="00C01743" w:rsidRPr="00010A74" w:rsidRDefault="00C01743" w:rsidP="005021D2">
      <w:pPr>
        <w:pStyle w:val="IndexHeading1"/>
        <w:spacing w:after="0" w:line="240" w:lineRule="atLeast"/>
        <w:ind w:left="0" w:firstLine="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010A74"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  <w:t>หมายเหตุ</w:t>
      </w:r>
      <w:r w:rsidR="00E75985" w:rsidRPr="00010A74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ab/>
      </w:r>
      <w:r w:rsidRPr="00010A7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4CE6EB3A" w14:textId="77777777" w:rsidR="00B67FD9" w:rsidRPr="00DF52DE" w:rsidRDefault="00B67FD9" w:rsidP="005021D2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</w:pPr>
    </w:p>
    <w:p w14:paraId="578E52D5" w14:textId="660A533B" w:rsidR="002D7821" w:rsidRPr="00DF52DE" w:rsidRDefault="00C968B0" w:rsidP="00C968B0">
      <w:pPr>
        <w:numPr>
          <w:ilvl w:val="0"/>
          <w:numId w:val="6"/>
        </w:numPr>
        <w:tabs>
          <w:tab w:val="left" w:pos="1080"/>
        </w:tabs>
        <w:spacing w:line="240" w:lineRule="atLeast"/>
        <w:ind w:left="0" w:firstLine="0"/>
        <w:rPr>
          <w:rFonts w:asciiTheme="majorBidi" w:hAnsiTheme="majorBidi" w:cstheme="majorBidi"/>
          <w:sz w:val="30"/>
          <w:szCs w:val="30"/>
        </w:rPr>
      </w:pPr>
      <w:r w:rsidRPr="00DF52DE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เกณฑ์การจัดทำงบการเงินระหว่างกาล</w:t>
      </w:r>
    </w:p>
    <w:p w14:paraId="7838EFA5" w14:textId="2079C826" w:rsidR="0001697F" w:rsidRPr="00DF52DE" w:rsidRDefault="00AA1AC6" w:rsidP="0001697F">
      <w:pPr>
        <w:numPr>
          <w:ilvl w:val="0"/>
          <w:numId w:val="6"/>
        </w:numPr>
        <w:tabs>
          <w:tab w:val="left" w:pos="1080"/>
        </w:tabs>
        <w:spacing w:line="240" w:lineRule="atLeast"/>
        <w:ind w:left="0" w:firstLine="0"/>
        <w:rPr>
          <w:rFonts w:asciiTheme="majorBidi" w:hAnsiTheme="majorBidi" w:cstheme="majorBidi"/>
          <w:sz w:val="30"/>
          <w:szCs w:val="30"/>
        </w:rPr>
      </w:pPr>
      <w:r w:rsidRPr="00DF52DE">
        <w:rPr>
          <w:rFonts w:asciiTheme="majorBidi" w:hAnsiTheme="majorBidi"/>
          <w:sz w:val="30"/>
          <w:szCs w:val="30"/>
          <w:cs/>
        </w:rPr>
        <w:t>นโยบายการบัญชีสำหรับรายการค้าและเหตุการณ์ใหม่</w:t>
      </w:r>
    </w:p>
    <w:p w14:paraId="109F97A6" w14:textId="4FB83D87" w:rsidR="002221D2" w:rsidRPr="00DF52DE" w:rsidRDefault="002221D2" w:rsidP="005021D2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 w:rsidRPr="00DF52DE">
        <w:rPr>
          <w:rFonts w:asciiTheme="majorBidi" w:hAnsiTheme="majorBidi" w:cstheme="majorBidi"/>
          <w:sz w:val="30"/>
          <w:szCs w:val="30"/>
          <w:cs/>
          <w:lang w:val="en-US"/>
        </w:rPr>
        <w:t>บุคคล</w:t>
      </w:r>
      <w:r w:rsidR="00B80AA3" w:rsidRPr="00DF52DE">
        <w:rPr>
          <w:rFonts w:asciiTheme="majorBidi" w:hAnsiTheme="majorBidi" w:cstheme="majorBidi" w:hint="cs"/>
          <w:sz w:val="30"/>
          <w:szCs w:val="30"/>
          <w:cs/>
          <w:lang w:val="en-US"/>
        </w:rPr>
        <w:t>หรือกิจการ</w:t>
      </w:r>
      <w:r w:rsidRPr="00DF52DE">
        <w:rPr>
          <w:rFonts w:asciiTheme="majorBidi" w:hAnsiTheme="majorBidi" w:cstheme="majorBidi"/>
          <w:sz w:val="30"/>
          <w:szCs w:val="30"/>
          <w:cs/>
          <w:lang w:val="en-US"/>
        </w:rPr>
        <w:t>ที่เกี่ยวข้องกัน</w:t>
      </w:r>
    </w:p>
    <w:p w14:paraId="6CDDAECD" w14:textId="4DA2F347" w:rsidR="00E87385" w:rsidRPr="00DF52DE" w:rsidRDefault="00E87385" w:rsidP="005021D2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 w:rsidRPr="00DF52DE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r w:rsidR="00847446" w:rsidRPr="00DF52DE">
        <w:rPr>
          <w:rFonts w:asciiTheme="majorBidi" w:hAnsiTheme="majorBidi" w:cstheme="majorBidi"/>
          <w:sz w:val="30"/>
          <w:szCs w:val="30"/>
          <w:cs/>
        </w:rPr>
        <w:t>และลูกหนี้หมุนเวียนอื่น</w:t>
      </w:r>
    </w:p>
    <w:p w14:paraId="2C46D519" w14:textId="4D955BBD" w:rsidR="00250C43" w:rsidRPr="00DF52DE" w:rsidRDefault="001654D0" w:rsidP="005021D2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 w:rsidRPr="00DF52DE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</w:p>
    <w:p w14:paraId="18EA59A1" w14:textId="77777777" w:rsidR="00AA708E" w:rsidRDefault="0001697F" w:rsidP="00AA708E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 w:rsidRPr="00DF52DE">
        <w:rPr>
          <w:rFonts w:asciiTheme="majorBidi" w:hAnsiTheme="majorBidi" w:cstheme="majorBidi" w:hint="cs"/>
          <w:sz w:val="30"/>
          <w:szCs w:val="30"/>
          <w:cs/>
        </w:rPr>
        <w:t>เงินจ่ายล่วงหน้าค่าสินค้า</w:t>
      </w:r>
    </w:p>
    <w:p w14:paraId="45AE34F5" w14:textId="7547CAFC" w:rsidR="002F68CB" w:rsidRPr="002F68CB" w:rsidRDefault="002F68CB" w:rsidP="002F68CB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  <w:lang w:val="en-US"/>
        </w:rPr>
      </w:pPr>
      <w:r w:rsidRPr="00DF52DE">
        <w:rPr>
          <w:rFonts w:asciiTheme="majorBidi" w:hAnsiTheme="majorBidi" w:cstheme="majorBidi"/>
          <w:sz w:val="30"/>
          <w:szCs w:val="30"/>
          <w:cs/>
          <w:lang w:val="en-US"/>
        </w:rPr>
        <w:t>เงินลงทุนในบริษัทย่อย</w:t>
      </w:r>
      <w:r w:rsidRPr="00DF52DE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และ</w:t>
      </w:r>
      <w:r w:rsidRPr="00DF52DE">
        <w:rPr>
          <w:rFonts w:asciiTheme="majorBidi" w:hAnsiTheme="majorBidi" w:cstheme="majorBidi"/>
          <w:sz w:val="30"/>
          <w:szCs w:val="30"/>
          <w:cs/>
          <w:lang w:val="en-US"/>
        </w:rPr>
        <w:t>บริษัทร่วม</w:t>
      </w:r>
    </w:p>
    <w:p w14:paraId="02F3EE99" w14:textId="77777777" w:rsidR="003A72E6" w:rsidRPr="00DF52DE" w:rsidRDefault="003A72E6" w:rsidP="005021D2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 w:rsidRPr="00DF52DE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</w:t>
      </w:r>
    </w:p>
    <w:p w14:paraId="352EF6ED" w14:textId="7FD5453A" w:rsidR="004E4327" w:rsidRDefault="00C968B0" w:rsidP="005021D2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 w:rsidRPr="00DF52DE">
        <w:rPr>
          <w:rFonts w:asciiTheme="majorBidi" w:hAnsiTheme="majorBidi" w:cstheme="majorBidi"/>
          <w:sz w:val="30"/>
          <w:szCs w:val="30"/>
          <w:cs/>
        </w:rPr>
        <w:t>ส่วนงานดำเนินงาน</w:t>
      </w:r>
      <w:r w:rsidR="00F76CB8" w:rsidRPr="00DF52DE">
        <w:rPr>
          <w:rFonts w:asciiTheme="majorBidi" w:hAnsiTheme="majorBidi" w:cstheme="majorBidi"/>
          <w:sz w:val="30"/>
          <w:szCs w:val="30"/>
          <w:cs/>
        </w:rPr>
        <w:t>และการจำแนกรายได้</w:t>
      </w:r>
    </w:p>
    <w:p w14:paraId="123A0383" w14:textId="606DDB1F" w:rsidR="00841832" w:rsidRPr="00DF52DE" w:rsidRDefault="00841832" w:rsidP="005021D2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 w:rsidRPr="00841832">
        <w:rPr>
          <w:rFonts w:asciiTheme="majorBidi" w:hAnsiTheme="majorBidi"/>
          <w:sz w:val="30"/>
          <w:szCs w:val="30"/>
          <w:cs/>
        </w:rPr>
        <w:t>กำไรต่อหุ้นขั้นพื้นฐาน</w:t>
      </w:r>
    </w:p>
    <w:p w14:paraId="155CB25B" w14:textId="4DAC8306" w:rsidR="002623B6" w:rsidRDefault="002623B6" w:rsidP="005021D2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 w:rsidRPr="002623B6">
        <w:rPr>
          <w:rFonts w:asciiTheme="majorBidi" w:hAnsiTheme="majorBidi"/>
          <w:sz w:val="30"/>
          <w:szCs w:val="30"/>
          <w:cs/>
        </w:rPr>
        <w:t>เงินปันผล</w:t>
      </w:r>
    </w:p>
    <w:p w14:paraId="4AC098D2" w14:textId="788159BD" w:rsidR="00EF12EB" w:rsidRPr="00DF52DE" w:rsidRDefault="00350989" w:rsidP="005021D2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 w:rsidRPr="00DF52DE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728CAA91" w14:textId="73F907C7" w:rsidR="00EF12EB" w:rsidRDefault="00EF12EB" w:rsidP="005021D2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 w:rsidRPr="00DF52DE">
        <w:rPr>
          <w:rFonts w:asciiTheme="majorBidi" w:hAnsiTheme="majorBidi" w:cstheme="majorBidi"/>
          <w:sz w:val="30"/>
          <w:szCs w:val="30"/>
          <w:cs/>
        </w:rPr>
        <w:t>ภาระผูกพัน</w:t>
      </w:r>
      <w:r w:rsidR="00E63182" w:rsidRPr="00DF52DE">
        <w:rPr>
          <w:rFonts w:asciiTheme="majorBidi" w:hAnsiTheme="majorBidi" w:cstheme="majorBidi"/>
          <w:sz w:val="30"/>
          <w:szCs w:val="30"/>
          <w:cs/>
        </w:rPr>
        <w:t>กับบุคคลหรือกิจการที่ไม่เกี่ยวข้องกัน</w:t>
      </w:r>
    </w:p>
    <w:p w14:paraId="2775290B" w14:textId="77777777" w:rsidR="00AE6431" w:rsidRPr="00DF52DE" w:rsidRDefault="00AE6431" w:rsidP="00AE6431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 w:rsidRPr="00DF52DE">
        <w:rPr>
          <w:rFonts w:asciiTheme="majorBidi" w:hAnsiTheme="majorBidi" w:cstheme="majorBidi" w:hint="cs"/>
          <w:sz w:val="30"/>
          <w:szCs w:val="30"/>
          <w:cs/>
        </w:rPr>
        <w:t>เหตุการณ์ภายหลังรอบระยะเวลารายงาน</w:t>
      </w:r>
    </w:p>
    <w:p w14:paraId="3EC0D65D" w14:textId="77777777" w:rsidR="001F7FD4" w:rsidRPr="00DF52DE" w:rsidRDefault="001F7FD4" w:rsidP="001F7FD4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 w:rsidRPr="007C49F5">
        <w:rPr>
          <w:rFonts w:asciiTheme="majorBidi" w:hAnsiTheme="majorBidi"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41D51AE2" w14:textId="77777777" w:rsidR="00AE6431" w:rsidRPr="00DF52DE" w:rsidRDefault="00AE6431" w:rsidP="00AE6431">
      <w:pPr>
        <w:tabs>
          <w:tab w:val="left" w:pos="1080"/>
        </w:tabs>
        <w:spacing w:line="240" w:lineRule="atLeast"/>
        <w:rPr>
          <w:rFonts w:asciiTheme="majorBidi" w:hAnsiTheme="majorBidi" w:cstheme="majorBidi"/>
          <w:sz w:val="30"/>
          <w:szCs w:val="30"/>
        </w:rPr>
      </w:pPr>
    </w:p>
    <w:p w14:paraId="07738047" w14:textId="77777777" w:rsidR="00B25F93" w:rsidRPr="00DF52DE" w:rsidRDefault="00B25F93" w:rsidP="006B4A4F">
      <w:p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</w:p>
    <w:p w14:paraId="3A92E125" w14:textId="271954F0" w:rsidR="00C01743" w:rsidRPr="00A30672" w:rsidRDefault="00360587" w:rsidP="00A30672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010A74">
        <w:rPr>
          <w:rFonts w:asciiTheme="majorBidi" w:hAnsiTheme="majorBidi" w:cstheme="majorBidi"/>
          <w:sz w:val="30"/>
          <w:szCs w:val="30"/>
          <w:cs/>
        </w:rPr>
        <w:br w:type="page"/>
      </w:r>
      <w:r w:rsidR="00A30672" w:rsidRPr="00A30672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2FD41120" w14:textId="77777777" w:rsidR="00360587" w:rsidRPr="00301ADD" w:rsidRDefault="00360587" w:rsidP="005021D2">
      <w:pPr>
        <w:spacing w:line="240" w:lineRule="auto"/>
        <w:ind w:left="540"/>
        <w:rPr>
          <w:rFonts w:asciiTheme="majorBidi" w:hAnsiTheme="majorBidi" w:cstheme="majorBidi"/>
          <w:sz w:val="26"/>
          <w:szCs w:val="26"/>
        </w:rPr>
      </w:pPr>
    </w:p>
    <w:p w14:paraId="75A1B371" w14:textId="51D1C875" w:rsidR="00C01743" w:rsidRPr="0073439F" w:rsidRDefault="005D3756" w:rsidP="005021D2">
      <w:pPr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5D3756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Pr="00FA4E55">
        <w:rPr>
          <w:rFonts w:asciiTheme="majorBidi" w:hAnsiTheme="majorBidi" w:cstheme="majorBidi"/>
          <w:sz w:val="30"/>
          <w:szCs w:val="30"/>
          <w:cs/>
        </w:rPr>
        <w:t>คณะกรรมการเมื่อวันที่</w:t>
      </w:r>
      <w:r w:rsidR="0073439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53EA6" w:rsidRPr="00453CD6">
        <w:rPr>
          <w:rFonts w:asciiTheme="majorBidi" w:hAnsiTheme="majorBidi" w:cstheme="majorBidi"/>
          <w:sz w:val="30"/>
          <w:szCs w:val="30"/>
        </w:rPr>
        <w:t>4</w:t>
      </w:r>
      <w:r w:rsidR="002623B6" w:rsidRPr="0073439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623B6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73439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73439F">
        <w:rPr>
          <w:rFonts w:asciiTheme="majorBidi" w:hAnsiTheme="majorBidi" w:cstheme="majorBidi"/>
          <w:sz w:val="30"/>
          <w:szCs w:val="30"/>
          <w:lang w:val="en-US"/>
        </w:rPr>
        <w:t>2569</w:t>
      </w:r>
    </w:p>
    <w:p w14:paraId="576DE671" w14:textId="77777777" w:rsidR="00C01743" w:rsidRPr="00301ADD" w:rsidRDefault="00C01743" w:rsidP="00441AD9">
      <w:pPr>
        <w:spacing w:line="240" w:lineRule="auto"/>
        <w:ind w:left="540"/>
        <w:rPr>
          <w:rFonts w:asciiTheme="majorBidi" w:hAnsiTheme="majorBidi" w:cstheme="majorBidi"/>
          <w:sz w:val="26"/>
          <w:szCs w:val="26"/>
        </w:rPr>
      </w:pPr>
    </w:p>
    <w:p w14:paraId="5967A21A" w14:textId="4031CA88" w:rsidR="00D7244F" w:rsidRPr="00010A74" w:rsidRDefault="005D3756" w:rsidP="00053080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5D375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77C2A233" w14:textId="77777777" w:rsidR="00E4551B" w:rsidRPr="00301ADD" w:rsidRDefault="00E4551B" w:rsidP="00BC47BF">
      <w:pPr>
        <w:spacing w:line="240" w:lineRule="auto"/>
        <w:ind w:left="547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</w:p>
    <w:p w14:paraId="7712AD9B" w14:textId="6E7C7E50" w:rsidR="004E36B9" w:rsidRPr="003E572F" w:rsidRDefault="004E36B9" w:rsidP="004E36B9">
      <w:pPr>
        <w:spacing w:line="240" w:lineRule="auto"/>
        <w:ind w:left="504"/>
        <w:jc w:val="thaiDistribute"/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</w:pPr>
      <w:bookmarkStart w:id="0" w:name="_Hlk66464858"/>
      <w:r w:rsidRPr="005D3756">
        <w:rPr>
          <w:rFonts w:asciiTheme="majorBidi" w:eastAsia="Calibri" w:hAnsiTheme="majorBidi" w:cstheme="majorBidi"/>
          <w:spacing w:val="-4"/>
          <w:sz w:val="30"/>
          <w:szCs w:val="30"/>
          <w:cs/>
          <w:lang w:val="th-TH"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5D3756">
        <w:rPr>
          <w:rFonts w:asciiTheme="majorBidi" w:eastAsia="Calibri" w:hAnsiTheme="majorBidi" w:cstheme="majorBidi"/>
          <w:spacing w:val="-4"/>
          <w:sz w:val="30"/>
          <w:szCs w:val="30"/>
          <w:lang w:val="th-TH"/>
        </w:rPr>
        <w:t xml:space="preserve">34 </w:t>
      </w:r>
      <w:r w:rsidRPr="005D3756">
        <w:rPr>
          <w:rFonts w:asciiTheme="majorBidi" w:eastAsia="Calibri" w:hAnsiTheme="majorBidi" w:cstheme="majorBidi"/>
          <w:spacing w:val="-4"/>
          <w:sz w:val="30"/>
          <w:szCs w:val="30"/>
          <w:cs/>
          <w:lang w:val="th-TH"/>
        </w:rPr>
        <w:t>เรื่อง</w:t>
      </w:r>
      <w:r>
        <w:rPr>
          <w:rFonts w:asciiTheme="majorBidi" w:eastAsia="Calibri" w:hAnsiTheme="majorBidi" w:cstheme="majorBidi"/>
          <w:spacing w:val="-4"/>
          <w:sz w:val="30"/>
          <w:szCs w:val="30"/>
          <w:cs/>
          <w:lang w:val="th-TH"/>
        </w:rPr>
        <w:br/>
      </w:r>
      <w:r w:rsidRPr="00491D52">
        <w:rPr>
          <w:rFonts w:asciiTheme="majorBidi" w:eastAsia="Calibri" w:hAnsiTheme="majorBidi" w:cstheme="majorBidi"/>
          <w:i/>
          <w:iCs/>
          <w:spacing w:val="-4"/>
          <w:sz w:val="30"/>
          <w:szCs w:val="30"/>
          <w:cs/>
          <w:lang w:val="th-TH"/>
        </w:rPr>
        <w:t>การรายงานทางการเงินระหว่างกาล</w:t>
      </w:r>
      <w:r w:rsidRPr="005D3756">
        <w:rPr>
          <w:rFonts w:asciiTheme="majorBidi" w:eastAsia="Calibri" w:hAnsiTheme="majorBidi" w:cstheme="majorBidi"/>
          <w:spacing w:val="-4"/>
          <w:sz w:val="30"/>
          <w:szCs w:val="30"/>
          <w:cs/>
          <w:lang w:val="th-TH"/>
        </w:rPr>
        <w:t xml:space="preserve"> </w:t>
      </w:r>
      <w:bookmarkEnd w:id="0"/>
      <w:r w:rsidRPr="005D3756">
        <w:rPr>
          <w:rFonts w:asciiTheme="majorBidi" w:eastAsia="Calibri" w:hAnsiTheme="majorBidi" w:cstheme="majorBidi"/>
          <w:spacing w:val="-4"/>
          <w:sz w:val="30"/>
          <w:szCs w:val="30"/>
          <w:cs/>
          <w:lang w:val="th-TH"/>
        </w:rPr>
        <w:t xml:space="preserve">รวมถึงแนวปฏิบัติทางการบัญชีที่ประกาศใช้โดยสภาวิชาชีพบัญชีฯ </w:t>
      </w:r>
      <w:r w:rsidRPr="00EE3688">
        <w:rPr>
          <w:rFonts w:asciiTheme="majorBidi" w:eastAsia="Calibri" w:hAnsiTheme="majorBidi" w:cstheme="majorBidi"/>
          <w:spacing w:val="-4"/>
          <w:sz w:val="30"/>
          <w:szCs w:val="30"/>
          <w:cs/>
          <w:lang w:val="th-TH"/>
        </w:rPr>
        <w:t>กฎระเบียบ</w:t>
      </w:r>
      <w:r w:rsidR="00301ADD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br/>
      </w:r>
      <w:r w:rsidRPr="00EE3688">
        <w:rPr>
          <w:rFonts w:asciiTheme="majorBidi" w:eastAsia="Calibri" w:hAnsiTheme="majorBidi" w:cstheme="majorBidi"/>
          <w:spacing w:val="-4"/>
          <w:sz w:val="30"/>
          <w:szCs w:val="30"/>
          <w:cs/>
          <w:lang w:val="th-TH"/>
        </w:rPr>
        <w:t>และประกาศคณะกรรมการกำกับหลักทรัพย์และตลาดหลักทรัพย์ที่เกี่ยวข้อง</w:t>
      </w:r>
      <w:r w:rsidRPr="00EE3688">
        <w:rPr>
          <w:rFonts w:asciiTheme="majorBidi" w:eastAsia="Calibri" w:hAnsiTheme="majorBidi" w:cstheme="majorBidi"/>
          <w:spacing w:val="-4"/>
          <w:sz w:val="30"/>
          <w:szCs w:val="30"/>
          <w:lang w:val="th-TH"/>
        </w:rPr>
        <w:t xml:space="preserve"> </w:t>
      </w:r>
      <w:r w:rsidRPr="00EE3688">
        <w:rPr>
          <w:rFonts w:asciiTheme="majorBidi" w:eastAsia="Calibri" w:hAnsiTheme="majorBidi" w:cstheme="majorBidi"/>
          <w:spacing w:val="-4"/>
          <w:sz w:val="30"/>
          <w:szCs w:val="30"/>
          <w:cs/>
          <w:lang w:val="th-TH"/>
        </w:rPr>
        <w:t>โ</w:t>
      </w:r>
      <w:r w:rsidRPr="005D3756">
        <w:rPr>
          <w:rFonts w:asciiTheme="majorBidi" w:eastAsia="Calibri" w:hAnsiTheme="majorBidi" w:cstheme="majorBidi"/>
          <w:spacing w:val="-4"/>
          <w:sz w:val="30"/>
          <w:szCs w:val="30"/>
          <w:cs/>
          <w:lang w:val="th-TH"/>
        </w:rPr>
        <w:t>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>
        <w:rPr>
          <w:rFonts w:asciiTheme="majorBidi" w:eastAsia="Calibri" w:hAnsiTheme="majorBidi" w:cstheme="majorBidi" w:hint="cs"/>
          <w:spacing w:val="-4"/>
          <w:sz w:val="30"/>
          <w:szCs w:val="30"/>
          <w:cs/>
          <w:lang w:val="th-TH"/>
        </w:rPr>
        <w:t xml:space="preserve"> </w:t>
      </w:r>
      <w:r w:rsidRPr="005D3756">
        <w:rPr>
          <w:rFonts w:asciiTheme="majorBidi" w:eastAsia="Calibri" w:hAnsiTheme="majorBidi" w:cstheme="majorBidi"/>
          <w:spacing w:val="-4"/>
          <w:sz w:val="30"/>
          <w:szCs w:val="30"/>
          <w:cs/>
          <w:lang w:val="th-TH"/>
        </w:rPr>
        <w:t>ๆ เพื่อไม่ให้ซ้ำซ้อนกับข้อมูลที่ได้นำเสนอไปแล้วใน</w:t>
      </w:r>
      <w:r w:rsidR="00301ADD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br/>
      </w:r>
      <w:r w:rsidRPr="005D3756">
        <w:rPr>
          <w:rFonts w:asciiTheme="majorBidi" w:eastAsia="Calibri" w:hAnsiTheme="majorBidi" w:cstheme="majorBidi"/>
          <w:spacing w:val="-4"/>
          <w:sz w:val="30"/>
          <w:szCs w:val="30"/>
          <w:cs/>
          <w:lang w:val="th-TH"/>
        </w:rPr>
        <w:t>งบการเงินประจำปี</w:t>
      </w:r>
      <w:r w:rsidRPr="005D3756">
        <w:rPr>
          <w:rFonts w:asciiTheme="majorBidi" w:eastAsia="Calibri" w:hAnsiTheme="majorBidi" w:cstheme="majorBidi" w:hint="cs"/>
          <w:spacing w:val="-4"/>
          <w:sz w:val="30"/>
          <w:szCs w:val="30"/>
          <w:cs/>
          <w:lang w:val="th-TH"/>
        </w:rPr>
        <w:t xml:space="preserve"> </w:t>
      </w:r>
      <w:r w:rsidRPr="005D3756">
        <w:rPr>
          <w:rFonts w:asciiTheme="majorBidi" w:eastAsia="Calibri" w:hAnsiTheme="majorBidi" w:cstheme="majorBidi"/>
          <w:spacing w:val="-4"/>
          <w:sz w:val="30"/>
          <w:szCs w:val="30"/>
          <w:cs/>
          <w:lang w:val="th-TH"/>
        </w:rPr>
        <w:t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>
        <w:rPr>
          <w:rFonts w:asciiTheme="majorBidi" w:eastAsia="Calibri" w:hAnsiTheme="majorBidi" w:cstheme="majorBidi" w:hint="cs"/>
          <w:spacing w:val="-4"/>
          <w:sz w:val="30"/>
          <w:szCs w:val="30"/>
          <w:cs/>
          <w:lang w:val="en-US"/>
        </w:rPr>
        <w:t xml:space="preserve"> </w:t>
      </w:r>
      <w:r w:rsidR="000D6C5F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31</w:t>
      </w:r>
      <w:r w:rsidRPr="005D3756">
        <w:rPr>
          <w:rFonts w:asciiTheme="majorBidi" w:eastAsia="Calibri" w:hAnsiTheme="majorBidi" w:cstheme="majorBidi"/>
          <w:spacing w:val="-4"/>
          <w:sz w:val="30"/>
          <w:szCs w:val="30"/>
          <w:lang w:val="th-TH"/>
        </w:rPr>
        <w:t xml:space="preserve"> </w:t>
      </w:r>
      <w:r w:rsidRPr="005D3756">
        <w:rPr>
          <w:rFonts w:asciiTheme="majorBidi" w:eastAsia="Calibri" w:hAnsiTheme="majorBidi" w:cstheme="majorBidi"/>
          <w:spacing w:val="-4"/>
          <w:sz w:val="30"/>
          <w:szCs w:val="30"/>
          <w:cs/>
          <w:lang w:val="th-TH"/>
        </w:rPr>
        <w:t>ธันวาคม</w:t>
      </w:r>
      <w:r w:rsidRPr="005D3756">
        <w:rPr>
          <w:rFonts w:asciiTheme="majorBidi" w:eastAsia="Calibri" w:hAnsiTheme="majorBidi" w:cstheme="majorBidi"/>
          <w:spacing w:val="-4"/>
          <w:sz w:val="30"/>
          <w:szCs w:val="30"/>
          <w:lang w:val="th-TH"/>
        </w:rPr>
        <w:t xml:space="preserve"> </w:t>
      </w:r>
      <w:r w:rsidR="000D6C5F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2568</w:t>
      </w:r>
    </w:p>
    <w:p w14:paraId="2E38F078" w14:textId="77777777" w:rsidR="005D3756" w:rsidRPr="00301ADD" w:rsidRDefault="005D3756" w:rsidP="005D3756">
      <w:pPr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6"/>
          <w:szCs w:val="26"/>
          <w:cs/>
          <w:lang w:val="en-US"/>
        </w:rPr>
      </w:pPr>
    </w:p>
    <w:p w14:paraId="4D65D36C" w14:textId="3DAF9A0B" w:rsidR="00491D52" w:rsidRDefault="004E36B9" w:rsidP="00C85DDF">
      <w:pPr>
        <w:spacing w:line="240" w:lineRule="auto"/>
        <w:ind w:left="547"/>
        <w:jc w:val="thaiDistribute"/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</w:pPr>
      <w:r w:rsidRPr="005D3756">
        <w:rPr>
          <w:rFonts w:asciiTheme="majorBidi" w:eastAsia="Calibri" w:hAnsiTheme="majorBidi" w:cstheme="majorBidi"/>
          <w:spacing w:val="-4"/>
          <w:sz w:val="30"/>
          <w:szCs w:val="30"/>
          <w:cs/>
          <w:lang w:val="th-TH"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="00283CE8">
        <w:rPr>
          <w:rFonts w:asciiTheme="majorBidi" w:eastAsia="Calibri" w:hAnsiTheme="majorBidi" w:cstheme="majorBidi" w:hint="cs"/>
          <w:spacing w:val="-4"/>
          <w:sz w:val="30"/>
          <w:szCs w:val="30"/>
          <w:cs/>
          <w:lang w:val="th-TH"/>
        </w:rPr>
        <w:t>กลุ่ม</w:t>
      </w:r>
      <w:r w:rsidRPr="005D3756">
        <w:rPr>
          <w:rFonts w:asciiTheme="majorBidi" w:eastAsia="Calibri" w:hAnsiTheme="majorBidi" w:cstheme="majorBidi"/>
          <w:spacing w:val="-4"/>
          <w:sz w:val="30"/>
          <w:szCs w:val="30"/>
          <w:cs/>
          <w:lang w:val="th-TH"/>
        </w:rPr>
        <w:t>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5D3756">
        <w:rPr>
          <w:rFonts w:asciiTheme="majorBidi" w:eastAsia="Calibri" w:hAnsiTheme="majorBidi" w:cstheme="majorBidi" w:hint="cs"/>
          <w:spacing w:val="-4"/>
          <w:sz w:val="30"/>
          <w:szCs w:val="30"/>
          <w:cs/>
          <w:lang w:val="th-TH"/>
        </w:rPr>
        <w:t>ที่</w:t>
      </w:r>
      <w:r w:rsidRPr="005D3756">
        <w:rPr>
          <w:rFonts w:asciiTheme="majorBidi" w:eastAsia="Calibri" w:hAnsiTheme="majorBidi" w:cstheme="majorBidi"/>
          <w:spacing w:val="-4"/>
          <w:sz w:val="30"/>
          <w:szCs w:val="30"/>
          <w:cs/>
          <w:lang w:val="th-TH"/>
        </w:rPr>
        <w:t>อาจมีความไม่แน่นอนนั้นไม่แตกต่างจากที่ได้อธิบาย</w:t>
      </w:r>
      <w:r w:rsidRPr="005D3756">
        <w:rPr>
          <w:rFonts w:asciiTheme="majorBidi" w:eastAsia="Calibri" w:hAnsiTheme="majorBidi" w:cstheme="majorBidi" w:hint="cs"/>
          <w:spacing w:val="-4"/>
          <w:sz w:val="30"/>
          <w:szCs w:val="30"/>
          <w:cs/>
          <w:lang w:val="th-TH"/>
        </w:rPr>
        <w:t>ไว้</w:t>
      </w:r>
      <w:r w:rsidRPr="005D3756">
        <w:rPr>
          <w:rFonts w:asciiTheme="majorBidi" w:eastAsia="Calibri" w:hAnsiTheme="majorBidi" w:cstheme="majorBidi"/>
          <w:spacing w:val="-4"/>
          <w:sz w:val="30"/>
          <w:szCs w:val="30"/>
          <w:cs/>
          <w:lang w:val="th-TH"/>
        </w:rPr>
        <w:t xml:space="preserve">ในงบการเงินสำหรับปีสิ้นสุดวันที่ </w:t>
      </w:r>
      <w:r w:rsidR="000D6C5F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31</w:t>
      </w:r>
      <w:r w:rsidRPr="005D3756">
        <w:rPr>
          <w:rFonts w:asciiTheme="majorBidi" w:eastAsia="Calibri" w:hAnsiTheme="majorBidi" w:cstheme="majorBidi"/>
          <w:spacing w:val="-4"/>
          <w:sz w:val="30"/>
          <w:szCs w:val="30"/>
          <w:lang w:val="th-TH"/>
        </w:rPr>
        <w:t xml:space="preserve"> </w:t>
      </w:r>
      <w:r w:rsidRPr="005D3756">
        <w:rPr>
          <w:rFonts w:asciiTheme="majorBidi" w:eastAsia="Calibri" w:hAnsiTheme="majorBidi" w:cstheme="majorBidi"/>
          <w:spacing w:val="-4"/>
          <w:sz w:val="30"/>
          <w:szCs w:val="30"/>
          <w:cs/>
          <w:lang w:val="th-TH"/>
        </w:rPr>
        <w:t xml:space="preserve">ธันวาคม </w:t>
      </w:r>
      <w:r w:rsidR="000D6C5F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2568</w:t>
      </w:r>
      <w:r w:rsidR="004B697E">
        <w:rPr>
          <w:rFonts w:asciiTheme="majorBidi" w:eastAsia="Calibri" w:hAnsiTheme="majorBidi" w:cstheme="majorBidi" w:hint="cs"/>
          <w:spacing w:val="-4"/>
          <w:sz w:val="30"/>
          <w:szCs w:val="30"/>
          <w:cs/>
          <w:lang w:val="en-US"/>
        </w:rPr>
        <w:t xml:space="preserve"> เว้นแต่ที่ได้อธิบายไว้ในหมายเหตุข้อ </w:t>
      </w:r>
      <w:r w:rsidR="001152AF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2</w:t>
      </w:r>
    </w:p>
    <w:p w14:paraId="57A53C5C" w14:textId="6F03B3A8" w:rsidR="00283CE8" w:rsidRPr="00301ADD" w:rsidRDefault="00283CE8" w:rsidP="00441AD9">
      <w:pPr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1FF87C7A" w14:textId="126B4428" w:rsidR="00CA0C33" w:rsidRPr="00740C5B" w:rsidRDefault="000C0E88" w:rsidP="00740C5B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740C5B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นโยบายการบัญชีสำหรับรายการค้าและเหตุการณ์ใหม่</w:t>
      </w:r>
    </w:p>
    <w:p w14:paraId="3883710D" w14:textId="77777777" w:rsidR="00546E6F" w:rsidRPr="00301ADD" w:rsidRDefault="00546E6F" w:rsidP="00283CE8">
      <w:pPr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16D41DE1" w14:textId="77777777" w:rsidR="00E72973" w:rsidRPr="006F3A68" w:rsidRDefault="00E72973" w:rsidP="00E72973">
      <w:pPr>
        <w:pStyle w:val="ListParagraph"/>
        <w:numPr>
          <w:ilvl w:val="1"/>
          <w:numId w:val="3"/>
        </w:numPr>
        <w:tabs>
          <w:tab w:val="clear" w:pos="227"/>
          <w:tab w:val="clear" w:pos="454"/>
          <w:tab w:val="clear" w:pos="680"/>
          <w:tab w:val="clear" w:pos="878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line="240" w:lineRule="auto"/>
        <w:ind w:left="518"/>
        <w:jc w:val="both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F3A6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628AF4D0" w14:textId="77777777" w:rsidR="00E72973" w:rsidRPr="00301ADD" w:rsidRDefault="00E72973" w:rsidP="00301ADD">
      <w:pPr>
        <w:spacing w:line="240" w:lineRule="auto"/>
        <w:ind w:left="540" w:hanging="7"/>
        <w:jc w:val="thaiDistribute"/>
        <w:rPr>
          <w:rFonts w:asciiTheme="majorBidi" w:hAnsiTheme="majorBidi" w:cstheme="majorBidi"/>
          <w:sz w:val="26"/>
          <w:szCs w:val="26"/>
        </w:rPr>
      </w:pPr>
    </w:p>
    <w:p w14:paraId="07DEB29F" w14:textId="77777777" w:rsidR="00E72973" w:rsidRPr="00D57BA2" w:rsidRDefault="00E72973" w:rsidP="00E72973">
      <w:pPr>
        <w:spacing w:line="240" w:lineRule="auto"/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งบการเงินรวมประกอบด้วยงบการเงินของบริษัท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และบริษัทย่อย (รวมกันเรียกว่า “กลุ่มบริษัท”) และส่วนได้เสียของกลุ่มบริษัทในบริษัทร่วม</w:t>
      </w:r>
    </w:p>
    <w:p w14:paraId="05773630" w14:textId="77777777" w:rsidR="00E72973" w:rsidRPr="00301ADD" w:rsidRDefault="00E72973" w:rsidP="00E72973">
      <w:pPr>
        <w:spacing w:line="240" w:lineRule="auto"/>
        <w:ind w:left="540" w:hanging="7"/>
        <w:jc w:val="thaiDistribute"/>
        <w:rPr>
          <w:rFonts w:asciiTheme="majorBidi" w:hAnsiTheme="majorBidi" w:cstheme="majorBidi"/>
          <w:sz w:val="26"/>
          <w:szCs w:val="26"/>
        </w:rPr>
      </w:pPr>
    </w:p>
    <w:p w14:paraId="49667A4C" w14:textId="1D84FD8C" w:rsidR="00E72973" w:rsidRDefault="00E72973" w:rsidP="00E72973">
      <w:pPr>
        <w:spacing w:line="240" w:lineRule="auto"/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</w:t>
      </w:r>
    </w:p>
    <w:p w14:paraId="49D06D38" w14:textId="77777777" w:rsidR="00FB1BC2" w:rsidRPr="00301ADD" w:rsidRDefault="00FB1BC2" w:rsidP="00E72973">
      <w:pPr>
        <w:spacing w:line="240" w:lineRule="auto"/>
        <w:ind w:left="540" w:hanging="7"/>
        <w:jc w:val="thaiDistribute"/>
        <w:rPr>
          <w:rFonts w:asciiTheme="majorBidi" w:hAnsiTheme="majorBidi" w:cstheme="majorBidi"/>
          <w:sz w:val="26"/>
          <w:szCs w:val="26"/>
        </w:rPr>
      </w:pPr>
    </w:p>
    <w:p w14:paraId="418E12B4" w14:textId="3A6A8CDD" w:rsidR="00FB1BC2" w:rsidRDefault="00E72973" w:rsidP="00301ADD">
      <w:pPr>
        <w:spacing w:line="240" w:lineRule="auto"/>
        <w:ind w:left="540" w:hanging="7"/>
        <w:jc w:val="thaiDistribute"/>
        <w:rPr>
          <w:rFonts w:asciiTheme="majorBidi" w:hAnsiTheme="majorBidi" w:cstheme="majorBidi"/>
          <w:sz w:val="28"/>
          <w:szCs w:val="28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  <w:r w:rsidR="00FB1BC2">
        <w:rPr>
          <w:rFonts w:asciiTheme="majorBidi" w:hAnsiTheme="majorBidi" w:cstheme="majorBidi"/>
          <w:sz w:val="28"/>
          <w:szCs w:val="28"/>
        </w:rPr>
        <w:br w:type="page"/>
      </w:r>
    </w:p>
    <w:p w14:paraId="13B6560C" w14:textId="5BFADA1B" w:rsidR="00E72973" w:rsidRPr="00D57BA2" w:rsidRDefault="00E72973" w:rsidP="00E72973">
      <w:pPr>
        <w:spacing w:line="240" w:lineRule="auto"/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BB2E4B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กลุ่มบริษัทรับรู้เงินลงทุนในบริษัทร่วมในงบการเงินรวมด้วยวิธีส่วนได้เสีย โดยรับรู้รายการเมื่อเริ่มแรกด้วยราคาทุน</w:t>
      </w:r>
      <w:r w:rsidRPr="00D57BA2">
        <w:rPr>
          <w:rFonts w:asciiTheme="majorBidi" w:hAnsiTheme="majorBidi" w:cstheme="majorBidi"/>
          <w:sz w:val="30"/>
          <w:szCs w:val="30"/>
          <w:cs/>
        </w:rPr>
        <w:t>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จะถูกบันทึกในงบการเงินรวมจนถึงวันที่ความมีอิทธิพลอย่างมีนัยสำคัญสิ้นสุดลง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</w:p>
    <w:p w14:paraId="550FC52D" w14:textId="77777777" w:rsidR="00E72973" w:rsidRPr="00301ADD" w:rsidRDefault="00E72973" w:rsidP="00E72973">
      <w:pPr>
        <w:pStyle w:val="BodyText2"/>
        <w:spacing w:line="240" w:lineRule="atLeast"/>
        <w:ind w:left="540" w:right="47" w:firstLine="0"/>
        <w:rPr>
          <w:rFonts w:asciiTheme="majorBidi" w:eastAsia="Calibri" w:hAnsiTheme="majorBidi" w:cstheme="majorBidi"/>
          <w:color w:val="000000"/>
          <w:sz w:val="26"/>
          <w:szCs w:val="26"/>
          <w:lang w:eastAsia="en-GB"/>
        </w:rPr>
      </w:pPr>
    </w:p>
    <w:p w14:paraId="590C3FBD" w14:textId="77777777" w:rsidR="00E72973" w:rsidRDefault="00E72973" w:rsidP="00E72973">
      <w:pPr>
        <w:spacing w:line="240" w:lineRule="auto"/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รวมถึงรายได้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ถูกตัดรายการในการจัดทำงบการเงินรวม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4E59C286" w14:textId="77777777" w:rsidR="00E72973" w:rsidRPr="00301ADD" w:rsidRDefault="00E72973" w:rsidP="00E72973">
      <w:pPr>
        <w:spacing w:line="240" w:lineRule="auto"/>
        <w:ind w:left="540" w:hanging="7"/>
        <w:jc w:val="thaiDistribute"/>
        <w:rPr>
          <w:rFonts w:asciiTheme="majorBidi" w:hAnsiTheme="majorBidi" w:cstheme="majorBidi"/>
          <w:sz w:val="26"/>
          <w:szCs w:val="26"/>
        </w:rPr>
      </w:pPr>
    </w:p>
    <w:p w14:paraId="45F6212F" w14:textId="77777777" w:rsidR="00E72973" w:rsidRPr="00D57BA2" w:rsidRDefault="00E72973" w:rsidP="00E72973">
      <w:pPr>
        <w:pStyle w:val="ListParagraph"/>
        <w:numPr>
          <w:ilvl w:val="1"/>
          <w:numId w:val="3"/>
        </w:numPr>
        <w:tabs>
          <w:tab w:val="clear" w:pos="227"/>
          <w:tab w:val="clear" w:pos="454"/>
          <w:tab w:val="clear" w:pos="680"/>
          <w:tab w:val="clear" w:pos="878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18"/>
        </w:tabs>
        <w:spacing w:line="240" w:lineRule="auto"/>
        <w:ind w:left="518"/>
        <w:jc w:val="both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เงินลงทุนในบริษัทย่อย และบริษัทร่วม</w:t>
      </w:r>
    </w:p>
    <w:p w14:paraId="0E63D4A7" w14:textId="77777777" w:rsidR="00E72973" w:rsidRPr="00301ADD" w:rsidRDefault="00E72973" w:rsidP="00E72973">
      <w:pPr>
        <w:spacing w:line="240" w:lineRule="auto"/>
        <w:ind w:left="540" w:hanging="7"/>
        <w:jc w:val="thaiDistribute"/>
        <w:rPr>
          <w:rFonts w:asciiTheme="majorBidi" w:hAnsiTheme="majorBidi" w:cstheme="majorBidi"/>
          <w:sz w:val="26"/>
          <w:szCs w:val="26"/>
        </w:rPr>
      </w:pPr>
    </w:p>
    <w:p w14:paraId="26E1D692" w14:textId="77777777" w:rsidR="00E72973" w:rsidRDefault="00E72973" w:rsidP="00E72973">
      <w:pPr>
        <w:spacing w:line="240" w:lineRule="auto"/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เงินลงทุนในบริษัทย่อย และบริษัทร่วมในงบการเงินเฉพาะกิจการวัดมูลค่าด้วยราคาทุนหักค่าเผื่อการด้อยค่า  </w:t>
      </w:r>
      <w:r w:rsidRPr="00D57BA2">
        <w:rPr>
          <w:rFonts w:asciiTheme="majorBidi" w:hAnsiTheme="majorBidi" w:cstheme="majorBidi"/>
          <w:sz w:val="30"/>
          <w:szCs w:val="30"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>เงินปันผลรับบันทึกในกำไรหรือขาดทุนในวันที่กลุ่มบริษัทมีสิทธิได้รับเงินปันผล กำไรหรือขาดทุนจากการขาย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>เงินลงทุนบันทึกในกำไรหรือขาดทุน</w:t>
      </w:r>
    </w:p>
    <w:p w14:paraId="4F06E53B" w14:textId="3E2C2A80" w:rsidR="00E72973" w:rsidRPr="00301ADD" w:rsidRDefault="00E72973" w:rsidP="00441AD9">
      <w:pPr>
        <w:spacing w:line="240" w:lineRule="auto"/>
        <w:ind w:left="540" w:hanging="7"/>
        <w:jc w:val="thaiDistribute"/>
        <w:rPr>
          <w:rFonts w:asciiTheme="majorBidi" w:hAnsiTheme="majorBidi" w:cstheme="majorBidi"/>
          <w:sz w:val="26"/>
          <w:szCs w:val="26"/>
        </w:rPr>
      </w:pPr>
    </w:p>
    <w:p w14:paraId="632FAF53" w14:textId="53827672" w:rsidR="002221D2" w:rsidRPr="00740C5B" w:rsidRDefault="002221D2" w:rsidP="00740C5B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740C5B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บุคคล</w:t>
      </w:r>
      <w:r w:rsidR="00B80AA3" w:rsidRPr="00740C5B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หรือกิจการ</w:t>
      </w:r>
      <w:r w:rsidRPr="00740C5B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ที่เกี่ยวข้องกัน</w:t>
      </w:r>
    </w:p>
    <w:p w14:paraId="62EEDB25" w14:textId="77777777" w:rsidR="00F75EE4" w:rsidRPr="00301ADD" w:rsidRDefault="00F75EE4" w:rsidP="00664F0C">
      <w:pPr>
        <w:pStyle w:val="BodyText2"/>
        <w:spacing w:line="240" w:lineRule="atLeast"/>
        <w:ind w:left="540" w:right="47" w:firstLine="0"/>
        <w:rPr>
          <w:rFonts w:asciiTheme="majorBidi" w:eastAsia="Calibri" w:hAnsiTheme="majorBidi" w:cstheme="majorBidi"/>
          <w:color w:val="000000"/>
          <w:sz w:val="26"/>
          <w:szCs w:val="26"/>
          <w:lang w:eastAsia="en-GB"/>
        </w:rPr>
      </w:pPr>
    </w:p>
    <w:p w14:paraId="16A3F854" w14:textId="1C7F8928" w:rsidR="00F75EE4" w:rsidRPr="008E5BF4" w:rsidRDefault="00F75EE4" w:rsidP="005021D2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E5BF4">
        <w:rPr>
          <w:rFonts w:asciiTheme="majorBidi" w:hAnsiTheme="majorBidi" w:cstheme="majorBidi"/>
          <w:b/>
          <w:sz w:val="30"/>
          <w:szCs w:val="30"/>
          <w:cs/>
        </w:rPr>
        <w:t xml:space="preserve">ความสัมพันธ์ที่มีกับบริษัทย่อย </w:t>
      </w:r>
      <w:r w:rsidRPr="008E5BF4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Pr="008E5BF4">
        <w:rPr>
          <w:rFonts w:asciiTheme="majorBidi" w:hAnsiTheme="majorBidi" w:cstheme="majorBidi"/>
          <w:b/>
          <w:sz w:val="30"/>
          <w:szCs w:val="30"/>
          <w:cs/>
        </w:rPr>
        <w:t>บริษัทร่วมที่มีการเปลี่ยนแปลงอย่างมีสาระสำคัญได้เปิดเผยในหมายเหตุข้อ</w:t>
      </w:r>
      <w:r w:rsidRPr="008E5BF4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092983">
        <w:rPr>
          <w:rFonts w:asciiTheme="majorBidi" w:hAnsiTheme="majorBidi" w:cstheme="majorBidi"/>
          <w:bCs/>
          <w:sz w:val="30"/>
          <w:szCs w:val="30"/>
        </w:rPr>
        <w:t xml:space="preserve">7 </w:t>
      </w:r>
      <w:r w:rsidRPr="008E5BF4">
        <w:rPr>
          <w:rFonts w:asciiTheme="majorBidi" w:hAnsiTheme="majorBidi" w:cstheme="majorBidi"/>
          <w:b/>
          <w:sz w:val="30"/>
          <w:szCs w:val="30"/>
          <w:cs/>
        </w:rPr>
        <w:t>สำหรับบุคคลหรือกิจการอื่นที่เกี่ยวข้องกันที่</w:t>
      </w:r>
      <w:r w:rsidR="00824D43" w:rsidRPr="00824D43">
        <w:rPr>
          <w:rFonts w:asciiTheme="majorBidi" w:hAnsiTheme="majorBidi"/>
          <w:b/>
          <w:sz w:val="30"/>
          <w:szCs w:val="30"/>
          <w:cs/>
        </w:rPr>
        <w:t>ความสัมพันธ์เปลี่ยนแปลงอย่างมีสาระสำคัญและ</w:t>
      </w:r>
      <w:r w:rsidRPr="008E5BF4">
        <w:rPr>
          <w:rFonts w:asciiTheme="majorBidi" w:hAnsiTheme="majorBidi" w:cstheme="majorBidi"/>
          <w:b/>
          <w:sz w:val="30"/>
          <w:szCs w:val="30"/>
          <w:cs/>
        </w:rPr>
        <w:t>กลุ่มบริษัทมีรายการระหว่างกันที่มีนัยสำคัญในระหว่างงวดมีดังต่อไปนี้</w:t>
      </w:r>
    </w:p>
    <w:p w14:paraId="2258785C" w14:textId="370E1965" w:rsidR="00E93A51" w:rsidRPr="00301ADD" w:rsidRDefault="00E93A51" w:rsidP="00664F0C">
      <w:pPr>
        <w:pStyle w:val="BodyText2"/>
        <w:spacing w:line="240" w:lineRule="atLeast"/>
        <w:ind w:left="540" w:right="47" w:firstLine="0"/>
        <w:rPr>
          <w:rFonts w:asciiTheme="majorBidi" w:eastAsia="Calibri" w:hAnsiTheme="majorBidi" w:cstheme="majorBidi"/>
          <w:color w:val="000000"/>
          <w:sz w:val="26"/>
          <w:szCs w:val="26"/>
          <w:lang w:eastAsia="en-GB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4770"/>
      </w:tblGrid>
      <w:tr w:rsidR="00E93A51" w:rsidRPr="00010A74" w14:paraId="7988FBF9" w14:textId="77777777" w:rsidTr="00B740D9">
        <w:trPr>
          <w:trHeight w:val="20"/>
          <w:tblHeader/>
        </w:trPr>
        <w:tc>
          <w:tcPr>
            <w:tcW w:w="3330" w:type="dxa"/>
          </w:tcPr>
          <w:p w14:paraId="636B94E6" w14:textId="77777777" w:rsidR="00E93A51" w:rsidRPr="00010A74" w:rsidRDefault="00E93A51" w:rsidP="006409E1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0A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990" w:type="dxa"/>
          </w:tcPr>
          <w:p w14:paraId="6AAE629C" w14:textId="3DE4E9AF" w:rsidR="00E93A51" w:rsidRPr="00010A74" w:rsidRDefault="00E93A51" w:rsidP="006409E1">
            <w:pPr>
              <w:spacing w:line="240" w:lineRule="auto"/>
              <w:ind w:left="-15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0A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770" w:type="dxa"/>
          </w:tcPr>
          <w:p w14:paraId="3F09E452" w14:textId="77777777" w:rsidR="00E93A51" w:rsidRPr="00010A74" w:rsidRDefault="00E93A51" w:rsidP="00446183">
            <w:pPr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0A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75EE4" w:rsidRPr="00010A74" w14:paraId="3AB2E6F4" w14:textId="77777777" w:rsidTr="00B740D9">
        <w:trPr>
          <w:trHeight w:val="20"/>
        </w:trPr>
        <w:tc>
          <w:tcPr>
            <w:tcW w:w="3330" w:type="dxa"/>
          </w:tcPr>
          <w:p w14:paraId="173EA9AF" w14:textId="01286729" w:rsidR="00F75EE4" w:rsidRPr="008E5BF4" w:rsidRDefault="008E5BF4" w:rsidP="006409E1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BF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เอ็นทีเอฟ โฮลดิ้ง จำกัด</w:t>
            </w:r>
          </w:p>
        </w:tc>
        <w:tc>
          <w:tcPr>
            <w:tcW w:w="990" w:type="dxa"/>
          </w:tcPr>
          <w:p w14:paraId="5A0068C1" w14:textId="3BFE53B6" w:rsidR="00F75EE4" w:rsidRPr="008E5BF4" w:rsidRDefault="008E5BF4" w:rsidP="006409E1">
            <w:pPr>
              <w:spacing w:line="240" w:lineRule="auto"/>
              <w:ind w:left="-153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BF4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770" w:type="dxa"/>
          </w:tcPr>
          <w:p w14:paraId="5CBF8735" w14:textId="2C25EE6E" w:rsidR="00F75EE4" w:rsidRPr="00010A74" w:rsidRDefault="008E5BF4" w:rsidP="00446183">
            <w:pPr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38CE">
              <w:rPr>
                <w:rFonts w:ascii="Angsana New" w:hAnsi="Angsana New"/>
                <w:sz w:val="28"/>
                <w:szCs w:val="28"/>
                <w:cs/>
              </w:rPr>
              <w:t>เป็นผู้ถือหุ้นรายใหญ่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038CE">
              <w:rPr>
                <w:rFonts w:ascii="Angsana New" w:hAnsi="Angsana New"/>
                <w:sz w:val="28"/>
                <w:szCs w:val="28"/>
                <w:cs/>
              </w:rPr>
              <w:t xml:space="preserve">ถือหุ้นในบริษัทตั้งแต่ร้อยละ </w:t>
            </w:r>
            <w:r w:rsidRPr="005038CE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5038CE">
              <w:rPr>
                <w:rFonts w:ascii="Angsana New" w:hAnsi="Angsana New"/>
                <w:sz w:val="28"/>
                <w:szCs w:val="28"/>
                <w:cs/>
              </w:rPr>
              <w:t>ขึ้นไป และมีผู้แทนเป็นกรรมการของบริษัท</w:t>
            </w:r>
          </w:p>
        </w:tc>
      </w:tr>
      <w:tr w:rsidR="00F75EE4" w:rsidRPr="00010A74" w14:paraId="4A8CFE6D" w14:textId="77777777" w:rsidTr="00B740D9">
        <w:trPr>
          <w:trHeight w:val="20"/>
        </w:trPr>
        <w:tc>
          <w:tcPr>
            <w:tcW w:w="3330" w:type="dxa"/>
          </w:tcPr>
          <w:p w14:paraId="40C5F335" w14:textId="4DD682F0" w:rsidR="00F75EE4" w:rsidRPr="00620321" w:rsidRDefault="008E5BF4" w:rsidP="006409E1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BF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E5BF4">
              <w:rPr>
                <w:rFonts w:asciiTheme="majorBidi" w:hAnsiTheme="majorBidi" w:cstheme="majorBidi"/>
                <w:sz w:val="30"/>
                <w:szCs w:val="30"/>
                <w:cs/>
              </w:rPr>
              <w:t>ศักดิ์สยาม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E5BF4">
              <w:rPr>
                <w:rFonts w:asciiTheme="majorBidi" w:hAnsiTheme="majorBidi" w:cstheme="majorBidi"/>
                <w:sz w:val="30"/>
                <w:szCs w:val="30"/>
                <w:cs/>
              </w:rPr>
              <w:t>อินเตอร์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E5BF4">
              <w:rPr>
                <w:rFonts w:asciiTheme="majorBidi" w:hAnsiTheme="majorBidi" w:cstheme="majorBidi"/>
                <w:sz w:val="30"/>
                <w:szCs w:val="30"/>
                <w:cs/>
              </w:rPr>
              <w:t>ฟรุ๊ตส์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E5BF4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990" w:type="dxa"/>
          </w:tcPr>
          <w:p w14:paraId="0510012A" w14:textId="1107DE6D" w:rsidR="00F75EE4" w:rsidRPr="008E5BF4" w:rsidRDefault="008E5BF4" w:rsidP="006409E1">
            <w:pPr>
              <w:spacing w:line="240" w:lineRule="auto"/>
              <w:ind w:left="-153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BF4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770" w:type="dxa"/>
          </w:tcPr>
          <w:p w14:paraId="5209519E" w14:textId="02B05A30" w:rsidR="00F75EE4" w:rsidRPr="00010A74" w:rsidRDefault="008E5BF4" w:rsidP="00446183">
            <w:pPr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38CE">
              <w:rPr>
                <w:rFonts w:ascii="Angsana New" w:hAnsi="Angsana New"/>
                <w:sz w:val="28"/>
                <w:szCs w:val="28"/>
                <w:cs/>
              </w:rPr>
              <w:t>เป็นผู้ถือหุ้นรายใหญ่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038CE">
              <w:rPr>
                <w:rFonts w:ascii="Angsana New" w:hAnsi="Angsana New"/>
                <w:sz w:val="28"/>
                <w:szCs w:val="28"/>
                <w:cs/>
              </w:rPr>
              <w:t xml:space="preserve">ถือหุ้นในบริษัทตั้งแต่ร้อยละ </w:t>
            </w:r>
            <w:r w:rsidRPr="005038CE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5038CE">
              <w:rPr>
                <w:rFonts w:ascii="Angsana New" w:hAnsi="Angsana New"/>
                <w:sz w:val="28"/>
                <w:szCs w:val="28"/>
                <w:cs/>
              </w:rPr>
              <w:t>ขึ้นไป และมีผู้แทนเป็นกรรมการของบริษัท</w:t>
            </w:r>
          </w:p>
        </w:tc>
      </w:tr>
      <w:tr w:rsidR="00F75EE4" w:rsidRPr="00010A74" w14:paraId="17E26C25" w14:textId="77777777" w:rsidTr="00B740D9">
        <w:trPr>
          <w:trHeight w:val="20"/>
        </w:trPr>
        <w:tc>
          <w:tcPr>
            <w:tcW w:w="3330" w:type="dxa"/>
          </w:tcPr>
          <w:p w14:paraId="3D06B8F5" w14:textId="7AB7CCAA" w:rsidR="00F75EE4" w:rsidRPr="008E5BF4" w:rsidRDefault="008E5BF4" w:rsidP="006409E1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BF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เอ็นทีเอฟ ทุเรียนไทย จำกัด</w:t>
            </w:r>
          </w:p>
        </w:tc>
        <w:tc>
          <w:tcPr>
            <w:tcW w:w="990" w:type="dxa"/>
          </w:tcPr>
          <w:p w14:paraId="45F274D5" w14:textId="5CC857C4" w:rsidR="00F75EE4" w:rsidRPr="008E5BF4" w:rsidRDefault="008E5BF4" w:rsidP="006409E1">
            <w:pPr>
              <w:spacing w:line="240" w:lineRule="auto"/>
              <w:ind w:left="-153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BF4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770" w:type="dxa"/>
          </w:tcPr>
          <w:p w14:paraId="0178F1D7" w14:textId="5AAF2A49" w:rsidR="00B740D9" w:rsidRPr="00620321" w:rsidRDefault="008E5BF4" w:rsidP="00446183">
            <w:pPr>
              <w:spacing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5038CE">
              <w:rPr>
                <w:rFonts w:ascii="Angsana New" w:hAnsi="Angsana New"/>
                <w:sz w:val="28"/>
                <w:szCs w:val="28"/>
                <w:cs/>
              </w:rPr>
              <w:t>เป็นผู้ถือหุ้นรายใหญ่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038CE">
              <w:rPr>
                <w:rFonts w:ascii="Angsana New" w:hAnsi="Angsana New"/>
                <w:sz w:val="28"/>
                <w:szCs w:val="28"/>
                <w:cs/>
              </w:rPr>
              <w:t xml:space="preserve">ถือหุ้นในบริษัทตั้งแต่ร้อยละ </w:t>
            </w:r>
            <w:r w:rsidRPr="005038CE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5038CE">
              <w:rPr>
                <w:rFonts w:ascii="Angsana New" w:hAnsi="Angsana New"/>
                <w:sz w:val="28"/>
                <w:szCs w:val="28"/>
                <w:cs/>
              </w:rPr>
              <w:t>ขึ้นไป และมีผู้แทนเป็นกรรมการของบริษัท</w:t>
            </w:r>
          </w:p>
        </w:tc>
      </w:tr>
      <w:tr w:rsidR="00E93A51" w:rsidRPr="00010A74" w14:paraId="512448DC" w14:textId="77777777" w:rsidTr="008E5BF4">
        <w:trPr>
          <w:trHeight w:val="20"/>
        </w:trPr>
        <w:tc>
          <w:tcPr>
            <w:tcW w:w="3330" w:type="dxa"/>
          </w:tcPr>
          <w:p w14:paraId="782590C4" w14:textId="77777777" w:rsidR="00E93A51" w:rsidRPr="00010A74" w:rsidRDefault="00E93A51" w:rsidP="00620321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0A74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90" w:type="dxa"/>
          </w:tcPr>
          <w:p w14:paraId="542FB3FA" w14:textId="44313513" w:rsidR="00E93A51" w:rsidRPr="00010A74" w:rsidRDefault="00E93A51" w:rsidP="008E5BF4">
            <w:pPr>
              <w:spacing w:line="240" w:lineRule="auto"/>
              <w:ind w:left="-153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0A7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770" w:type="dxa"/>
          </w:tcPr>
          <w:p w14:paraId="45185290" w14:textId="79A1E794" w:rsidR="00E93A51" w:rsidRPr="00620321" w:rsidRDefault="00E93A51" w:rsidP="00620321">
            <w:pPr>
              <w:spacing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20321">
              <w:rPr>
                <w:rFonts w:ascii="Angsana New" w:hAnsi="Angsana New"/>
                <w:sz w:val="28"/>
                <w:szCs w:val="28"/>
                <w:cs/>
              </w:rPr>
              <w:t>บุคคลที่มีอำนาจและความรับผิดชอบการวางแผน</w:t>
            </w:r>
            <w:r w:rsidR="008E5BF4" w:rsidRPr="0062032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20321">
              <w:rPr>
                <w:rFonts w:ascii="Angsana New" w:hAnsi="Angsana New"/>
                <w:sz w:val="28"/>
                <w:szCs w:val="28"/>
                <w:cs/>
              </w:rPr>
              <w:t>สั่งการและควบคุมกิจกรรมต่างๆของกิจการไม่ว่าทางตรงหรือทางอ้อม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32F10578" w14:textId="77777777" w:rsidR="00E93A51" w:rsidRPr="00301ADD" w:rsidRDefault="00E93A51" w:rsidP="00664F0C">
      <w:pPr>
        <w:pStyle w:val="BodyText2"/>
        <w:spacing w:line="240" w:lineRule="atLeast"/>
        <w:ind w:left="540" w:right="47" w:firstLine="0"/>
        <w:rPr>
          <w:rFonts w:asciiTheme="majorBidi" w:eastAsia="Calibri" w:hAnsiTheme="majorBidi" w:cstheme="majorBidi"/>
          <w:color w:val="000000"/>
          <w:sz w:val="26"/>
          <w:szCs w:val="26"/>
          <w:lang w:eastAsia="en-GB"/>
        </w:rPr>
      </w:pPr>
    </w:p>
    <w:tbl>
      <w:tblPr>
        <w:tblW w:w="90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1"/>
        <w:gridCol w:w="1350"/>
        <w:gridCol w:w="267"/>
        <w:gridCol w:w="1077"/>
        <w:gridCol w:w="249"/>
        <w:gridCol w:w="1094"/>
        <w:gridCol w:w="7"/>
      </w:tblGrid>
      <w:tr w:rsidR="00301ADD" w:rsidRPr="002879F8" w14:paraId="4DEE1E05" w14:textId="77777777" w:rsidTr="00BC48B7">
        <w:trPr>
          <w:tblHeader/>
        </w:trPr>
        <w:tc>
          <w:tcPr>
            <w:tcW w:w="2774" w:type="pct"/>
          </w:tcPr>
          <w:p w14:paraId="527624CD" w14:textId="2B3D3C9B" w:rsidR="00301ADD" w:rsidRPr="00301ADD" w:rsidRDefault="00301ADD" w:rsidP="00301ADD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01AD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743" w:type="pct"/>
          </w:tcPr>
          <w:p w14:paraId="70EE51CA" w14:textId="77777777" w:rsidR="00301ADD" w:rsidRPr="002879F8" w:rsidRDefault="00301ADD" w:rsidP="00301AD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79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45FA70B5" w14:textId="77777777" w:rsidR="00301ADD" w:rsidRPr="002879F8" w:rsidRDefault="00301ADD" w:rsidP="00301AD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pct"/>
            <w:gridSpan w:val="4"/>
          </w:tcPr>
          <w:p w14:paraId="33C2A985" w14:textId="11951EA5" w:rsidR="00301ADD" w:rsidRPr="002879F8" w:rsidRDefault="00301ADD" w:rsidP="00301AD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79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48B7" w:rsidRPr="002879F8" w14:paraId="1823A0B2" w14:textId="77777777" w:rsidTr="00BC48B7">
        <w:trPr>
          <w:tblHeader/>
        </w:trPr>
        <w:tc>
          <w:tcPr>
            <w:tcW w:w="2774" w:type="pct"/>
          </w:tcPr>
          <w:p w14:paraId="43028354" w14:textId="732E1DC5" w:rsidR="00BC48B7" w:rsidRPr="002879F8" w:rsidRDefault="00BC48B7" w:rsidP="007F3FFB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2879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01AD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2879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2879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C17B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0 </w:t>
            </w:r>
            <w:r w:rsidR="00C17B7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743" w:type="pct"/>
          </w:tcPr>
          <w:p w14:paraId="5274FB5E" w14:textId="77777777" w:rsidR="00BC48B7" w:rsidRPr="002879F8" w:rsidRDefault="00BC48B7" w:rsidP="007F3FF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79F8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7" w:type="pct"/>
          </w:tcPr>
          <w:p w14:paraId="24845803" w14:textId="77777777" w:rsidR="00BC48B7" w:rsidRPr="002879F8" w:rsidRDefault="00BC48B7" w:rsidP="007F3FF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43131D3" w14:textId="77777777" w:rsidR="00BC48B7" w:rsidRPr="002879F8" w:rsidRDefault="00BC48B7" w:rsidP="007F3FF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79F8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7" w:type="pct"/>
          </w:tcPr>
          <w:p w14:paraId="6E51311C" w14:textId="77777777" w:rsidR="00BC48B7" w:rsidRPr="002879F8" w:rsidRDefault="00BC48B7" w:rsidP="007F3FF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3BD5E79F" w14:textId="77777777" w:rsidR="00BC48B7" w:rsidRPr="002879F8" w:rsidRDefault="00BC48B7" w:rsidP="007F3FF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79F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BC48B7" w:rsidRPr="002879F8" w14:paraId="01375C83" w14:textId="77777777" w:rsidTr="00DC5849">
        <w:trPr>
          <w:gridAfter w:val="1"/>
          <w:wAfter w:w="4" w:type="pct"/>
          <w:trHeight w:hRule="exact" w:val="374"/>
          <w:tblHeader/>
        </w:trPr>
        <w:tc>
          <w:tcPr>
            <w:tcW w:w="2774" w:type="pct"/>
          </w:tcPr>
          <w:p w14:paraId="29D88FA7" w14:textId="4F3943FF" w:rsidR="00BC48B7" w:rsidRPr="00DC5849" w:rsidRDefault="00BC48B7" w:rsidP="007F3FFB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22" w:type="pct"/>
            <w:gridSpan w:val="5"/>
          </w:tcPr>
          <w:p w14:paraId="740BBBFA" w14:textId="0D0AB748" w:rsidR="00BC48B7" w:rsidRPr="002879F8" w:rsidRDefault="00BC48B7" w:rsidP="007F3FF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79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D5B4F" w:rsidRPr="002879F8" w14:paraId="318B75E1" w14:textId="77777777" w:rsidTr="00BC48B7">
        <w:tc>
          <w:tcPr>
            <w:tcW w:w="2774" w:type="pct"/>
            <w:shd w:val="clear" w:color="auto" w:fill="FFFFFF"/>
          </w:tcPr>
          <w:p w14:paraId="48D3B640" w14:textId="2DABA372" w:rsidR="003D5B4F" w:rsidRPr="00453CD6" w:rsidRDefault="003D5B4F" w:rsidP="003D5B4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3C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43" w:type="pct"/>
          </w:tcPr>
          <w:p w14:paraId="7D03875E" w14:textId="77777777" w:rsidR="003D5B4F" w:rsidRPr="002879F8" w:rsidRDefault="003D5B4F" w:rsidP="003D5B4F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B6D245A" w14:textId="77777777" w:rsidR="003D5B4F" w:rsidRPr="002879F8" w:rsidRDefault="003D5B4F" w:rsidP="003D5B4F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5184644" w14:textId="77777777" w:rsidR="003D5B4F" w:rsidRDefault="003D5B4F" w:rsidP="003D5B4F">
            <w:pPr>
              <w:pStyle w:val="BodyText"/>
              <w:tabs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14:paraId="3F4C9A09" w14:textId="77777777" w:rsidR="003D5B4F" w:rsidRPr="002879F8" w:rsidRDefault="003D5B4F" w:rsidP="003D5B4F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78BE2482" w14:textId="77777777" w:rsidR="003D5B4F" w:rsidRDefault="003D5B4F" w:rsidP="003D5B4F">
            <w:pPr>
              <w:pStyle w:val="BodyText"/>
              <w:tabs>
                <w:tab w:val="decimal" w:pos="46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661CD" w:rsidRPr="002879F8" w14:paraId="3175E3EA" w14:textId="77777777" w:rsidTr="00BC48B7">
        <w:tc>
          <w:tcPr>
            <w:tcW w:w="2774" w:type="pct"/>
            <w:shd w:val="clear" w:color="auto" w:fill="FFFFFF"/>
          </w:tcPr>
          <w:p w14:paraId="1B366758" w14:textId="0AC78CFA" w:rsidR="006661CD" w:rsidRPr="00453CD6" w:rsidRDefault="006661CD" w:rsidP="006661CD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3CD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743" w:type="pct"/>
          </w:tcPr>
          <w:p w14:paraId="11274BC0" w14:textId="278C4BA3" w:rsidR="006661CD" w:rsidRPr="002879F8" w:rsidRDefault="003459AB" w:rsidP="00453CD6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2B91C1BE" w14:textId="77777777" w:rsidR="006661CD" w:rsidRPr="002879F8" w:rsidRDefault="006661CD" w:rsidP="006661CD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1C26A52" w14:textId="4F5DD5E5" w:rsidR="006661CD" w:rsidRPr="002879F8" w:rsidRDefault="006661CD" w:rsidP="00E806A0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7" w:type="pct"/>
          </w:tcPr>
          <w:p w14:paraId="6A758C86" w14:textId="77777777" w:rsidR="006661CD" w:rsidRPr="002879F8" w:rsidRDefault="006661CD" w:rsidP="006661CD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3A9CEE7C" w14:textId="5C39616D" w:rsidR="006661CD" w:rsidRPr="002879F8" w:rsidRDefault="006661CD" w:rsidP="00E806A0">
            <w:pPr>
              <w:pStyle w:val="BodyText"/>
              <w:tabs>
                <w:tab w:val="decimal" w:pos="64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1B6A58" w:rsidRPr="002879F8" w14:paraId="4D9DB205" w14:textId="77777777" w:rsidTr="00BC48B7">
        <w:tc>
          <w:tcPr>
            <w:tcW w:w="2774" w:type="pct"/>
            <w:shd w:val="clear" w:color="auto" w:fill="FFFFFF"/>
          </w:tcPr>
          <w:p w14:paraId="143F1FB7" w14:textId="53FDEC47" w:rsidR="001B6A58" w:rsidRPr="00453CD6" w:rsidRDefault="001B6A58" w:rsidP="001B6A5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01DA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43" w:type="pct"/>
          </w:tcPr>
          <w:p w14:paraId="54B0679A" w14:textId="4F5E4672" w:rsidR="001B6A58" w:rsidRDefault="001B6A58" w:rsidP="00A139B6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4BA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0E835AA9" w14:textId="77777777" w:rsidR="001B6A58" w:rsidRPr="002879F8" w:rsidRDefault="001B6A58" w:rsidP="001B6A58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6039C575" w14:textId="6EC15768" w:rsidR="001B6A58" w:rsidRDefault="001B6A58" w:rsidP="00455D2D">
            <w:pPr>
              <w:pStyle w:val="BodyText"/>
              <w:tabs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4BA"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  <w:tc>
          <w:tcPr>
            <w:tcW w:w="137" w:type="pct"/>
          </w:tcPr>
          <w:p w14:paraId="2358FEF5" w14:textId="77777777" w:rsidR="001B6A58" w:rsidRPr="002879F8" w:rsidRDefault="001B6A58" w:rsidP="001B6A58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2839D499" w14:textId="0A432260" w:rsidR="001B6A58" w:rsidRDefault="001B6A58" w:rsidP="00E806A0">
            <w:pPr>
              <w:pStyle w:val="BodyText"/>
              <w:tabs>
                <w:tab w:val="decimal" w:pos="64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1B6A58" w:rsidRPr="002879F8" w14:paraId="477F50BA" w14:textId="77777777" w:rsidTr="00BC48B7">
        <w:tc>
          <w:tcPr>
            <w:tcW w:w="2774" w:type="pct"/>
            <w:shd w:val="clear" w:color="auto" w:fill="FFFFFF"/>
          </w:tcPr>
          <w:p w14:paraId="4C32604F" w14:textId="77777777" w:rsidR="001B6A58" w:rsidRPr="002879F8" w:rsidRDefault="001B6A58" w:rsidP="001B6A5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43" w:type="pct"/>
          </w:tcPr>
          <w:p w14:paraId="43A59BC7" w14:textId="77777777" w:rsidR="001B6A58" w:rsidRPr="002879F8" w:rsidRDefault="001B6A58" w:rsidP="001B6A58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355FC68" w14:textId="77777777" w:rsidR="001B6A58" w:rsidRPr="002879F8" w:rsidRDefault="001B6A58" w:rsidP="001B6A58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54C0F6D3" w14:textId="77777777" w:rsidR="001B6A58" w:rsidRPr="002879F8" w:rsidRDefault="001B6A58" w:rsidP="001B6A58">
            <w:pPr>
              <w:pStyle w:val="BodyText"/>
              <w:tabs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09C9DCB7" w14:textId="77777777" w:rsidR="001B6A58" w:rsidRPr="002879F8" w:rsidRDefault="001B6A58" w:rsidP="001B6A58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202506B7" w14:textId="77777777" w:rsidR="001B6A58" w:rsidRPr="002879F8" w:rsidRDefault="001B6A58" w:rsidP="001B6A58">
            <w:pPr>
              <w:pStyle w:val="BodyText"/>
              <w:tabs>
                <w:tab w:val="decimal" w:pos="5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6A58" w:rsidRPr="00E97FB1" w14:paraId="3CE18ABC" w14:textId="77777777" w:rsidTr="00BC48B7">
        <w:tc>
          <w:tcPr>
            <w:tcW w:w="2774" w:type="pct"/>
            <w:shd w:val="clear" w:color="auto" w:fill="FFFFFF"/>
          </w:tcPr>
          <w:p w14:paraId="794168BE" w14:textId="04F827E1" w:rsidR="001B6A58" w:rsidRPr="002879F8" w:rsidRDefault="001B6A58" w:rsidP="001B6A5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743" w:type="pct"/>
          </w:tcPr>
          <w:p w14:paraId="5D5C2E91" w14:textId="77777777" w:rsidR="001B6A58" w:rsidRPr="002879F8" w:rsidRDefault="001B6A58" w:rsidP="001B6A58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4736018" w14:textId="77777777" w:rsidR="001B6A58" w:rsidRPr="002879F8" w:rsidRDefault="001B6A58" w:rsidP="001B6A58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493A5661" w14:textId="77777777" w:rsidR="001B6A58" w:rsidRPr="002879F8" w:rsidRDefault="001B6A58" w:rsidP="001B6A58">
            <w:pPr>
              <w:pStyle w:val="BodyText"/>
              <w:tabs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5E10A306" w14:textId="77777777" w:rsidR="001B6A58" w:rsidRPr="002879F8" w:rsidRDefault="001B6A58" w:rsidP="001B6A58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3F4B0A93" w14:textId="77777777" w:rsidR="001B6A58" w:rsidRPr="002879F8" w:rsidRDefault="001B6A58" w:rsidP="001B6A58">
            <w:pPr>
              <w:pStyle w:val="BodyText"/>
              <w:tabs>
                <w:tab w:val="decimal" w:pos="5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6A58" w:rsidRPr="002879F8" w14:paraId="6D4E1B98" w14:textId="77777777" w:rsidTr="004424BA">
        <w:tc>
          <w:tcPr>
            <w:tcW w:w="2774" w:type="pct"/>
            <w:shd w:val="clear" w:color="auto" w:fill="FFFFFF"/>
          </w:tcPr>
          <w:p w14:paraId="344801CF" w14:textId="44D12846" w:rsidR="001B6A58" w:rsidRPr="002879F8" w:rsidRDefault="001B6A58" w:rsidP="001B6A5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01DA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43" w:type="pct"/>
          </w:tcPr>
          <w:p w14:paraId="497A439B" w14:textId="49D77A97" w:rsidR="001B6A58" w:rsidRPr="004424BA" w:rsidRDefault="001B6A58" w:rsidP="001B6A58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424BA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7280703D" w14:textId="77777777" w:rsidR="001B6A58" w:rsidRPr="004424BA" w:rsidRDefault="001B6A58" w:rsidP="001B6A58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445ED9AF" w14:textId="45552604" w:rsidR="001B6A58" w:rsidRPr="004424BA" w:rsidRDefault="00A96A8F" w:rsidP="001B6A58">
            <w:pPr>
              <w:pStyle w:val="BodyText"/>
              <w:tabs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B6A58" w:rsidRPr="004424B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7" w:type="pct"/>
          </w:tcPr>
          <w:p w14:paraId="05D1DC6E" w14:textId="77777777" w:rsidR="001B6A58" w:rsidRPr="002879F8" w:rsidRDefault="001B6A58" w:rsidP="001B6A58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5F0210DF" w14:textId="0C47A24C" w:rsidR="001B6A58" w:rsidRPr="002879F8" w:rsidRDefault="001B6A58" w:rsidP="00E806A0">
            <w:pPr>
              <w:pStyle w:val="BodyText"/>
              <w:tabs>
                <w:tab w:val="decimal" w:pos="64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1B6A58" w:rsidRPr="002879F8" w14:paraId="7BD4BA31" w14:textId="77777777" w:rsidTr="00BC48B7">
        <w:tc>
          <w:tcPr>
            <w:tcW w:w="2774" w:type="pct"/>
            <w:shd w:val="clear" w:color="auto" w:fill="FFFFFF"/>
          </w:tcPr>
          <w:p w14:paraId="05E5CD73" w14:textId="77777777" w:rsidR="001B6A58" w:rsidRPr="00D501DA" w:rsidRDefault="001B6A58" w:rsidP="001B6A5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43" w:type="pct"/>
          </w:tcPr>
          <w:p w14:paraId="5C077B5C" w14:textId="77777777" w:rsidR="001B6A58" w:rsidRPr="002879F8" w:rsidRDefault="001B6A58" w:rsidP="001B6A58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614564F" w14:textId="77777777" w:rsidR="001B6A58" w:rsidRPr="002879F8" w:rsidRDefault="001B6A58" w:rsidP="001B6A58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53FDF06" w14:textId="77777777" w:rsidR="001B6A58" w:rsidRPr="002879F8" w:rsidRDefault="001B6A58" w:rsidP="001B6A58">
            <w:pPr>
              <w:pStyle w:val="BodyText"/>
              <w:tabs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2E5BF094" w14:textId="77777777" w:rsidR="001B6A58" w:rsidRPr="002879F8" w:rsidRDefault="001B6A58" w:rsidP="001B6A58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182919F0" w14:textId="77777777" w:rsidR="001B6A58" w:rsidRPr="002879F8" w:rsidRDefault="001B6A58" w:rsidP="001B6A58">
            <w:pPr>
              <w:pStyle w:val="BodyText"/>
              <w:tabs>
                <w:tab w:val="decimal" w:pos="5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6A58" w:rsidRPr="002879F8" w14:paraId="4BE0E044" w14:textId="77777777" w:rsidTr="00BC48B7">
        <w:tc>
          <w:tcPr>
            <w:tcW w:w="2774" w:type="pct"/>
            <w:shd w:val="clear" w:color="auto" w:fill="FFFFFF"/>
          </w:tcPr>
          <w:p w14:paraId="206AA88C" w14:textId="07DC04EC" w:rsidR="001B6A58" w:rsidRPr="00453CD6" w:rsidRDefault="001B6A58" w:rsidP="001B6A5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879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743" w:type="pct"/>
          </w:tcPr>
          <w:p w14:paraId="36D0B85C" w14:textId="77777777" w:rsidR="001B6A58" w:rsidRPr="002879F8" w:rsidRDefault="001B6A58" w:rsidP="001B6A58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03D6F6D" w14:textId="77777777" w:rsidR="001B6A58" w:rsidRPr="002879F8" w:rsidRDefault="001B6A58" w:rsidP="001B6A58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4FE85F72" w14:textId="77777777" w:rsidR="001B6A58" w:rsidRPr="002879F8" w:rsidRDefault="001B6A58" w:rsidP="001B6A58">
            <w:pPr>
              <w:pStyle w:val="BodyText"/>
              <w:tabs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20A270C2" w14:textId="77777777" w:rsidR="001B6A58" w:rsidRPr="002879F8" w:rsidRDefault="001B6A58" w:rsidP="001B6A58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12CC8A43" w14:textId="77777777" w:rsidR="001B6A58" w:rsidRPr="002879F8" w:rsidRDefault="001B6A58" w:rsidP="001B6A58">
            <w:pPr>
              <w:pStyle w:val="BodyText"/>
              <w:tabs>
                <w:tab w:val="decimal" w:pos="5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6A58" w:rsidRPr="002879F8" w14:paraId="042F42D7" w14:textId="77777777" w:rsidTr="00BC48B7">
        <w:tc>
          <w:tcPr>
            <w:tcW w:w="2774" w:type="pct"/>
            <w:shd w:val="clear" w:color="auto" w:fill="FFFFFF"/>
          </w:tcPr>
          <w:p w14:paraId="070C107D" w14:textId="41EC7907" w:rsidR="001B6A58" w:rsidRPr="002879F8" w:rsidRDefault="001B6A58" w:rsidP="001B6A58">
            <w:pPr>
              <w:spacing w:line="240" w:lineRule="auto"/>
              <w:ind w:right="-13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2879F8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743" w:type="pct"/>
          </w:tcPr>
          <w:p w14:paraId="74E12EC6" w14:textId="77777777" w:rsidR="001B6A58" w:rsidRPr="002879F8" w:rsidRDefault="001B6A58" w:rsidP="001B6A58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BB95262" w14:textId="77777777" w:rsidR="001B6A58" w:rsidRPr="002879F8" w:rsidRDefault="001B6A58" w:rsidP="001B6A58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F9A6474" w14:textId="77777777" w:rsidR="001B6A58" w:rsidRPr="002879F8" w:rsidRDefault="001B6A58" w:rsidP="001B6A58">
            <w:pPr>
              <w:pStyle w:val="BodyText"/>
              <w:tabs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010C6A5F" w14:textId="77777777" w:rsidR="001B6A58" w:rsidRPr="002879F8" w:rsidRDefault="001B6A58" w:rsidP="001B6A58">
            <w:pPr>
              <w:pStyle w:val="BodyText"/>
              <w:tabs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545962C7" w14:textId="77777777" w:rsidR="001B6A58" w:rsidRPr="002879F8" w:rsidRDefault="001B6A58" w:rsidP="001B6A58">
            <w:pPr>
              <w:pStyle w:val="BodyText"/>
              <w:tabs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706B" w:rsidRPr="002879F8" w14:paraId="572BC63C" w14:textId="77777777" w:rsidTr="004424BA">
        <w:tc>
          <w:tcPr>
            <w:tcW w:w="2774" w:type="pct"/>
            <w:shd w:val="clear" w:color="auto" w:fill="FFFFFF"/>
          </w:tcPr>
          <w:p w14:paraId="10B55099" w14:textId="7127177B" w:rsidR="00BD706B" w:rsidRPr="002879F8" w:rsidRDefault="00BD706B" w:rsidP="00BD706B">
            <w:pPr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879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ผลประโยชน์ระยะสั้นของพนักงาน </w:t>
            </w:r>
          </w:p>
        </w:tc>
        <w:tc>
          <w:tcPr>
            <w:tcW w:w="743" w:type="pct"/>
          </w:tcPr>
          <w:p w14:paraId="6A5B293E" w14:textId="026CC135" w:rsidR="00BD706B" w:rsidRPr="002879F8" w:rsidRDefault="00BD706B" w:rsidP="00BD706B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1,853</w:t>
            </w:r>
          </w:p>
        </w:tc>
        <w:tc>
          <w:tcPr>
            <w:tcW w:w="147" w:type="pct"/>
          </w:tcPr>
          <w:p w14:paraId="1F2B69F1" w14:textId="77777777" w:rsidR="00BD706B" w:rsidRPr="005C7C89" w:rsidRDefault="00BD706B" w:rsidP="00BD706B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7533D41" w14:textId="32287004" w:rsidR="00BD706B" w:rsidRPr="005C7C89" w:rsidRDefault="00BD706B" w:rsidP="00BD706B">
            <w:pPr>
              <w:pStyle w:val="BodyText"/>
              <w:tabs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1,853</w:t>
            </w:r>
          </w:p>
        </w:tc>
        <w:tc>
          <w:tcPr>
            <w:tcW w:w="137" w:type="pct"/>
          </w:tcPr>
          <w:p w14:paraId="6F61943E" w14:textId="77777777" w:rsidR="00BD706B" w:rsidRPr="005C7C89" w:rsidRDefault="00BD706B" w:rsidP="00BD706B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28EE4076" w14:textId="3D4B8A52" w:rsidR="00BD706B" w:rsidRPr="005C7C89" w:rsidRDefault="00BD706B" w:rsidP="00BD706B">
            <w:pPr>
              <w:pStyle w:val="BodyText"/>
              <w:tabs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2,658</w:t>
            </w:r>
          </w:p>
        </w:tc>
      </w:tr>
      <w:tr w:rsidR="00BD706B" w:rsidRPr="002879F8" w14:paraId="1628C192" w14:textId="77777777" w:rsidTr="00453CD6">
        <w:tc>
          <w:tcPr>
            <w:tcW w:w="2774" w:type="pct"/>
            <w:shd w:val="clear" w:color="auto" w:fill="FFFFFF"/>
          </w:tcPr>
          <w:p w14:paraId="4560BDB2" w14:textId="77777777" w:rsidR="00BD706B" w:rsidRPr="002879F8" w:rsidRDefault="00BD706B" w:rsidP="00BD706B">
            <w:pPr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2879F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743" w:type="pct"/>
          </w:tcPr>
          <w:p w14:paraId="2B5A1D99" w14:textId="166FF63D" w:rsidR="00BD706B" w:rsidRPr="00E97FB1" w:rsidRDefault="00BD706B" w:rsidP="00BD706B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147" w:type="pct"/>
          </w:tcPr>
          <w:p w14:paraId="432110A9" w14:textId="77777777" w:rsidR="00BD706B" w:rsidRPr="00E97FB1" w:rsidRDefault="00BD706B" w:rsidP="00BD706B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6688ECE6" w14:textId="38B0E61D" w:rsidR="00BD706B" w:rsidRPr="00E97FB1" w:rsidRDefault="00BD706B" w:rsidP="00BD706B">
            <w:pPr>
              <w:pStyle w:val="BodyText"/>
              <w:tabs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137" w:type="pct"/>
          </w:tcPr>
          <w:p w14:paraId="2DF514AA" w14:textId="77777777" w:rsidR="00BD706B" w:rsidRPr="00E97FB1" w:rsidRDefault="00BD706B" w:rsidP="00BD706B">
            <w:pPr>
              <w:pStyle w:val="BodyText"/>
              <w:tabs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2E2680D2" w14:textId="2796A08F" w:rsidR="00BD706B" w:rsidRPr="00E97FB1" w:rsidRDefault="00BD706B" w:rsidP="00BD706B">
            <w:pPr>
              <w:pStyle w:val="BodyText"/>
              <w:tabs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</w:tr>
    </w:tbl>
    <w:p w14:paraId="7420F99B" w14:textId="77777777" w:rsidR="002879F8" w:rsidRPr="008C2710" w:rsidRDefault="002879F8" w:rsidP="00664F0C">
      <w:pPr>
        <w:pStyle w:val="BodyText2"/>
        <w:spacing w:line="240" w:lineRule="atLeast"/>
        <w:ind w:left="540" w:right="47" w:firstLine="0"/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</w:pPr>
    </w:p>
    <w:tbl>
      <w:tblPr>
        <w:tblW w:w="90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1"/>
        <w:gridCol w:w="1350"/>
        <w:gridCol w:w="267"/>
        <w:gridCol w:w="1077"/>
        <w:gridCol w:w="249"/>
        <w:gridCol w:w="1094"/>
        <w:gridCol w:w="7"/>
      </w:tblGrid>
      <w:tr w:rsidR="00301ADD" w:rsidRPr="002879F8" w14:paraId="42B8990C" w14:textId="77777777" w:rsidTr="00AA4795">
        <w:trPr>
          <w:tblHeader/>
        </w:trPr>
        <w:tc>
          <w:tcPr>
            <w:tcW w:w="2774" w:type="pct"/>
          </w:tcPr>
          <w:p w14:paraId="54074248" w14:textId="2249FFED" w:rsidR="00301ADD" w:rsidRPr="002879F8" w:rsidRDefault="00301ADD" w:rsidP="00301ADD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01AD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743" w:type="pct"/>
          </w:tcPr>
          <w:p w14:paraId="3586B573" w14:textId="77777777" w:rsidR="00301ADD" w:rsidRPr="002879F8" w:rsidRDefault="00301ADD" w:rsidP="00301AD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79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0BEBC8D5" w14:textId="77777777" w:rsidR="00301ADD" w:rsidRPr="002879F8" w:rsidRDefault="00301ADD" w:rsidP="00301AD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pct"/>
            <w:gridSpan w:val="4"/>
          </w:tcPr>
          <w:p w14:paraId="6F8454DD" w14:textId="77777777" w:rsidR="00301ADD" w:rsidRPr="002879F8" w:rsidRDefault="00301ADD" w:rsidP="00301AD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79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1ADD" w:rsidRPr="002879F8" w14:paraId="0BAA729A" w14:textId="77777777" w:rsidTr="00AA4795">
        <w:trPr>
          <w:tblHeader/>
        </w:trPr>
        <w:tc>
          <w:tcPr>
            <w:tcW w:w="2774" w:type="pct"/>
          </w:tcPr>
          <w:p w14:paraId="3ED43774" w14:textId="77777777" w:rsidR="00301ADD" w:rsidRPr="002879F8" w:rsidRDefault="00301ADD" w:rsidP="00301ADD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2879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2879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2879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743" w:type="pct"/>
          </w:tcPr>
          <w:p w14:paraId="6E602BAA" w14:textId="77777777" w:rsidR="00301ADD" w:rsidRPr="002879F8" w:rsidRDefault="00301ADD" w:rsidP="00301AD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79F8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7" w:type="pct"/>
          </w:tcPr>
          <w:p w14:paraId="7A780061" w14:textId="77777777" w:rsidR="00301ADD" w:rsidRPr="002879F8" w:rsidRDefault="00301ADD" w:rsidP="00301AD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68B39188" w14:textId="77777777" w:rsidR="00301ADD" w:rsidRPr="002879F8" w:rsidRDefault="00301ADD" w:rsidP="00301AD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79F8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7" w:type="pct"/>
          </w:tcPr>
          <w:p w14:paraId="4BE2F7D4" w14:textId="77777777" w:rsidR="00301ADD" w:rsidRPr="002879F8" w:rsidRDefault="00301ADD" w:rsidP="00301AD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5D4A6FA8" w14:textId="77777777" w:rsidR="00301ADD" w:rsidRPr="002879F8" w:rsidRDefault="00301ADD" w:rsidP="00301AD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79F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301ADD" w:rsidRPr="002879F8" w14:paraId="6DE397DE" w14:textId="77777777" w:rsidTr="00AA4795">
        <w:trPr>
          <w:gridAfter w:val="1"/>
          <w:wAfter w:w="4" w:type="pct"/>
          <w:trHeight w:hRule="exact" w:val="374"/>
          <w:tblHeader/>
        </w:trPr>
        <w:tc>
          <w:tcPr>
            <w:tcW w:w="2774" w:type="pct"/>
          </w:tcPr>
          <w:p w14:paraId="24FB2702" w14:textId="77777777" w:rsidR="00301ADD" w:rsidRPr="00DC5849" w:rsidRDefault="00301ADD" w:rsidP="00301ADD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22" w:type="pct"/>
            <w:gridSpan w:val="5"/>
          </w:tcPr>
          <w:p w14:paraId="52143FE2" w14:textId="77777777" w:rsidR="00301ADD" w:rsidRPr="002879F8" w:rsidRDefault="00301ADD" w:rsidP="00301AD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79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1ADD" w:rsidRPr="002879F8" w14:paraId="6ECFD33B" w14:textId="77777777" w:rsidTr="00AA4795">
        <w:tc>
          <w:tcPr>
            <w:tcW w:w="2774" w:type="pct"/>
            <w:shd w:val="clear" w:color="auto" w:fill="FFFFFF"/>
          </w:tcPr>
          <w:p w14:paraId="4F460686" w14:textId="77777777" w:rsidR="00301ADD" w:rsidRPr="00453CD6" w:rsidRDefault="00301ADD" w:rsidP="00301AD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3C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43" w:type="pct"/>
          </w:tcPr>
          <w:p w14:paraId="4C752BA7" w14:textId="77777777" w:rsidR="00301ADD" w:rsidRPr="002879F8" w:rsidRDefault="00301ADD" w:rsidP="00301ADD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61891DD" w14:textId="77777777" w:rsidR="00301ADD" w:rsidRPr="002879F8" w:rsidRDefault="00301ADD" w:rsidP="00301ADD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7A0B037" w14:textId="77777777" w:rsidR="00301ADD" w:rsidRDefault="00301ADD" w:rsidP="00301ADD">
            <w:pPr>
              <w:pStyle w:val="BodyText"/>
              <w:tabs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14:paraId="2A94FB29" w14:textId="77777777" w:rsidR="00301ADD" w:rsidRPr="002879F8" w:rsidRDefault="00301ADD" w:rsidP="00301ADD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30740AD1" w14:textId="77777777" w:rsidR="00301ADD" w:rsidRDefault="00301ADD" w:rsidP="00301ADD">
            <w:pPr>
              <w:pStyle w:val="BodyText"/>
              <w:tabs>
                <w:tab w:val="decimal" w:pos="46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01ADD" w:rsidRPr="002879F8" w14:paraId="075A2B2B" w14:textId="77777777" w:rsidTr="00AA4795">
        <w:tc>
          <w:tcPr>
            <w:tcW w:w="2774" w:type="pct"/>
            <w:shd w:val="clear" w:color="auto" w:fill="FFFFFF"/>
          </w:tcPr>
          <w:p w14:paraId="35E7806F" w14:textId="77777777" w:rsidR="00301ADD" w:rsidRPr="00453CD6" w:rsidRDefault="00301ADD" w:rsidP="00301ADD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3CD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743" w:type="pct"/>
          </w:tcPr>
          <w:p w14:paraId="0D3701DC" w14:textId="77777777" w:rsidR="00301ADD" w:rsidRPr="002879F8" w:rsidRDefault="00301ADD" w:rsidP="00301ADD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124F1F1B" w14:textId="77777777" w:rsidR="00301ADD" w:rsidRPr="002879F8" w:rsidRDefault="00301ADD" w:rsidP="00301ADD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068FB8C" w14:textId="77777777" w:rsidR="00301ADD" w:rsidRPr="002879F8" w:rsidRDefault="00301ADD" w:rsidP="00301ADD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7" w:type="pct"/>
          </w:tcPr>
          <w:p w14:paraId="5686C7D4" w14:textId="77777777" w:rsidR="00301ADD" w:rsidRPr="002879F8" w:rsidRDefault="00301ADD" w:rsidP="00301ADD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0BAD0309" w14:textId="77777777" w:rsidR="00301ADD" w:rsidRPr="002879F8" w:rsidRDefault="00301ADD" w:rsidP="00301ADD">
            <w:pPr>
              <w:pStyle w:val="BodyText"/>
              <w:tabs>
                <w:tab w:val="decimal" w:pos="64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301ADD" w:rsidRPr="002879F8" w14:paraId="42ECEC76" w14:textId="77777777" w:rsidTr="00AA4795">
        <w:tc>
          <w:tcPr>
            <w:tcW w:w="2774" w:type="pct"/>
            <w:shd w:val="clear" w:color="auto" w:fill="FFFFFF"/>
          </w:tcPr>
          <w:p w14:paraId="2936BB42" w14:textId="77777777" w:rsidR="00301ADD" w:rsidRPr="00453CD6" w:rsidRDefault="00301ADD" w:rsidP="00301ADD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01DA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43" w:type="pct"/>
          </w:tcPr>
          <w:p w14:paraId="33BA9404" w14:textId="77777777" w:rsidR="00301ADD" w:rsidRDefault="00301ADD" w:rsidP="00301ADD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4BA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17CD2A68" w14:textId="77777777" w:rsidR="00301ADD" w:rsidRPr="002879F8" w:rsidRDefault="00301ADD" w:rsidP="00301ADD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4E0A02A" w14:textId="77777777" w:rsidR="00301ADD" w:rsidRDefault="00301ADD" w:rsidP="00301ADD">
            <w:pPr>
              <w:pStyle w:val="BodyText"/>
              <w:tabs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4BA"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  <w:tc>
          <w:tcPr>
            <w:tcW w:w="137" w:type="pct"/>
          </w:tcPr>
          <w:p w14:paraId="286D3091" w14:textId="77777777" w:rsidR="00301ADD" w:rsidRPr="002879F8" w:rsidRDefault="00301ADD" w:rsidP="00301ADD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7FED0530" w14:textId="77777777" w:rsidR="00301ADD" w:rsidRDefault="00301ADD" w:rsidP="00301ADD">
            <w:pPr>
              <w:pStyle w:val="BodyText"/>
              <w:tabs>
                <w:tab w:val="decimal" w:pos="64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301ADD" w:rsidRPr="002879F8" w14:paraId="4229AFA5" w14:textId="77777777" w:rsidTr="00AA4795">
        <w:tc>
          <w:tcPr>
            <w:tcW w:w="2774" w:type="pct"/>
            <w:shd w:val="clear" w:color="auto" w:fill="FFFFFF"/>
          </w:tcPr>
          <w:p w14:paraId="1638459C" w14:textId="77777777" w:rsidR="00301ADD" w:rsidRPr="002879F8" w:rsidRDefault="00301ADD" w:rsidP="00301AD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43" w:type="pct"/>
          </w:tcPr>
          <w:p w14:paraId="07D323E1" w14:textId="77777777" w:rsidR="00301ADD" w:rsidRPr="002879F8" w:rsidRDefault="00301ADD" w:rsidP="00301ADD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A1416AD" w14:textId="77777777" w:rsidR="00301ADD" w:rsidRPr="002879F8" w:rsidRDefault="00301ADD" w:rsidP="00301ADD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FB6BD91" w14:textId="77777777" w:rsidR="00301ADD" w:rsidRPr="002879F8" w:rsidRDefault="00301ADD" w:rsidP="00301ADD">
            <w:pPr>
              <w:pStyle w:val="BodyText"/>
              <w:tabs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209351E6" w14:textId="77777777" w:rsidR="00301ADD" w:rsidRPr="002879F8" w:rsidRDefault="00301ADD" w:rsidP="00301ADD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4EB99F86" w14:textId="77777777" w:rsidR="00301ADD" w:rsidRPr="002879F8" w:rsidRDefault="00301ADD" w:rsidP="00301ADD">
            <w:pPr>
              <w:pStyle w:val="BodyText"/>
              <w:tabs>
                <w:tab w:val="decimal" w:pos="5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1ADD" w:rsidRPr="00E97FB1" w14:paraId="3CA8B905" w14:textId="77777777" w:rsidTr="00AA4795">
        <w:tc>
          <w:tcPr>
            <w:tcW w:w="2774" w:type="pct"/>
            <w:shd w:val="clear" w:color="auto" w:fill="FFFFFF"/>
          </w:tcPr>
          <w:p w14:paraId="54443038" w14:textId="77777777" w:rsidR="00301ADD" w:rsidRPr="002879F8" w:rsidRDefault="00301ADD" w:rsidP="00301AD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743" w:type="pct"/>
          </w:tcPr>
          <w:p w14:paraId="56FAC808" w14:textId="77777777" w:rsidR="00301ADD" w:rsidRPr="002879F8" w:rsidRDefault="00301ADD" w:rsidP="00301ADD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DD8C620" w14:textId="77777777" w:rsidR="00301ADD" w:rsidRPr="002879F8" w:rsidRDefault="00301ADD" w:rsidP="00301ADD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035B70E" w14:textId="77777777" w:rsidR="00301ADD" w:rsidRPr="002879F8" w:rsidRDefault="00301ADD" w:rsidP="00301ADD">
            <w:pPr>
              <w:pStyle w:val="BodyText"/>
              <w:tabs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17BC70A0" w14:textId="77777777" w:rsidR="00301ADD" w:rsidRPr="002879F8" w:rsidRDefault="00301ADD" w:rsidP="00301ADD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33396A1D" w14:textId="77777777" w:rsidR="00301ADD" w:rsidRPr="002879F8" w:rsidRDefault="00301ADD" w:rsidP="00301ADD">
            <w:pPr>
              <w:pStyle w:val="BodyText"/>
              <w:tabs>
                <w:tab w:val="decimal" w:pos="5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1ADD" w:rsidRPr="002879F8" w14:paraId="213C7A97" w14:textId="77777777" w:rsidTr="00AA4795">
        <w:tc>
          <w:tcPr>
            <w:tcW w:w="2774" w:type="pct"/>
            <w:shd w:val="clear" w:color="auto" w:fill="FFFFFF"/>
          </w:tcPr>
          <w:p w14:paraId="2FCED088" w14:textId="77777777" w:rsidR="00301ADD" w:rsidRPr="002879F8" w:rsidRDefault="00301ADD" w:rsidP="00301AD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01DA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43" w:type="pct"/>
          </w:tcPr>
          <w:p w14:paraId="2C22B179" w14:textId="77777777" w:rsidR="00301ADD" w:rsidRPr="004424BA" w:rsidRDefault="00301ADD" w:rsidP="00301ADD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424BA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49FF2E0C" w14:textId="77777777" w:rsidR="00301ADD" w:rsidRPr="004424BA" w:rsidRDefault="00301ADD" w:rsidP="00301ADD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5D9659F3" w14:textId="77777777" w:rsidR="00301ADD" w:rsidRPr="004424BA" w:rsidRDefault="00301ADD" w:rsidP="00301ADD">
            <w:pPr>
              <w:pStyle w:val="BodyText"/>
              <w:tabs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4424B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7" w:type="pct"/>
          </w:tcPr>
          <w:p w14:paraId="6C05A614" w14:textId="77777777" w:rsidR="00301ADD" w:rsidRPr="002879F8" w:rsidRDefault="00301ADD" w:rsidP="00301ADD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2FC12F33" w14:textId="77777777" w:rsidR="00301ADD" w:rsidRPr="002879F8" w:rsidRDefault="00301ADD" w:rsidP="00301ADD">
            <w:pPr>
              <w:pStyle w:val="BodyText"/>
              <w:tabs>
                <w:tab w:val="decimal" w:pos="64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301ADD" w:rsidRPr="002879F8" w14:paraId="5F2C833C" w14:textId="77777777" w:rsidTr="00AA4795">
        <w:tc>
          <w:tcPr>
            <w:tcW w:w="2774" w:type="pct"/>
            <w:shd w:val="clear" w:color="auto" w:fill="FFFFFF"/>
          </w:tcPr>
          <w:p w14:paraId="2837BC23" w14:textId="77777777" w:rsidR="00301ADD" w:rsidRPr="00D501DA" w:rsidRDefault="00301ADD" w:rsidP="00301ADD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43" w:type="pct"/>
          </w:tcPr>
          <w:p w14:paraId="7D3956EA" w14:textId="77777777" w:rsidR="00301ADD" w:rsidRPr="002879F8" w:rsidRDefault="00301ADD" w:rsidP="00301ADD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BC844CC" w14:textId="77777777" w:rsidR="00301ADD" w:rsidRPr="002879F8" w:rsidRDefault="00301ADD" w:rsidP="00301ADD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6D040E43" w14:textId="77777777" w:rsidR="00301ADD" w:rsidRPr="002879F8" w:rsidRDefault="00301ADD" w:rsidP="00301ADD">
            <w:pPr>
              <w:pStyle w:val="BodyText"/>
              <w:tabs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4FA41D78" w14:textId="77777777" w:rsidR="00301ADD" w:rsidRPr="002879F8" w:rsidRDefault="00301ADD" w:rsidP="00301ADD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660B6B9E" w14:textId="77777777" w:rsidR="00301ADD" w:rsidRPr="002879F8" w:rsidRDefault="00301ADD" w:rsidP="00301ADD">
            <w:pPr>
              <w:pStyle w:val="BodyText"/>
              <w:tabs>
                <w:tab w:val="decimal" w:pos="5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1ADD" w:rsidRPr="002879F8" w14:paraId="14E0A070" w14:textId="77777777" w:rsidTr="00AA4795">
        <w:tc>
          <w:tcPr>
            <w:tcW w:w="2774" w:type="pct"/>
            <w:shd w:val="clear" w:color="auto" w:fill="FFFFFF"/>
          </w:tcPr>
          <w:p w14:paraId="49B371C8" w14:textId="77777777" w:rsidR="00301ADD" w:rsidRPr="00453CD6" w:rsidRDefault="00301ADD" w:rsidP="00301AD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879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743" w:type="pct"/>
          </w:tcPr>
          <w:p w14:paraId="0420EF75" w14:textId="77777777" w:rsidR="00301ADD" w:rsidRPr="002879F8" w:rsidRDefault="00301ADD" w:rsidP="00301ADD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E8F2142" w14:textId="77777777" w:rsidR="00301ADD" w:rsidRPr="002879F8" w:rsidRDefault="00301ADD" w:rsidP="00301ADD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53FBE54D" w14:textId="77777777" w:rsidR="00301ADD" w:rsidRPr="002879F8" w:rsidRDefault="00301ADD" w:rsidP="00301ADD">
            <w:pPr>
              <w:pStyle w:val="BodyText"/>
              <w:tabs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01988C6D" w14:textId="77777777" w:rsidR="00301ADD" w:rsidRPr="002879F8" w:rsidRDefault="00301ADD" w:rsidP="00301ADD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544FCFB8" w14:textId="77777777" w:rsidR="00301ADD" w:rsidRPr="002879F8" w:rsidRDefault="00301ADD" w:rsidP="00301ADD">
            <w:pPr>
              <w:pStyle w:val="BodyText"/>
              <w:tabs>
                <w:tab w:val="decimal" w:pos="5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1ADD" w:rsidRPr="002879F8" w14:paraId="4179F092" w14:textId="77777777" w:rsidTr="00AA4795">
        <w:tc>
          <w:tcPr>
            <w:tcW w:w="2774" w:type="pct"/>
            <w:shd w:val="clear" w:color="auto" w:fill="FFFFFF"/>
          </w:tcPr>
          <w:p w14:paraId="0877986C" w14:textId="77777777" w:rsidR="00301ADD" w:rsidRPr="002879F8" w:rsidRDefault="00301ADD" w:rsidP="00301ADD">
            <w:pPr>
              <w:spacing w:line="240" w:lineRule="auto"/>
              <w:ind w:right="-13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2879F8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743" w:type="pct"/>
          </w:tcPr>
          <w:p w14:paraId="6F1F0F65" w14:textId="77777777" w:rsidR="00301ADD" w:rsidRPr="002879F8" w:rsidRDefault="00301ADD" w:rsidP="00301ADD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59E7D52" w14:textId="77777777" w:rsidR="00301ADD" w:rsidRPr="002879F8" w:rsidRDefault="00301ADD" w:rsidP="00301ADD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C3A6E5B" w14:textId="77777777" w:rsidR="00301ADD" w:rsidRPr="002879F8" w:rsidRDefault="00301ADD" w:rsidP="00301ADD">
            <w:pPr>
              <w:pStyle w:val="BodyText"/>
              <w:tabs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68A88268" w14:textId="77777777" w:rsidR="00301ADD" w:rsidRPr="002879F8" w:rsidRDefault="00301ADD" w:rsidP="00301ADD">
            <w:pPr>
              <w:pStyle w:val="BodyText"/>
              <w:tabs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239FB89C" w14:textId="77777777" w:rsidR="00301ADD" w:rsidRPr="002879F8" w:rsidRDefault="00301ADD" w:rsidP="00301ADD">
            <w:pPr>
              <w:pStyle w:val="BodyText"/>
              <w:tabs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1ADD" w:rsidRPr="002879F8" w14:paraId="4E6D20FC" w14:textId="77777777" w:rsidTr="00AA4795">
        <w:tc>
          <w:tcPr>
            <w:tcW w:w="2774" w:type="pct"/>
            <w:shd w:val="clear" w:color="auto" w:fill="FFFFFF"/>
          </w:tcPr>
          <w:p w14:paraId="7E0ED7D8" w14:textId="77777777" w:rsidR="00301ADD" w:rsidRPr="002879F8" w:rsidRDefault="00301ADD" w:rsidP="00301ADD">
            <w:pPr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879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ผลประโยชน์ระยะสั้นของพนักงาน </w:t>
            </w:r>
          </w:p>
        </w:tc>
        <w:tc>
          <w:tcPr>
            <w:tcW w:w="743" w:type="pct"/>
          </w:tcPr>
          <w:p w14:paraId="1A7B6C43" w14:textId="77777777" w:rsidR="00301ADD" w:rsidRPr="002879F8" w:rsidRDefault="00301ADD" w:rsidP="00301ADD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A2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7,100</w:t>
            </w:r>
          </w:p>
        </w:tc>
        <w:tc>
          <w:tcPr>
            <w:tcW w:w="147" w:type="pct"/>
          </w:tcPr>
          <w:p w14:paraId="0BF5044F" w14:textId="77777777" w:rsidR="00301ADD" w:rsidRPr="005C7C89" w:rsidRDefault="00301ADD" w:rsidP="00301ADD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51B3067E" w14:textId="77777777" w:rsidR="00301ADD" w:rsidRPr="005C7C89" w:rsidRDefault="00301ADD" w:rsidP="00301ADD">
            <w:pPr>
              <w:pStyle w:val="BodyText"/>
              <w:tabs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A2E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7,100</w:t>
            </w:r>
          </w:p>
        </w:tc>
        <w:tc>
          <w:tcPr>
            <w:tcW w:w="137" w:type="pct"/>
          </w:tcPr>
          <w:p w14:paraId="5C0CE7AA" w14:textId="77777777" w:rsidR="00301ADD" w:rsidRPr="005C7C89" w:rsidRDefault="00301ADD" w:rsidP="00301ADD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76204111" w14:textId="77777777" w:rsidR="00301ADD" w:rsidRPr="005C7C89" w:rsidRDefault="00301ADD" w:rsidP="00301ADD">
            <w:pPr>
              <w:pStyle w:val="BodyText"/>
              <w:tabs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17B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</w:t>
            </w:r>
          </w:p>
        </w:tc>
      </w:tr>
      <w:tr w:rsidR="00301ADD" w:rsidRPr="002879F8" w14:paraId="56629A21" w14:textId="77777777" w:rsidTr="00AA4795">
        <w:tc>
          <w:tcPr>
            <w:tcW w:w="2774" w:type="pct"/>
            <w:shd w:val="clear" w:color="auto" w:fill="FFFFFF"/>
          </w:tcPr>
          <w:p w14:paraId="4B974E78" w14:textId="77777777" w:rsidR="00301ADD" w:rsidRPr="002879F8" w:rsidRDefault="00301ADD" w:rsidP="00301ADD">
            <w:pPr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2879F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743" w:type="pct"/>
          </w:tcPr>
          <w:p w14:paraId="06AA3327" w14:textId="77777777" w:rsidR="00301ADD" w:rsidRPr="00E97FB1" w:rsidRDefault="00301ADD" w:rsidP="00301ADD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97FB1"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  <w:tc>
          <w:tcPr>
            <w:tcW w:w="147" w:type="pct"/>
          </w:tcPr>
          <w:p w14:paraId="4A7925AD" w14:textId="77777777" w:rsidR="00301ADD" w:rsidRPr="00E97FB1" w:rsidRDefault="00301ADD" w:rsidP="00301ADD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24A734C4" w14:textId="77777777" w:rsidR="00301ADD" w:rsidRPr="00E97FB1" w:rsidRDefault="00301ADD" w:rsidP="00301ADD">
            <w:pPr>
              <w:pStyle w:val="BodyText"/>
              <w:tabs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97FB1"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  <w:tc>
          <w:tcPr>
            <w:tcW w:w="137" w:type="pct"/>
          </w:tcPr>
          <w:p w14:paraId="3DA011A7" w14:textId="77777777" w:rsidR="00301ADD" w:rsidRPr="00E97FB1" w:rsidRDefault="00301ADD" w:rsidP="00301ADD">
            <w:pPr>
              <w:pStyle w:val="BodyText"/>
              <w:tabs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40D21453" w14:textId="77777777" w:rsidR="00301ADD" w:rsidRPr="00E97FB1" w:rsidRDefault="00301ADD" w:rsidP="00301ADD">
            <w:pPr>
              <w:pStyle w:val="BodyText"/>
              <w:tabs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97FB1"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</w:tr>
    </w:tbl>
    <w:p w14:paraId="61E8EC68" w14:textId="77777777" w:rsidR="00301ADD" w:rsidRPr="008C2710" w:rsidRDefault="00301ADD" w:rsidP="00664F0C">
      <w:pPr>
        <w:pStyle w:val="BodyText2"/>
        <w:spacing w:line="240" w:lineRule="atLeast"/>
        <w:ind w:left="540" w:right="47" w:firstLine="0"/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</w:pPr>
    </w:p>
    <w:p w14:paraId="2F6053F8" w14:textId="77777777" w:rsidR="00266EB0" w:rsidRDefault="00266EB0">
      <w:pPr>
        <w:spacing w:line="240" w:lineRule="auto"/>
        <w:rPr>
          <w:rFonts w:asciiTheme="majorBidi" w:eastAsia="Calibri" w:hAnsiTheme="majorBidi" w:cstheme="majorBidi"/>
          <w:color w:val="000000"/>
          <w:sz w:val="24"/>
          <w:szCs w:val="24"/>
          <w:lang w:eastAsia="en-GB"/>
        </w:rPr>
      </w:pPr>
      <w:r>
        <w:rPr>
          <w:rFonts w:asciiTheme="majorBidi" w:eastAsia="Calibri" w:hAnsiTheme="majorBidi" w:cstheme="majorBidi"/>
          <w:color w:val="000000"/>
          <w:sz w:val="24"/>
          <w:szCs w:val="24"/>
          <w:lang w:eastAsia="en-GB"/>
        </w:rPr>
        <w:br w:type="page"/>
      </w:r>
    </w:p>
    <w:p w14:paraId="6975DAA5" w14:textId="6A377433" w:rsidR="00266EB0" w:rsidRDefault="00266EB0" w:rsidP="00664F0C">
      <w:pPr>
        <w:pStyle w:val="BodyText2"/>
        <w:spacing w:line="240" w:lineRule="atLeast"/>
        <w:ind w:left="540" w:right="47" w:firstLine="0"/>
        <w:rPr>
          <w:rFonts w:asciiTheme="majorBidi" w:hAnsiTheme="majorBidi" w:cstheme="majorBidi"/>
          <w:sz w:val="30"/>
          <w:szCs w:val="30"/>
        </w:rPr>
      </w:pPr>
      <w:r w:rsidRPr="00B32202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ยอดคงเหลือกับกิจการที่เกี่ยวข้องกัน ณ วันที่</w:t>
      </w:r>
      <w:r w:rsidRPr="00B32202">
        <w:rPr>
          <w:rFonts w:asciiTheme="majorBidi" w:hAnsiTheme="majorBidi" w:cstheme="majorBidi"/>
          <w:sz w:val="30"/>
          <w:szCs w:val="30"/>
        </w:rPr>
        <w:t xml:space="preserve"> </w:t>
      </w:r>
      <w:r w:rsidRPr="004A24EA">
        <w:rPr>
          <w:rFonts w:ascii="Angsana New" w:hAnsi="Angsana New"/>
          <w:sz w:val="30"/>
          <w:szCs w:val="30"/>
        </w:rPr>
        <w:t>30</w:t>
      </w:r>
      <w:r w:rsidRPr="00A41B3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  <w:lang w:val="en-US"/>
        </w:rPr>
        <w:t>2569</w:t>
      </w:r>
      <w:r w:rsidRPr="00B32202">
        <w:rPr>
          <w:rFonts w:asciiTheme="majorBidi" w:hAnsiTheme="majorBidi" w:cstheme="majorBidi"/>
          <w:sz w:val="30"/>
          <w:szCs w:val="30"/>
        </w:rPr>
        <w:t xml:space="preserve"> </w:t>
      </w:r>
      <w:r w:rsidRPr="00B3220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B32202">
        <w:rPr>
          <w:rFonts w:asciiTheme="majorBidi" w:hAnsiTheme="majorBidi" w:cstheme="majorBidi"/>
          <w:sz w:val="30"/>
          <w:szCs w:val="30"/>
        </w:rPr>
        <w:t>31</w:t>
      </w:r>
      <w:r w:rsidRPr="00B32202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B322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32202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B32202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6487DE7" w14:textId="77777777" w:rsidR="00266EB0" w:rsidRPr="00F5029D" w:rsidRDefault="00266EB0" w:rsidP="00664F0C">
      <w:pPr>
        <w:pStyle w:val="BodyText2"/>
        <w:spacing w:line="240" w:lineRule="atLeast"/>
        <w:ind w:left="540" w:right="47" w:firstLine="0"/>
        <w:rPr>
          <w:rFonts w:asciiTheme="majorBidi" w:hAnsiTheme="majorBidi" w:cstheme="majorBidi"/>
          <w:sz w:val="30"/>
          <w:szCs w:val="30"/>
        </w:rPr>
      </w:pP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39"/>
        <w:gridCol w:w="1349"/>
        <w:gridCol w:w="271"/>
        <w:gridCol w:w="1078"/>
        <w:gridCol w:w="255"/>
        <w:gridCol w:w="1100"/>
      </w:tblGrid>
      <w:tr w:rsidR="00BE0AF3" w:rsidRPr="002879F8" w14:paraId="7CDC79B3" w14:textId="77777777" w:rsidTr="00C17B7D">
        <w:trPr>
          <w:trHeight w:hRule="exact" w:val="418"/>
          <w:tblHeader/>
        </w:trPr>
        <w:tc>
          <w:tcPr>
            <w:tcW w:w="2771" w:type="pct"/>
          </w:tcPr>
          <w:p w14:paraId="3014B79B" w14:textId="46A8067E" w:rsidR="00BE0AF3" w:rsidRPr="002879F8" w:rsidRDefault="00BE0AF3" w:rsidP="002879F8">
            <w:pPr>
              <w:pStyle w:val="Heading2"/>
              <w:numPr>
                <w:ilvl w:val="0"/>
                <w:numId w:val="0"/>
              </w:num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z w:val="30"/>
                <w:szCs w:val="30"/>
              </w:rPr>
            </w:pPr>
          </w:p>
        </w:tc>
        <w:tc>
          <w:tcPr>
            <w:tcW w:w="742" w:type="pct"/>
          </w:tcPr>
          <w:p w14:paraId="60B765E8" w14:textId="77777777" w:rsidR="00BE0AF3" w:rsidRPr="002879F8" w:rsidRDefault="00BE0AF3" w:rsidP="007F3FF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79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631A9DCA" w14:textId="77777777" w:rsidR="00BE0AF3" w:rsidRPr="002879F8" w:rsidRDefault="00BE0AF3" w:rsidP="007F3FF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8" w:type="pct"/>
            <w:gridSpan w:val="3"/>
          </w:tcPr>
          <w:p w14:paraId="0F2440F4" w14:textId="5EBEE930" w:rsidR="00BE0AF3" w:rsidRPr="002879F8" w:rsidRDefault="00BE0AF3" w:rsidP="007F3FF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79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7B7D" w:rsidRPr="002879F8" w14:paraId="01DE619B" w14:textId="77777777" w:rsidTr="00C17B7D">
        <w:trPr>
          <w:tblHeader/>
        </w:trPr>
        <w:tc>
          <w:tcPr>
            <w:tcW w:w="2771" w:type="pct"/>
          </w:tcPr>
          <w:p w14:paraId="3135B68C" w14:textId="77777777" w:rsidR="00C17B7D" w:rsidRPr="002879F8" w:rsidRDefault="00C17B7D" w:rsidP="00C17B7D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42" w:type="pct"/>
          </w:tcPr>
          <w:p w14:paraId="74A8EFB3" w14:textId="78F34C50" w:rsidR="00C17B7D" w:rsidRPr="002879F8" w:rsidRDefault="00C17B7D" w:rsidP="00C17B7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9" w:type="pct"/>
          </w:tcPr>
          <w:p w14:paraId="04B808BB" w14:textId="77777777" w:rsidR="00C17B7D" w:rsidRPr="002879F8" w:rsidRDefault="00C17B7D" w:rsidP="00C17B7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2333A4DC" w14:textId="7F64E490" w:rsidR="00C17B7D" w:rsidRPr="002879F8" w:rsidRDefault="00C17B7D" w:rsidP="00C17B7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0" w:type="pct"/>
          </w:tcPr>
          <w:p w14:paraId="0F48505E" w14:textId="77777777" w:rsidR="00C17B7D" w:rsidRPr="002879F8" w:rsidRDefault="00C17B7D" w:rsidP="00C17B7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643FE26D" w14:textId="77777777" w:rsidR="00C17B7D" w:rsidRPr="002879F8" w:rsidRDefault="00C17B7D" w:rsidP="00C17B7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79F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879F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E0AF3" w:rsidRPr="002879F8" w14:paraId="736F4B43" w14:textId="77777777" w:rsidTr="00C17B7D">
        <w:trPr>
          <w:tblHeader/>
        </w:trPr>
        <w:tc>
          <w:tcPr>
            <w:tcW w:w="2771" w:type="pct"/>
          </w:tcPr>
          <w:p w14:paraId="4B53259D" w14:textId="77777777" w:rsidR="00BE0AF3" w:rsidRPr="002879F8" w:rsidRDefault="00BE0AF3" w:rsidP="007F3FFB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79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742" w:type="pct"/>
          </w:tcPr>
          <w:p w14:paraId="4FD6DB9E" w14:textId="77777777" w:rsidR="00BE0AF3" w:rsidRPr="002879F8" w:rsidRDefault="00BE0AF3" w:rsidP="007F3FF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79F8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9" w:type="pct"/>
          </w:tcPr>
          <w:p w14:paraId="20280BC6" w14:textId="77777777" w:rsidR="00BE0AF3" w:rsidRPr="002879F8" w:rsidRDefault="00BE0AF3" w:rsidP="007F3FF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B585E4B" w14:textId="77777777" w:rsidR="00BE0AF3" w:rsidRPr="002879F8" w:rsidRDefault="00BE0AF3" w:rsidP="007F3FF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79F8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0" w:type="pct"/>
          </w:tcPr>
          <w:p w14:paraId="48263DA6" w14:textId="77777777" w:rsidR="00BE0AF3" w:rsidRPr="002879F8" w:rsidRDefault="00BE0AF3" w:rsidP="007F3FF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7E17D5BA" w14:textId="77777777" w:rsidR="00BE0AF3" w:rsidRPr="002879F8" w:rsidRDefault="00BE0AF3" w:rsidP="007F3FF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79F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BE0AF3" w:rsidRPr="002879F8" w14:paraId="692B559D" w14:textId="77777777" w:rsidTr="00DC5849">
        <w:trPr>
          <w:trHeight w:hRule="exact" w:val="374"/>
          <w:tblHeader/>
        </w:trPr>
        <w:tc>
          <w:tcPr>
            <w:tcW w:w="2771" w:type="pct"/>
          </w:tcPr>
          <w:p w14:paraId="0FA72B93" w14:textId="77777777" w:rsidR="00BE0AF3" w:rsidRPr="002879F8" w:rsidRDefault="00BE0AF3" w:rsidP="007F3FFB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9" w:type="pct"/>
            <w:gridSpan w:val="5"/>
          </w:tcPr>
          <w:p w14:paraId="1B3F5EFA" w14:textId="61704402" w:rsidR="00BE0AF3" w:rsidRPr="002879F8" w:rsidRDefault="00BE0AF3" w:rsidP="007F3FF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79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0AF3" w:rsidRPr="002879F8" w14:paraId="4A2B5FB0" w14:textId="77777777" w:rsidTr="00C17B7D">
        <w:trPr>
          <w:trHeight w:val="49"/>
        </w:trPr>
        <w:tc>
          <w:tcPr>
            <w:tcW w:w="2771" w:type="pct"/>
          </w:tcPr>
          <w:p w14:paraId="3E805C19" w14:textId="38562264" w:rsidR="00BE0AF3" w:rsidRPr="002879F8" w:rsidRDefault="00BE0AF3" w:rsidP="007F3FF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2879F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ลูกหนี้อื่น</w:t>
            </w:r>
          </w:p>
        </w:tc>
        <w:tc>
          <w:tcPr>
            <w:tcW w:w="742" w:type="pct"/>
          </w:tcPr>
          <w:p w14:paraId="5D5A12C8" w14:textId="77777777" w:rsidR="00BE0AF3" w:rsidRPr="002879F8" w:rsidRDefault="00BE0AF3" w:rsidP="007F3FFB">
            <w:pPr>
              <w:pStyle w:val="BodyText"/>
              <w:spacing w:after="0" w:line="240" w:lineRule="auto"/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D71A9B8" w14:textId="77777777" w:rsidR="00BE0AF3" w:rsidRPr="002879F8" w:rsidRDefault="00BE0AF3" w:rsidP="007F3FFB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C88EAA3" w14:textId="77777777" w:rsidR="00BE0AF3" w:rsidRPr="002879F8" w:rsidRDefault="00BE0AF3" w:rsidP="007F3FFB">
            <w:pPr>
              <w:pStyle w:val="BodyText"/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7B9E2D2D" w14:textId="77777777" w:rsidR="00BE0AF3" w:rsidRPr="002879F8" w:rsidRDefault="00BE0AF3" w:rsidP="007F3FFB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7E381FDD" w14:textId="77777777" w:rsidR="00BE0AF3" w:rsidRPr="002879F8" w:rsidRDefault="00BE0AF3" w:rsidP="007F3FFB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0AF3" w:rsidRPr="002879F8" w14:paraId="719BE23F" w14:textId="77777777" w:rsidTr="00453CD6">
        <w:tc>
          <w:tcPr>
            <w:tcW w:w="2771" w:type="pct"/>
          </w:tcPr>
          <w:p w14:paraId="2E51C2B8" w14:textId="77777777" w:rsidR="00BE0AF3" w:rsidRPr="002879F8" w:rsidRDefault="00BE0AF3" w:rsidP="007F3FF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879F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42" w:type="pct"/>
          </w:tcPr>
          <w:p w14:paraId="11A7CF9C" w14:textId="5CA15C3A" w:rsidR="00BE0AF3" w:rsidRPr="002879F8" w:rsidRDefault="00CE583F" w:rsidP="00BE0AF3">
            <w:pPr>
              <w:pStyle w:val="BodyText"/>
              <w:tabs>
                <w:tab w:val="decimal" w:pos="-945"/>
                <w:tab w:val="left" w:pos="-855"/>
              </w:tabs>
              <w:spacing w:after="0" w:line="240" w:lineRule="auto"/>
              <w:ind w:left="-1215" w:right="520" w:firstLine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14:paraId="3919F6A4" w14:textId="77777777" w:rsidR="00BE0AF3" w:rsidRPr="002879F8" w:rsidRDefault="00BE0AF3" w:rsidP="007F3FFB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417CECB" w14:textId="652A6ED0" w:rsidR="00BE0AF3" w:rsidRPr="008112B4" w:rsidRDefault="00CE583F" w:rsidP="002879F8">
            <w:pPr>
              <w:pStyle w:val="BodyText"/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275</w:t>
            </w:r>
          </w:p>
        </w:tc>
        <w:tc>
          <w:tcPr>
            <w:tcW w:w="140" w:type="pct"/>
          </w:tcPr>
          <w:p w14:paraId="10650ABB" w14:textId="77777777" w:rsidR="00BE0AF3" w:rsidRPr="008112B4" w:rsidRDefault="00BE0AF3" w:rsidP="007F3FFB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0F595844" w14:textId="6DF35BAD" w:rsidR="00BE0AF3" w:rsidRPr="008112B4" w:rsidRDefault="00BE0AF3" w:rsidP="00BE0AF3">
            <w:pPr>
              <w:pStyle w:val="BodyText"/>
              <w:tabs>
                <w:tab w:val="decimal" w:pos="-945"/>
                <w:tab w:val="left" w:pos="-855"/>
              </w:tabs>
              <w:spacing w:after="0" w:line="240" w:lineRule="auto"/>
              <w:ind w:left="-1215" w:right="430" w:firstLine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2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D7890" w:rsidRPr="002879F8" w14:paraId="7D873E81" w14:textId="77777777" w:rsidTr="00CE583F">
        <w:tc>
          <w:tcPr>
            <w:tcW w:w="2771" w:type="pct"/>
          </w:tcPr>
          <w:p w14:paraId="18749D31" w14:textId="2966AF2E" w:rsidR="00AD7890" w:rsidRPr="002879F8" w:rsidRDefault="00AD7890" w:rsidP="00AD789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742" w:type="pct"/>
          </w:tcPr>
          <w:p w14:paraId="4CBF1EFE" w14:textId="174BC47F" w:rsidR="00AD7890" w:rsidRDefault="00AD7890" w:rsidP="00AD7890">
            <w:pPr>
              <w:pStyle w:val="BodyText"/>
              <w:tabs>
                <w:tab w:val="decimal" w:pos="-945"/>
                <w:tab w:val="left" w:pos="-855"/>
              </w:tabs>
              <w:spacing w:after="0" w:line="240" w:lineRule="auto"/>
              <w:ind w:left="-1215" w:right="520" w:firstLine="2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14:paraId="5B14C6F8" w14:textId="77777777" w:rsidR="00AD7890" w:rsidRPr="002879F8" w:rsidRDefault="00AD7890" w:rsidP="00AD7890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472209FC" w14:textId="4D508264" w:rsidR="00AD7890" w:rsidRDefault="00AD7890" w:rsidP="00AD7890">
            <w:pPr>
              <w:pStyle w:val="BodyText"/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0" w:type="pct"/>
          </w:tcPr>
          <w:p w14:paraId="7FE5E5FB" w14:textId="77777777" w:rsidR="00AD7890" w:rsidRPr="008112B4" w:rsidRDefault="00AD7890" w:rsidP="00AD7890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31B4BB6E" w14:textId="216A6E09" w:rsidR="00AD7890" w:rsidRPr="008112B4" w:rsidRDefault="00AD7890" w:rsidP="00AD7890">
            <w:pPr>
              <w:pStyle w:val="BodyText"/>
              <w:tabs>
                <w:tab w:val="decimal" w:pos="-945"/>
                <w:tab w:val="left" w:pos="-855"/>
              </w:tabs>
              <w:spacing w:after="0" w:line="240" w:lineRule="auto"/>
              <w:ind w:left="-1215" w:right="430" w:firstLine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2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D7890" w:rsidRPr="002879F8" w14:paraId="427DD3E5" w14:textId="77777777" w:rsidTr="00CE583F">
        <w:tc>
          <w:tcPr>
            <w:tcW w:w="2771" w:type="pct"/>
          </w:tcPr>
          <w:p w14:paraId="5D281D1E" w14:textId="77777777" w:rsidR="00AD7890" w:rsidRPr="002879F8" w:rsidRDefault="00AD7890" w:rsidP="00AD789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42" w:type="pct"/>
          </w:tcPr>
          <w:p w14:paraId="66F1E81B" w14:textId="77777777" w:rsidR="00AD7890" w:rsidRDefault="00AD7890" w:rsidP="00AD7890">
            <w:pPr>
              <w:pStyle w:val="BodyText"/>
              <w:tabs>
                <w:tab w:val="decimal" w:pos="-945"/>
                <w:tab w:val="left" w:pos="-855"/>
              </w:tabs>
              <w:spacing w:after="0" w:line="240" w:lineRule="auto"/>
              <w:ind w:left="-1215" w:right="520" w:firstLine="2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69623656" w14:textId="77777777" w:rsidR="00AD7890" w:rsidRPr="002879F8" w:rsidRDefault="00AD7890" w:rsidP="00AD7890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7CB7BF9" w14:textId="77777777" w:rsidR="00AD7890" w:rsidRDefault="00AD7890" w:rsidP="00AD7890">
            <w:pPr>
              <w:pStyle w:val="BodyText"/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545FED87" w14:textId="77777777" w:rsidR="00AD7890" w:rsidRPr="008112B4" w:rsidRDefault="00AD7890" w:rsidP="00AD7890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7F28276F" w14:textId="77777777" w:rsidR="00AD7890" w:rsidRPr="008112B4" w:rsidRDefault="00AD7890" w:rsidP="00AD7890">
            <w:pPr>
              <w:pStyle w:val="BodyText"/>
              <w:tabs>
                <w:tab w:val="decimal" w:pos="-945"/>
                <w:tab w:val="left" w:pos="-855"/>
              </w:tabs>
              <w:spacing w:after="0" w:line="240" w:lineRule="auto"/>
              <w:ind w:left="-1215" w:right="430" w:firstLine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7890" w:rsidRPr="002879F8" w14:paraId="2AF45A56" w14:textId="77777777" w:rsidTr="00CE583F">
        <w:tc>
          <w:tcPr>
            <w:tcW w:w="2771" w:type="pct"/>
          </w:tcPr>
          <w:p w14:paraId="7BBE64DE" w14:textId="1909F82B" w:rsidR="00AD7890" w:rsidRPr="00453CD6" w:rsidRDefault="00AD7890" w:rsidP="00AD789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B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742" w:type="pct"/>
          </w:tcPr>
          <w:p w14:paraId="52309F25" w14:textId="77777777" w:rsidR="00AD7890" w:rsidRDefault="00AD7890" w:rsidP="00AD7890">
            <w:pPr>
              <w:pStyle w:val="BodyText"/>
              <w:tabs>
                <w:tab w:val="decimal" w:pos="-945"/>
                <w:tab w:val="left" w:pos="-855"/>
              </w:tabs>
              <w:spacing w:after="0" w:line="240" w:lineRule="auto"/>
              <w:ind w:left="-1215" w:right="520" w:firstLine="2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2E562A15" w14:textId="77777777" w:rsidR="00AD7890" w:rsidRPr="002879F8" w:rsidRDefault="00AD7890" w:rsidP="00AD7890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A9920BA" w14:textId="77777777" w:rsidR="00AD7890" w:rsidRDefault="00AD7890" w:rsidP="00AD7890">
            <w:pPr>
              <w:pStyle w:val="BodyText"/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1F8942C9" w14:textId="77777777" w:rsidR="00AD7890" w:rsidRPr="008112B4" w:rsidRDefault="00AD7890" w:rsidP="00AD7890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6FD3C9DF" w14:textId="77777777" w:rsidR="00AD7890" w:rsidRPr="008112B4" w:rsidRDefault="00AD7890" w:rsidP="00AD7890">
            <w:pPr>
              <w:pStyle w:val="BodyText"/>
              <w:tabs>
                <w:tab w:val="decimal" w:pos="-945"/>
                <w:tab w:val="left" w:pos="-855"/>
              </w:tabs>
              <w:spacing w:after="0" w:line="240" w:lineRule="auto"/>
              <w:ind w:left="-1215" w:right="430" w:firstLine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7890" w:rsidRPr="002879F8" w14:paraId="14055E19" w14:textId="77777777" w:rsidTr="00CE583F">
        <w:tc>
          <w:tcPr>
            <w:tcW w:w="2771" w:type="pct"/>
          </w:tcPr>
          <w:p w14:paraId="1369C9FF" w14:textId="72319E5C" w:rsidR="00AD7890" w:rsidRPr="002879F8" w:rsidRDefault="00AD7890" w:rsidP="00AD789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742" w:type="pct"/>
          </w:tcPr>
          <w:p w14:paraId="5C77048A" w14:textId="69C2BD61" w:rsidR="00AD7890" w:rsidRPr="00453CD6" w:rsidRDefault="00AD7890" w:rsidP="00453CD6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,600</w:t>
            </w:r>
          </w:p>
        </w:tc>
        <w:tc>
          <w:tcPr>
            <w:tcW w:w="149" w:type="pct"/>
          </w:tcPr>
          <w:p w14:paraId="5CF61838" w14:textId="77777777" w:rsidR="00AD7890" w:rsidRPr="002879F8" w:rsidRDefault="00AD7890" w:rsidP="00AD7890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680C005F" w14:textId="057AF973" w:rsidR="00AD7890" w:rsidRDefault="00AD7890" w:rsidP="00453CD6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</w:tcPr>
          <w:p w14:paraId="2F772929" w14:textId="77777777" w:rsidR="00AD7890" w:rsidRPr="008112B4" w:rsidRDefault="00AD7890" w:rsidP="00AD7890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0972CBE9" w14:textId="18CC60B5" w:rsidR="00AD7890" w:rsidRPr="008112B4" w:rsidRDefault="00AD7890" w:rsidP="00AD7890">
            <w:pPr>
              <w:pStyle w:val="BodyText"/>
              <w:tabs>
                <w:tab w:val="decimal" w:pos="-945"/>
                <w:tab w:val="left" w:pos="-855"/>
              </w:tabs>
              <w:spacing w:after="0" w:line="240" w:lineRule="auto"/>
              <w:ind w:left="-1215" w:right="430" w:firstLine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AD7890" w:rsidRPr="002879F8" w14:paraId="4DB1B5EF" w14:textId="77777777" w:rsidTr="00CE583F">
        <w:tc>
          <w:tcPr>
            <w:tcW w:w="2771" w:type="pct"/>
          </w:tcPr>
          <w:p w14:paraId="4A7573A2" w14:textId="77777777" w:rsidR="00AD7890" w:rsidRPr="002879F8" w:rsidRDefault="00AD7890" w:rsidP="00AD789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42" w:type="pct"/>
          </w:tcPr>
          <w:p w14:paraId="16E1F9FA" w14:textId="77777777" w:rsidR="00AD7890" w:rsidRDefault="00AD7890" w:rsidP="00AD7890">
            <w:pPr>
              <w:pStyle w:val="BodyText"/>
              <w:tabs>
                <w:tab w:val="decimal" w:pos="-945"/>
                <w:tab w:val="left" w:pos="-855"/>
              </w:tabs>
              <w:spacing w:after="0" w:line="240" w:lineRule="auto"/>
              <w:ind w:left="-1215" w:right="520" w:firstLine="2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763FA36A" w14:textId="77777777" w:rsidR="00AD7890" w:rsidRPr="002879F8" w:rsidRDefault="00AD7890" w:rsidP="00AD7890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26D112C" w14:textId="77777777" w:rsidR="00AD7890" w:rsidRDefault="00AD7890" w:rsidP="00AD7890">
            <w:pPr>
              <w:pStyle w:val="BodyText"/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2D387B9C" w14:textId="77777777" w:rsidR="00AD7890" w:rsidRPr="008112B4" w:rsidRDefault="00AD7890" w:rsidP="00AD7890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6AEAD31B" w14:textId="77777777" w:rsidR="00AD7890" w:rsidRPr="008112B4" w:rsidRDefault="00AD7890" w:rsidP="00AD7890">
            <w:pPr>
              <w:pStyle w:val="BodyText"/>
              <w:tabs>
                <w:tab w:val="decimal" w:pos="-945"/>
                <w:tab w:val="left" w:pos="-855"/>
              </w:tabs>
              <w:spacing w:after="0" w:line="240" w:lineRule="auto"/>
              <w:ind w:left="-1215" w:right="430" w:firstLine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7890" w:rsidRPr="002879F8" w14:paraId="018DDA96" w14:textId="77777777" w:rsidTr="00CE583F">
        <w:tc>
          <w:tcPr>
            <w:tcW w:w="2771" w:type="pct"/>
          </w:tcPr>
          <w:p w14:paraId="5816E5A5" w14:textId="516B9482" w:rsidR="00AD7890" w:rsidRPr="00453CD6" w:rsidRDefault="00AD7890" w:rsidP="00AD789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3C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742" w:type="pct"/>
          </w:tcPr>
          <w:p w14:paraId="0174D498" w14:textId="77777777" w:rsidR="00AD7890" w:rsidRDefault="00AD7890" w:rsidP="00AD7890">
            <w:pPr>
              <w:pStyle w:val="BodyText"/>
              <w:tabs>
                <w:tab w:val="decimal" w:pos="-945"/>
                <w:tab w:val="left" w:pos="-855"/>
              </w:tabs>
              <w:spacing w:after="0" w:line="240" w:lineRule="auto"/>
              <w:ind w:left="-1215" w:right="520" w:firstLine="2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7A0C830A" w14:textId="77777777" w:rsidR="00AD7890" w:rsidRPr="002879F8" w:rsidRDefault="00AD7890" w:rsidP="00AD7890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4D0BFCD6" w14:textId="77777777" w:rsidR="00AD7890" w:rsidRDefault="00AD7890" w:rsidP="00AD7890">
            <w:pPr>
              <w:pStyle w:val="BodyText"/>
              <w:tabs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5FEF79D4" w14:textId="77777777" w:rsidR="00AD7890" w:rsidRPr="008112B4" w:rsidRDefault="00AD7890" w:rsidP="00AD7890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01219CED" w14:textId="77777777" w:rsidR="00AD7890" w:rsidRPr="008112B4" w:rsidRDefault="00AD7890" w:rsidP="00AD7890">
            <w:pPr>
              <w:pStyle w:val="BodyText"/>
              <w:tabs>
                <w:tab w:val="decimal" w:pos="-945"/>
                <w:tab w:val="left" w:pos="-855"/>
              </w:tabs>
              <w:spacing w:after="0" w:line="240" w:lineRule="auto"/>
              <w:ind w:left="-1215" w:right="430" w:firstLine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7890" w:rsidRPr="002879F8" w14:paraId="11E9EF65" w14:textId="77777777" w:rsidTr="00CE583F">
        <w:tc>
          <w:tcPr>
            <w:tcW w:w="2771" w:type="pct"/>
          </w:tcPr>
          <w:p w14:paraId="259012C3" w14:textId="7042E320" w:rsidR="00AD7890" w:rsidRPr="002879F8" w:rsidRDefault="00AD7890" w:rsidP="00AD789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742" w:type="pct"/>
          </w:tcPr>
          <w:p w14:paraId="232C79EA" w14:textId="10BDDE82" w:rsidR="00AD7890" w:rsidRDefault="00AD7890" w:rsidP="00453CD6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149" w:type="pct"/>
          </w:tcPr>
          <w:p w14:paraId="7C4DCCE3" w14:textId="77777777" w:rsidR="00AD7890" w:rsidRPr="002879F8" w:rsidRDefault="00AD7890" w:rsidP="00AD7890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4FBA1A39" w14:textId="5451F4A0" w:rsidR="00AD7890" w:rsidRDefault="00AD7890" w:rsidP="00453CD6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</w:tcPr>
          <w:p w14:paraId="318CDCFE" w14:textId="77777777" w:rsidR="00AD7890" w:rsidRPr="008112B4" w:rsidRDefault="00AD7890" w:rsidP="00AD7890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0406BF6A" w14:textId="5F014B68" w:rsidR="00AD7890" w:rsidRPr="008112B4" w:rsidRDefault="00AD7890" w:rsidP="00AD7890">
            <w:pPr>
              <w:pStyle w:val="BodyText"/>
              <w:tabs>
                <w:tab w:val="decimal" w:pos="-945"/>
                <w:tab w:val="left" w:pos="-855"/>
              </w:tabs>
              <w:spacing w:after="0" w:line="240" w:lineRule="auto"/>
              <w:ind w:left="-1215" w:right="430" w:firstLine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</w:tbl>
    <w:p w14:paraId="59C34D68" w14:textId="77777777" w:rsidR="00A7470E" w:rsidRDefault="00A7470E" w:rsidP="00441AD9">
      <w:pPr>
        <w:pStyle w:val="BodyText2"/>
        <w:spacing w:line="240" w:lineRule="atLeast"/>
        <w:ind w:left="540" w:right="47" w:firstLine="0"/>
        <w:rPr>
          <w:rFonts w:asciiTheme="majorBidi" w:hAnsiTheme="majorBidi" w:cstheme="majorBidi"/>
          <w:sz w:val="30"/>
          <w:szCs w:val="30"/>
        </w:rPr>
      </w:pPr>
    </w:p>
    <w:p w14:paraId="4A0EF81C" w14:textId="31C37722" w:rsidR="008A3B71" w:rsidRPr="00F5029D" w:rsidRDefault="009D72AB" w:rsidP="009D72AB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F5029D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ab/>
      </w:r>
      <w:r w:rsidR="00D94CDB" w:rsidRPr="00F5029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เงินให้กู้ยืม</w:t>
      </w:r>
      <w:r w:rsidR="00A7470E" w:rsidRPr="00F5029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แก่บริษัทร่วม</w:t>
      </w:r>
    </w:p>
    <w:p w14:paraId="3E282F37" w14:textId="77777777" w:rsidR="0033593A" w:rsidRDefault="0033593A" w:rsidP="00F5029D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9EFF08" w14:textId="3FDE34E2" w:rsidR="0033593A" w:rsidRPr="0033593A" w:rsidRDefault="0033593A" w:rsidP="00F5029D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B20B4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 xml:space="preserve">เดือนมิถุนายน </w:t>
      </w:r>
      <w:r w:rsidRPr="00CB20B4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69</w:t>
      </w:r>
      <w:r w:rsidRPr="00CB20B4">
        <w:rPr>
          <w:rFonts w:ascii="Angsana New" w:hAnsi="Angsana New"/>
          <w:sz w:val="30"/>
          <w:szCs w:val="30"/>
        </w:rPr>
        <w:t xml:space="preserve"> </w:t>
      </w:r>
      <w:r w:rsidRPr="00F5029D">
        <w:rPr>
          <w:rFonts w:asciiTheme="majorBidi" w:hAnsiTheme="majorBidi" w:cstheme="majorBidi"/>
          <w:sz w:val="30"/>
          <w:szCs w:val="30"/>
          <w:cs/>
        </w:rPr>
        <w:t>บริษัท เอ็นทีเอฟ โฮลดิ้ง จำกัด (</w:t>
      </w:r>
      <w:r w:rsidRPr="00F5029D">
        <w:rPr>
          <w:rFonts w:asciiTheme="majorBidi" w:hAnsiTheme="majorBidi" w:cstheme="majorBidi"/>
          <w:sz w:val="30"/>
          <w:szCs w:val="30"/>
        </w:rPr>
        <w:t>“</w:t>
      </w:r>
      <w:r w:rsidRPr="00F5029D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Pr="00F5029D">
        <w:rPr>
          <w:rFonts w:asciiTheme="majorBidi" w:hAnsiTheme="majorBidi" w:cstheme="majorBidi"/>
          <w:sz w:val="30"/>
          <w:szCs w:val="30"/>
        </w:rPr>
        <w:t>”</w:t>
      </w:r>
      <w:r w:rsidRPr="00F5029D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CB20B4">
        <w:rPr>
          <w:rFonts w:ascii="Angsana New" w:hAnsi="Angsana New" w:hint="cs"/>
          <w:sz w:val="30"/>
          <w:szCs w:val="30"/>
          <w:cs/>
        </w:rPr>
        <w:t>ได้ทำสัญญา</w:t>
      </w:r>
      <w:r w:rsidRPr="00F5029D">
        <w:rPr>
          <w:rFonts w:asciiTheme="majorBidi" w:hAnsiTheme="majorBidi" w:cstheme="majorBidi"/>
          <w:sz w:val="30"/>
          <w:szCs w:val="30"/>
          <w:cs/>
        </w:rPr>
        <w:t>ตั๋วสัญญาใช้เงิ</w:t>
      </w:r>
      <w:r>
        <w:rPr>
          <w:rFonts w:asciiTheme="majorBidi" w:hAnsiTheme="majorBidi" w:cstheme="majorBidi" w:hint="cs"/>
          <w:sz w:val="30"/>
          <w:szCs w:val="30"/>
          <w:cs/>
        </w:rPr>
        <w:t>น</w:t>
      </w:r>
      <w:r w:rsidRPr="00CB20B4">
        <w:rPr>
          <w:rFonts w:ascii="Angsana New" w:hAnsi="Angsana New" w:hint="cs"/>
          <w:sz w:val="30"/>
          <w:szCs w:val="30"/>
          <w:cs/>
        </w:rPr>
        <w:t>กับบริษัทร่วมแห่งหนึ่ง</w:t>
      </w:r>
      <w:r w:rsidR="00B856BE">
        <w:rPr>
          <w:rFonts w:ascii="Angsana New" w:hAnsi="Angsana New"/>
          <w:sz w:val="30"/>
          <w:szCs w:val="30"/>
        </w:rPr>
        <w:t xml:space="preserve"> </w:t>
      </w:r>
      <w:r w:rsidR="00B856BE" w:rsidRPr="00B856BE">
        <w:rPr>
          <w:rFonts w:ascii="Angsana New" w:hAnsi="Angsana New"/>
          <w:sz w:val="30"/>
          <w:szCs w:val="30"/>
          <w:cs/>
        </w:rPr>
        <w:t>โดยให้กู้ยืมเงิน</w:t>
      </w:r>
      <w:r w:rsidRPr="00CB20B4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>
        <w:rPr>
          <w:rFonts w:ascii="Angsana New" w:hAnsi="Angsana New"/>
          <w:sz w:val="30"/>
          <w:szCs w:val="30"/>
        </w:rPr>
        <w:t xml:space="preserve">6.60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 w:rsidRPr="00CB20B4">
        <w:rPr>
          <w:rFonts w:ascii="Angsana New" w:hAnsi="Angsana New"/>
          <w:sz w:val="30"/>
          <w:szCs w:val="30"/>
        </w:rPr>
        <w:t xml:space="preserve"> </w:t>
      </w:r>
      <w:r w:rsidRPr="00CB20B4">
        <w:rPr>
          <w:rFonts w:ascii="Angsana New" w:hAnsi="Angsana New" w:hint="cs"/>
          <w:spacing w:val="-4"/>
          <w:sz w:val="30"/>
          <w:szCs w:val="30"/>
          <w:cs/>
        </w:rPr>
        <w:t xml:space="preserve">อัตราดอกเบี้ยร้อยละ </w:t>
      </w:r>
      <w:r>
        <w:rPr>
          <w:rFonts w:ascii="Angsana New" w:hAnsi="Angsana New"/>
          <w:spacing w:val="-4"/>
          <w:sz w:val="30"/>
          <w:szCs w:val="30"/>
          <w:lang w:val="en-US"/>
        </w:rPr>
        <w:t>5.50</w:t>
      </w:r>
      <w:r w:rsidRPr="00CB20B4">
        <w:rPr>
          <w:rFonts w:ascii="Angsana New" w:hAnsi="Angsana New" w:hint="cs"/>
          <w:spacing w:val="-4"/>
          <w:sz w:val="30"/>
          <w:szCs w:val="30"/>
          <w:cs/>
        </w:rPr>
        <w:t xml:space="preserve"> ต่อปี เงินให้กู้ยืมนี้มีกำหนด</w:t>
      </w:r>
      <w:r>
        <w:rPr>
          <w:rFonts w:ascii="Angsana New" w:hAnsi="Angsana New" w:hint="cs"/>
          <w:spacing w:val="-4"/>
          <w:sz w:val="30"/>
          <w:szCs w:val="30"/>
          <w:cs/>
        </w:rPr>
        <w:t>ชำระ</w:t>
      </w:r>
      <w:r w:rsidRPr="00CB20B4">
        <w:rPr>
          <w:rFonts w:ascii="Angsana New" w:hAnsi="Angsana New" w:hint="cs"/>
          <w:spacing w:val="-4"/>
          <w:sz w:val="30"/>
          <w:szCs w:val="30"/>
          <w:cs/>
        </w:rPr>
        <w:t>คืนในเดือน</w:t>
      </w:r>
      <w:r w:rsidRPr="00F5029D">
        <w:rPr>
          <w:rFonts w:asciiTheme="majorBidi" w:hAnsiTheme="majorBidi" w:cstheme="majorBidi"/>
          <w:sz w:val="30"/>
          <w:szCs w:val="30"/>
          <w:cs/>
        </w:rPr>
        <w:t>สิงหาคม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en-US"/>
        </w:rPr>
        <w:t>2569</w:t>
      </w:r>
    </w:p>
    <w:p w14:paraId="6C58F9FE" w14:textId="77777777" w:rsidR="00A10B2B" w:rsidRDefault="00A10B2B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B1C58DA" w14:textId="28FF7C86" w:rsidR="007B29D0" w:rsidRPr="00740C5B" w:rsidRDefault="007B29D0" w:rsidP="00740C5B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740C5B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ลูกหนี้การค้า</w:t>
      </w:r>
      <w:r w:rsidR="003871D1" w:rsidRPr="00740C5B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และลูกหนี้หมุนเวียนอื่น</w:t>
      </w:r>
    </w:p>
    <w:p w14:paraId="129D656E" w14:textId="77777777" w:rsidR="00CA0C33" w:rsidRPr="001340FA" w:rsidRDefault="00CA0C33" w:rsidP="00664F0C">
      <w:pPr>
        <w:pStyle w:val="BodyText2"/>
        <w:spacing w:line="240" w:lineRule="atLeast"/>
        <w:ind w:left="540" w:right="47" w:firstLine="0"/>
        <w:rPr>
          <w:rFonts w:asciiTheme="majorBidi" w:eastAsia="Calibri" w:hAnsiTheme="majorBidi" w:cstheme="majorBidi"/>
          <w:color w:val="000000"/>
          <w:sz w:val="24"/>
          <w:szCs w:val="24"/>
          <w:lang w:eastAsia="en-GB"/>
        </w:rPr>
      </w:pPr>
    </w:p>
    <w:tbl>
      <w:tblPr>
        <w:tblW w:w="9096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946"/>
        <w:gridCol w:w="1352"/>
        <w:gridCol w:w="271"/>
        <w:gridCol w:w="1179"/>
        <w:gridCol w:w="267"/>
        <w:gridCol w:w="1081"/>
      </w:tblGrid>
      <w:tr w:rsidR="00DF588D" w:rsidRPr="00AE4D5B" w14:paraId="4660F84C" w14:textId="77777777" w:rsidTr="00453CD6">
        <w:trPr>
          <w:tblHeader/>
        </w:trPr>
        <w:tc>
          <w:tcPr>
            <w:tcW w:w="2719" w:type="pct"/>
          </w:tcPr>
          <w:p w14:paraId="09667188" w14:textId="2E68F65B" w:rsidR="00DF588D" w:rsidRPr="008E74C8" w:rsidRDefault="00DF588D" w:rsidP="00336AA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43" w:type="pct"/>
          </w:tcPr>
          <w:p w14:paraId="5E21CBB2" w14:textId="77777777" w:rsidR="00DF588D" w:rsidRPr="008E74C8" w:rsidRDefault="00DF588D" w:rsidP="00336AA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7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32FAD646" w14:textId="77777777" w:rsidR="00DF588D" w:rsidRPr="008E74C8" w:rsidRDefault="00DF588D" w:rsidP="00336AAB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9" w:type="pct"/>
            <w:gridSpan w:val="3"/>
          </w:tcPr>
          <w:p w14:paraId="5BFAFA4B" w14:textId="77777777" w:rsidR="00DF588D" w:rsidRPr="008E74C8" w:rsidRDefault="00DF588D" w:rsidP="00336AA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74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588D" w:rsidRPr="00AE4D5B" w14:paraId="07F89BD6" w14:textId="77777777" w:rsidTr="00453CD6">
        <w:trPr>
          <w:tblHeader/>
        </w:trPr>
        <w:tc>
          <w:tcPr>
            <w:tcW w:w="2719" w:type="pct"/>
          </w:tcPr>
          <w:p w14:paraId="1122486A" w14:textId="77777777" w:rsidR="00DF588D" w:rsidRPr="008E74C8" w:rsidRDefault="00DF588D" w:rsidP="00336AA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43" w:type="pct"/>
          </w:tcPr>
          <w:p w14:paraId="6B40C4F3" w14:textId="5A60A1EB" w:rsidR="00DF588D" w:rsidRPr="008E74C8" w:rsidRDefault="00C17B7D" w:rsidP="00336AA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9" w:type="pct"/>
          </w:tcPr>
          <w:p w14:paraId="1C4DD441" w14:textId="77777777" w:rsidR="00DF588D" w:rsidRPr="008E74C8" w:rsidRDefault="00DF588D" w:rsidP="00336AAB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8" w:type="pct"/>
          </w:tcPr>
          <w:p w14:paraId="70D474A3" w14:textId="0D787501" w:rsidR="00DF588D" w:rsidRPr="008E74C8" w:rsidRDefault="00C17B7D" w:rsidP="00336AA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7" w:type="pct"/>
          </w:tcPr>
          <w:p w14:paraId="218B85CE" w14:textId="77777777" w:rsidR="00DF588D" w:rsidRPr="008E74C8" w:rsidRDefault="00DF588D" w:rsidP="00336AAB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</w:tcPr>
          <w:p w14:paraId="0098FB98" w14:textId="77777777" w:rsidR="00DF588D" w:rsidRPr="008E74C8" w:rsidRDefault="00DF588D" w:rsidP="00453CD6">
            <w:pPr>
              <w:spacing w:line="240" w:lineRule="auto"/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74C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E74C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DF588D" w:rsidRPr="00AE4D5B" w14:paraId="03F5EC43" w14:textId="77777777" w:rsidTr="00453CD6">
        <w:trPr>
          <w:tblHeader/>
        </w:trPr>
        <w:tc>
          <w:tcPr>
            <w:tcW w:w="2719" w:type="pct"/>
          </w:tcPr>
          <w:p w14:paraId="677F1B43" w14:textId="77777777" w:rsidR="00DF588D" w:rsidRPr="008E74C8" w:rsidRDefault="00DF588D" w:rsidP="00336AA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43" w:type="pct"/>
          </w:tcPr>
          <w:p w14:paraId="1245B95D" w14:textId="77777777" w:rsidR="00DF588D" w:rsidRPr="008E74C8" w:rsidRDefault="00DF588D" w:rsidP="00336AA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74C8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9" w:type="pct"/>
          </w:tcPr>
          <w:p w14:paraId="15644F49" w14:textId="77777777" w:rsidR="00DF588D" w:rsidRPr="008E74C8" w:rsidRDefault="00DF588D" w:rsidP="00336AAB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8" w:type="pct"/>
          </w:tcPr>
          <w:p w14:paraId="44425918" w14:textId="77777777" w:rsidR="00DF588D" w:rsidRPr="008E74C8" w:rsidRDefault="00DF588D" w:rsidP="00336AA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74C8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7" w:type="pct"/>
          </w:tcPr>
          <w:p w14:paraId="4060C2B0" w14:textId="77777777" w:rsidR="00DF588D" w:rsidRPr="008E74C8" w:rsidRDefault="00DF588D" w:rsidP="00336AAB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</w:tcPr>
          <w:p w14:paraId="5B19B307" w14:textId="77777777" w:rsidR="00DF588D" w:rsidRPr="008E74C8" w:rsidRDefault="00DF588D" w:rsidP="00336AA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74C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63662C" w:rsidRPr="00AE4D5B" w14:paraId="19BCBB7A" w14:textId="77777777" w:rsidTr="00453CD6">
        <w:trPr>
          <w:tblHeader/>
        </w:trPr>
        <w:tc>
          <w:tcPr>
            <w:tcW w:w="2719" w:type="pct"/>
          </w:tcPr>
          <w:p w14:paraId="0C757C37" w14:textId="77777777" w:rsidR="0063662C" w:rsidRPr="008E74C8" w:rsidRDefault="0063662C" w:rsidP="00336AA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81" w:type="pct"/>
            <w:gridSpan w:val="5"/>
          </w:tcPr>
          <w:p w14:paraId="122B1476" w14:textId="62103D9B" w:rsidR="0063662C" w:rsidRPr="008E74C8" w:rsidRDefault="0063662C" w:rsidP="00336AAB">
            <w:pPr>
              <w:pStyle w:val="BodyText"/>
              <w:tabs>
                <w:tab w:val="decimal" w:pos="986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74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F588D" w:rsidRPr="00AE4D5B" w14:paraId="3CFBCBDE" w14:textId="77777777" w:rsidTr="00453CD6">
        <w:tc>
          <w:tcPr>
            <w:tcW w:w="2719" w:type="pct"/>
          </w:tcPr>
          <w:p w14:paraId="7870EB2B" w14:textId="6B5731A5" w:rsidR="00DF588D" w:rsidRPr="008E74C8" w:rsidRDefault="00DF588D" w:rsidP="008E74C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</w:t>
            </w: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743" w:type="pct"/>
          </w:tcPr>
          <w:p w14:paraId="1EFAC523" w14:textId="3412BB67" w:rsidR="00DF588D" w:rsidRPr="008602B7" w:rsidRDefault="00E53EA6" w:rsidP="00DF588D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1,001,332</w:t>
            </w:r>
          </w:p>
        </w:tc>
        <w:tc>
          <w:tcPr>
            <w:tcW w:w="149" w:type="pct"/>
          </w:tcPr>
          <w:p w14:paraId="51E6B1FB" w14:textId="77777777" w:rsidR="00DF588D" w:rsidRPr="008E74C8" w:rsidRDefault="00DF588D" w:rsidP="008E74C8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8" w:type="pct"/>
          </w:tcPr>
          <w:p w14:paraId="1A46C29A" w14:textId="20B5C03F" w:rsidR="00DF588D" w:rsidRPr="00EC6484" w:rsidRDefault="00580D75" w:rsidP="00453CD6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1,001,332</w:t>
            </w:r>
          </w:p>
        </w:tc>
        <w:tc>
          <w:tcPr>
            <w:tcW w:w="147" w:type="pct"/>
          </w:tcPr>
          <w:p w14:paraId="27A44E4F" w14:textId="77777777" w:rsidR="00DF588D" w:rsidRPr="008E74C8" w:rsidRDefault="00DF588D" w:rsidP="008E74C8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</w:tcPr>
          <w:p w14:paraId="655D07A9" w14:textId="45D27D0E" w:rsidR="00DF588D" w:rsidRPr="008E74C8" w:rsidRDefault="00DF588D" w:rsidP="008E74C8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381,129</w:t>
            </w:r>
          </w:p>
        </w:tc>
      </w:tr>
      <w:tr w:rsidR="00DF588D" w:rsidRPr="00AE4D5B" w14:paraId="6F315CE8" w14:textId="77777777" w:rsidTr="00453CD6">
        <w:tc>
          <w:tcPr>
            <w:tcW w:w="2719" w:type="pct"/>
          </w:tcPr>
          <w:p w14:paraId="06FDAF9C" w14:textId="53C623D2" w:rsidR="00DF588D" w:rsidRPr="005B2FA9" w:rsidRDefault="00DF588D" w:rsidP="008E74C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743" w:type="pct"/>
            <w:tcBorders>
              <w:top w:val="single" w:sz="4" w:space="0" w:color="auto"/>
            </w:tcBorders>
          </w:tcPr>
          <w:p w14:paraId="4D46AAAB" w14:textId="779CE82E" w:rsidR="00DF588D" w:rsidRPr="008602B7" w:rsidRDefault="00E53EA6" w:rsidP="00DF588D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1,001,332</w:t>
            </w:r>
          </w:p>
        </w:tc>
        <w:tc>
          <w:tcPr>
            <w:tcW w:w="149" w:type="pct"/>
          </w:tcPr>
          <w:p w14:paraId="3278E8E0" w14:textId="77777777" w:rsidR="00DF588D" w:rsidRPr="008E74C8" w:rsidRDefault="00DF588D" w:rsidP="008E74C8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638A9910" w14:textId="59842EDC" w:rsidR="00DF588D" w:rsidRPr="00EC6484" w:rsidRDefault="00D17D85" w:rsidP="00453CD6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1,001,332</w:t>
            </w:r>
          </w:p>
        </w:tc>
        <w:tc>
          <w:tcPr>
            <w:tcW w:w="147" w:type="pct"/>
          </w:tcPr>
          <w:p w14:paraId="571EE3C9" w14:textId="77777777" w:rsidR="00DF588D" w:rsidRPr="008E74C8" w:rsidRDefault="00DF588D" w:rsidP="008E74C8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57158237" w14:textId="225C8D2E" w:rsidR="00DF588D" w:rsidRPr="008E74C8" w:rsidRDefault="00DF588D" w:rsidP="008E74C8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381,129</w:t>
            </w:r>
          </w:p>
        </w:tc>
      </w:tr>
      <w:tr w:rsidR="00DF588D" w:rsidRPr="00AE4D5B" w14:paraId="5F1A8F51" w14:textId="77777777" w:rsidTr="00453CD6">
        <w:tc>
          <w:tcPr>
            <w:tcW w:w="2719" w:type="pct"/>
          </w:tcPr>
          <w:p w14:paraId="4BCAF0EF" w14:textId="18F90180" w:rsidR="00DF588D" w:rsidRPr="005B2FA9" w:rsidRDefault="00DF588D" w:rsidP="00F36CAB">
            <w:pPr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743" w:type="pct"/>
            <w:tcBorders>
              <w:bottom w:val="single" w:sz="4" w:space="0" w:color="auto"/>
            </w:tcBorders>
          </w:tcPr>
          <w:p w14:paraId="4389D232" w14:textId="3F069B64" w:rsidR="00DF588D" w:rsidRPr="00904118" w:rsidRDefault="00E53EA6" w:rsidP="00DF588D">
            <w:pPr>
              <w:pStyle w:val="BodyText"/>
              <w:tabs>
                <w:tab w:val="decimal" w:pos="79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1821EA03" w14:textId="77777777" w:rsidR="00DF588D" w:rsidRPr="00904118" w:rsidRDefault="00DF588D" w:rsidP="008E74C8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681B28DD" w14:textId="7B8433A0" w:rsidR="00DF588D" w:rsidRPr="00904118" w:rsidRDefault="00580D75" w:rsidP="00453CD6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74FB93D4" w14:textId="77777777" w:rsidR="00DF588D" w:rsidRPr="00904118" w:rsidRDefault="00DF588D" w:rsidP="008E74C8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72631B48" w14:textId="53A0D010" w:rsidR="00DF588D" w:rsidRPr="00904118" w:rsidRDefault="00DF588D" w:rsidP="00904118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9041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F588D" w:rsidRPr="00AE4D5B" w14:paraId="7AE4BC61" w14:textId="77777777" w:rsidTr="00453CD6">
        <w:tc>
          <w:tcPr>
            <w:tcW w:w="2719" w:type="pct"/>
          </w:tcPr>
          <w:p w14:paraId="165D7277" w14:textId="07914F0C" w:rsidR="00DF588D" w:rsidRPr="005B2FA9" w:rsidRDefault="00DF588D" w:rsidP="008E74C8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</w:tcPr>
          <w:p w14:paraId="19FD06F1" w14:textId="19BD7B56" w:rsidR="00DF588D" w:rsidRPr="008602B7" w:rsidRDefault="00E53EA6" w:rsidP="00DF588D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1,001,332</w:t>
            </w:r>
          </w:p>
        </w:tc>
        <w:tc>
          <w:tcPr>
            <w:tcW w:w="149" w:type="pct"/>
          </w:tcPr>
          <w:p w14:paraId="7766F7E1" w14:textId="77777777" w:rsidR="00DF588D" w:rsidRPr="008E74C8" w:rsidRDefault="00DF588D" w:rsidP="008E74C8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14:paraId="44406D19" w14:textId="15314F9D" w:rsidR="00DF588D" w:rsidRPr="00EC6484" w:rsidRDefault="00580D75" w:rsidP="00453CD6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,001,332</w:t>
            </w:r>
          </w:p>
        </w:tc>
        <w:tc>
          <w:tcPr>
            <w:tcW w:w="147" w:type="pct"/>
          </w:tcPr>
          <w:p w14:paraId="76A62362" w14:textId="77777777" w:rsidR="00DF588D" w:rsidRPr="008E74C8" w:rsidRDefault="00DF588D" w:rsidP="008E74C8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</w:tcPr>
          <w:p w14:paraId="5EA8557E" w14:textId="5B5AD20C" w:rsidR="00DF588D" w:rsidRPr="008E74C8" w:rsidRDefault="00DF588D" w:rsidP="008E74C8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381,129</w:t>
            </w:r>
          </w:p>
        </w:tc>
      </w:tr>
      <w:tr w:rsidR="00DF588D" w:rsidRPr="008E74C8" w14:paraId="5E2370A6" w14:textId="77777777" w:rsidTr="00453CD6">
        <w:trPr>
          <w:trHeight w:val="323"/>
        </w:trPr>
        <w:tc>
          <w:tcPr>
            <w:tcW w:w="2719" w:type="pct"/>
          </w:tcPr>
          <w:p w14:paraId="1B0DC46F" w14:textId="77777777" w:rsidR="00DF588D" w:rsidRPr="008E74C8" w:rsidRDefault="00DF588D" w:rsidP="008E74C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</w:tcPr>
          <w:p w14:paraId="7A359483" w14:textId="77777777" w:rsidR="00DF588D" w:rsidRPr="008E74C8" w:rsidRDefault="00DF588D" w:rsidP="00DF588D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9" w:type="pct"/>
          </w:tcPr>
          <w:p w14:paraId="147BC18C" w14:textId="77777777" w:rsidR="00DF588D" w:rsidRPr="008E74C8" w:rsidRDefault="00DF588D" w:rsidP="008E74C8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6ABCE196" w14:textId="77777777" w:rsidR="00DF588D" w:rsidRPr="008E74C8" w:rsidRDefault="00DF588D" w:rsidP="008E74C8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7" w:type="pct"/>
          </w:tcPr>
          <w:p w14:paraId="6B272D80" w14:textId="77777777" w:rsidR="00DF588D" w:rsidRPr="008E74C8" w:rsidRDefault="00DF588D" w:rsidP="008E74C8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59098AEC" w14:textId="77777777" w:rsidR="00DF588D" w:rsidRPr="008E74C8" w:rsidRDefault="00DF588D" w:rsidP="008E74C8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DF588D" w:rsidRPr="00AE4D5B" w14:paraId="23548725" w14:textId="77777777" w:rsidTr="00453CD6">
        <w:tc>
          <w:tcPr>
            <w:tcW w:w="2719" w:type="pct"/>
          </w:tcPr>
          <w:p w14:paraId="13808374" w14:textId="7CD163FD" w:rsidR="00DF588D" w:rsidRPr="005B2FA9" w:rsidRDefault="00DF588D" w:rsidP="008E74C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743" w:type="pct"/>
          </w:tcPr>
          <w:p w14:paraId="443FC14C" w14:textId="77777777" w:rsidR="00DF588D" w:rsidRPr="008E74C8" w:rsidRDefault="00DF588D" w:rsidP="00DF588D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</w:tcPr>
          <w:p w14:paraId="26C782A7" w14:textId="77777777" w:rsidR="00DF588D" w:rsidRPr="008E74C8" w:rsidRDefault="00DF588D" w:rsidP="008E74C8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8" w:type="pct"/>
          </w:tcPr>
          <w:p w14:paraId="4EEBFF88" w14:textId="77777777" w:rsidR="00DF588D" w:rsidRPr="008E74C8" w:rsidRDefault="00DF588D" w:rsidP="008E74C8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4EB6ED75" w14:textId="77777777" w:rsidR="00DF588D" w:rsidRPr="008E74C8" w:rsidRDefault="00DF588D" w:rsidP="008E74C8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</w:tcPr>
          <w:p w14:paraId="5AC06E4E" w14:textId="77777777" w:rsidR="00DF588D" w:rsidRPr="008E74C8" w:rsidRDefault="00DF588D" w:rsidP="008E74C8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F588D" w:rsidRPr="00AE4D5B" w14:paraId="22F9517B" w14:textId="77777777" w:rsidTr="00453CD6">
        <w:tc>
          <w:tcPr>
            <w:tcW w:w="2719" w:type="pct"/>
          </w:tcPr>
          <w:p w14:paraId="2888336B" w14:textId="51B79647" w:rsidR="00DF588D" w:rsidRPr="005B2FA9" w:rsidRDefault="00DF588D" w:rsidP="008E74C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/>
                <w:sz w:val="30"/>
                <w:szCs w:val="30"/>
                <w:cs/>
              </w:rPr>
              <w:t>ค่าเช่าจ่ายล่วงหน้า</w:t>
            </w:r>
          </w:p>
        </w:tc>
        <w:tc>
          <w:tcPr>
            <w:tcW w:w="743" w:type="pct"/>
          </w:tcPr>
          <w:p w14:paraId="0C294779" w14:textId="1FC7E472" w:rsidR="00DF588D" w:rsidRPr="008602B7" w:rsidRDefault="00E53EA6" w:rsidP="00DF588D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3,420</w:t>
            </w:r>
          </w:p>
        </w:tc>
        <w:tc>
          <w:tcPr>
            <w:tcW w:w="149" w:type="pct"/>
          </w:tcPr>
          <w:p w14:paraId="33594F7E" w14:textId="77777777" w:rsidR="00DF588D" w:rsidRPr="008E74C8" w:rsidRDefault="00DF588D" w:rsidP="008E74C8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8" w:type="pct"/>
          </w:tcPr>
          <w:p w14:paraId="044B5EA8" w14:textId="5293BBE9" w:rsidR="00DF588D" w:rsidRPr="00EC6484" w:rsidRDefault="00580D75" w:rsidP="00453CD6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 w:rsidRPr="00453CD6">
              <w:rPr>
                <w:rFonts w:asciiTheme="majorBidi" w:hAnsiTheme="majorBidi" w:cstheme="majorBidi"/>
                <w:sz w:val="30"/>
                <w:szCs w:val="30"/>
              </w:rPr>
              <w:t>,420</w:t>
            </w:r>
          </w:p>
        </w:tc>
        <w:tc>
          <w:tcPr>
            <w:tcW w:w="147" w:type="pct"/>
          </w:tcPr>
          <w:p w14:paraId="5A7B0A41" w14:textId="77777777" w:rsidR="00DF588D" w:rsidRPr="008E74C8" w:rsidRDefault="00DF588D" w:rsidP="008E74C8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</w:tcPr>
          <w:p w14:paraId="3D45346F" w14:textId="46390734" w:rsidR="00DF588D" w:rsidRPr="008E74C8" w:rsidRDefault="00DF588D" w:rsidP="008E74C8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250</w:t>
            </w:r>
          </w:p>
        </w:tc>
      </w:tr>
      <w:tr w:rsidR="00DF588D" w:rsidRPr="00AE4D5B" w14:paraId="6D590C1E" w14:textId="77777777" w:rsidTr="00453CD6">
        <w:tc>
          <w:tcPr>
            <w:tcW w:w="2719" w:type="pct"/>
          </w:tcPr>
          <w:p w14:paraId="176173CE" w14:textId="0C32BA36" w:rsidR="00DF588D" w:rsidRPr="005B2FA9" w:rsidRDefault="00DF588D" w:rsidP="008E74C8">
            <w:pPr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743" w:type="pct"/>
            <w:tcBorders>
              <w:bottom w:val="single" w:sz="4" w:space="0" w:color="auto"/>
            </w:tcBorders>
          </w:tcPr>
          <w:p w14:paraId="10A4526C" w14:textId="7E8A4E9F" w:rsidR="00DF588D" w:rsidRPr="008602B7" w:rsidRDefault="00E53EA6" w:rsidP="00DF588D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4,678</w:t>
            </w:r>
          </w:p>
        </w:tc>
        <w:tc>
          <w:tcPr>
            <w:tcW w:w="149" w:type="pct"/>
          </w:tcPr>
          <w:p w14:paraId="3CACA782" w14:textId="77777777" w:rsidR="00DF588D" w:rsidRPr="008E74C8" w:rsidRDefault="00DF588D" w:rsidP="008E74C8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46A30310" w14:textId="1AF72000" w:rsidR="00DF588D" w:rsidRPr="00453CD6" w:rsidRDefault="00580D75" w:rsidP="00453CD6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453CD6">
              <w:rPr>
                <w:rFonts w:asciiTheme="majorBidi" w:hAnsiTheme="majorBidi" w:cstheme="majorBidi"/>
                <w:sz w:val="30"/>
                <w:szCs w:val="30"/>
              </w:rPr>
              <w:t>4,849</w:t>
            </w:r>
          </w:p>
        </w:tc>
        <w:tc>
          <w:tcPr>
            <w:tcW w:w="147" w:type="pct"/>
          </w:tcPr>
          <w:p w14:paraId="76B958AC" w14:textId="77777777" w:rsidR="00DF588D" w:rsidRPr="008E74C8" w:rsidRDefault="00DF588D" w:rsidP="008E74C8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3F8BB2D9" w14:textId="14D61E80" w:rsidR="00DF588D" w:rsidRPr="008E74C8" w:rsidRDefault="00DF588D" w:rsidP="008E74C8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2,419</w:t>
            </w:r>
          </w:p>
        </w:tc>
      </w:tr>
      <w:tr w:rsidR="00DF588D" w:rsidRPr="00AE4D5B" w14:paraId="7BF85F44" w14:textId="77777777" w:rsidTr="00453CD6">
        <w:tc>
          <w:tcPr>
            <w:tcW w:w="2719" w:type="pct"/>
          </w:tcPr>
          <w:p w14:paraId="5EBD1BAA" w14:textId="026BBF86" w:rsidR="00DF588D" w:rsidRPr="005B2FA9" w:rsidRDefault="00DF588D" w:rsidP="008E74C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</w:tcPr>
          <w:p w14:paraId="17DB34CF" w14:textId="0D68AEAF" w:rsidR="00DF588D" w:rsidRPr="008602B7" w:rsidRDefault="00E53EA6" w:rsidP="00DF588D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8,098</w:t>
            </w:r>
          </w:p>
        </w:tc>
        <w:tc>
          <w:tcPr>
            <w:tcW w:w="149" w:type="pct"/>
          </w:tcPr>
          <w:p w14:paraId="520791DC" w14:textId="77777777" w:rsidR="00DF588D" w:rsidRPr="008E74C8" w:rsidRDefault="00DF588D" w:rsidP="008E74C8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14:paraId="07738B47" w14:textId="04021EDC" w:rsidR="00DF588D" w:rsidRPr="00453CD6" w:rsidRDefault="00580D75" w:rsidP="00453CD6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53C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8,269</w:t>
            </w:r>
          </w:p>
        </w:tc>
        <w:tc>
          <w:tcPr>
            <w:tcW w:w="147" w:type="pct"/>
          </w:tcPr>
          <w:p w14:paraId="76B2DAE9" w14:textId="77777777" w:rsidR="00DF588D" w:rsidRPr="008E74C8" w:rsidRDefault="00DF588D" w:rsidP="008E74C8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</w:tcPr>
          <w:p w14:paraId="46851EB8" w14:textId="755CC859" w:rsidR="00DF588D" w:rsidRPr="008E74C8" w:rsidRDefault="00DF588D" w:rsidP="008E74C8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6,669</w:t>
            </w:r>
          </w:p>
        </w:tc>
      </w:tr>
      <w:tr w:rsidR="00DF588D" w:rsidRPr="00AE4D5B" w14:paraId="35F775A5" w14:textId="77777777" w:rsidTr="00453CD6">
        <w:tc>
          <w:tcPr>
            <w:tcW w:w="2719" w:type="pct"/>
          </w:tcPr>
          <w:p w14:paraId="78D18998" w14:textId="7168FD2D" w:rsidR="00DF588D" w:rsidRPr="005B2FA9" w:rsidRDefault="00DF588D" w:rsidP="008E74C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743" w:type="pct"/>
            <w:tcBorders>
              <w:top w:val="single" w:sz="4" w:space="0" w:color="auto"/>
              <w:bottom w:val="double" w:sz="4" w:space="0" w:color="auto"/>
            </w:tcBorders>
          </w:tcPr>
          <w:p w14:paraId="1998769F" w14:textId="57AE8134" w:rsidR="00DF588D" w:rsidRPr="008602B7" w:rsidRDefault="00E53EA6" w:rsidP="00DF588D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1,009,430</w:t>
            </w:r>
          </w:p>
        </w:tc>
        <w:tc>
          <w:tcPr>
            <w:tcW w:w="149" w:type="pct"/>
          </w:tcPr>
          <w:p w14:paraId="11212EB5" w14:textId="77777777" w:rsidR="00DF588D" w:rsidRPr="008E74C8" w:rsidRDefault="00DF588D" w:rsidP="008E74C8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4109967E" w14:textId="5C9F877F" w:rsidR="00DF588D" w:rsidRPr="00453CD6" w:rsidRDefault="00580D75" w:rsidP="00453CD6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53C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1,009,601</w:t>
            </w:r>
          </w:p>
        </w:tc>
        <w:tc>
          <w:tcPr>
            <w:tcW w:w="147" w:type="pct"/>
          </w:tcPr>
          <w:p w14:paraId="27DF3737" w14:textId="77777777" w:rsidR="00DF588D" w:rsidRPr="008E74C8" w:rsidRDefault="00DF588D" w:rsidP="008E74C8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395611D9" w14:textId="037EF2D9" w:rsidR="00DF588D" w:rsidRPr="008E74C8" w:rsidRDefault="00DF588D" w:rsidP="008E74C8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387,798</w:t>
            </w:r>
          </w:p>
        </w:tc>
      </w:tr>
    </w:tbl>
    <w:p w14:paraId="2AC8CD5B" w14:textId="77777777" w:rsidR="001340FA" w:rsidRPr="001340FA" w:rsidRDefault="001340FA" w:rsidP="001340FA">
      <w:pPr>
        <w:pStyle w:val="BodyText2"/>
        <w:spacing w:line="240" w:lineRule="atLeast"/>
        <w:ind w:left="540" w:right="47" w:firstLine="0"/>
        <w:rPr>
          <w:rFonts w:asciiTheme="majorBidi" w:eastAsia="Calibri" w:hAnsiTheme="majorBidi" w:cstheme="majorBidi"/>
          <w:color w:val="000000"/>
          <w:sz w:val="24"/>
          <w:szCs w:val="24"/>
          <w:lang w:eastAsia="en-GB"/>
        </w:rPr>
      </w:pPr>
    </w:p>
    <w:p w14:paraId="227C31EF" w14:textId="6F1E0AA5" w:rsidR="003F5A0B" w:rsidRDefault="001340FA" w:rsidP="001340FA">
      <w:pPr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โดยปกติระยะเวลาการให้สินเชื่อแก่ลูกค้าของบริษัท มีระยะเวลา</w:t>
      </w:r>
      <w:r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  <w:shd w:val="clear" w:color="auto" w:fill="FFFFFF"/>
        </w:rPr>
        <w:t>90</w:t>
      </w:r>
      <w:r w:rsidRPr="00D57BA2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 วัน</w:t>
      </w:r>
    </w:p>
    <w:p w14:paraId="16F38B25" w14:textId="77777777" w:rsidR="00A10B2B" w:rsidRDefault="00A10B2B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C770480" w14:textId="2C7B72E5" w:rsidR="001654D0" w:rsidRPr="00740C5B" w:rsidRDefault="001654D0" w:rsidP="00740C5B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740C5B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สินค้าคงเหลือ</w:t>
      </w:r>
    </w:p>
    <w:p w14:paraId="4CF45261" w14:textId="77777777" w:rsidR="001654D0" w:rsidRPr="00664F0C" w:rsidRDefault="001654D0" w:rsidP="00664F0C">
      <w:pPr>
        <w:pStyle w:val="BodyText2"/>
        <w:spacing w:line="240" w:lineRule="atLeast"/>
        <w:ind w:left="540" w:right="47" w:firstLine="0"/>
        <w:rPr>
          <w:rFonts w:asciiTheme="majorBidi" w:eastAsia="Calibri" w:hAnsiTheme="majorBidi" w:cstheme="majorBidi"/>
          <w:color w:val="000000"/>
          <w:sz w:val="28"/>
          <w:szCs w:val="28"/>
          <w:lang w:eastAsia="en-GB"/>
        </w:rPr>
      </w:pPr>
    </w:p>
    <w:tbl>
      <w:tblPr>
        <w:tblW w:w="9182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947"/>
        <w:gridCol w:w="1262"/>
        <w:gridCol w:w="266"/>
        <w:gridCol w:w="1262"/>
        <w:gridCol w:w="237"/>
        <w:gridCol w:w="1208"/>
      </w:tblGrid>
      <w:tr w:rsidR="00B91010" w:rsidRPr="00C76353" w14:paraId="4B144ABC" w14:textId="77777777" w:rsidTr="00453CD6">
        <w:trPr>
          <w:tblHeader/>
        </w:trPr>
        <w:tc>
          <w:tcPr>
            <w:tcW w:w="2694" w:type="pct"/>
          </w:tcPr>
          <w:p w14:paraId="2FE71625" w14:textId="77777777" w:rsidR="00B91010" w:rsidRPr="00C76353" w:rsidRDefault="00B91010" w:rsidP="00AF01DA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7" w:type="pct"/>
          </w:tcPr>
          <w:p w14:paraId="2F67C262" w14:textId="63ABA1FB" w:rsidR="00B91010" w:rsidRPr="00C76353" w:rsidRDefault="00B91010" w:rsidP="00AF01D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763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3DABA507" w14:textId="2DB5B830" w:rsidR="00B91010" w:rsidRPr="00C76353" w:rsidRDefault="00B91010" w:rsidP="00AF01D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4" w:type="pct"/>
            <w:gridSpan w:val="3"/>
          </w:tcPr>
          <w:p w14:paraId="12A124FA" w14:textId="4A7200E9" w:rsidR="00B91010" w:rsidRPr="00C76353" w:rsidRDefault="00B91010" w:rsidP="00AF01D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63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7B7D" w:rsidRPr="00C76353" w14:paraId="6EC876B3" w14:textId="77777777" w:rsidTr="00453CD6">
        <w:trPr>
          <w:tblHeader/>
        </w:trPr>
        <w:tc>
          <w:tcPr>
            <w:tcW w:w="2694" w:type="pct"/>
          </w:tcPr>
          <w:p w14:paraId="6483E5D0" w14:textId="77777777" w:rsidR="00C17B7D" w:rsidRPr="00C76353" w:rsidRDefault="00C17B7D" w:rsidP="00C17B7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7" w:type="pct"/>
          </w:tcPr>
          <w:p w14:paraId="1B6AD49F" w14:textId="71B9FC03" w:rsidR="00C17B7D" w:rsidRPr="00C17B7D" w:rsidRDefault="00C17B7D" w:rsidP="00C17B7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3CD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53CD6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</w:tcPr>
          <w:p w14:paraId="3E23E4CF" w14:textId="3A99053D" w:rsidR="00C17B7D" w:rsidRPr="00C17B7D" w:rsidRDefault="00C17B7D" w:rsidP="00C17B7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305B774F" w14:textId="0BB836A7" w:rsidR="00C17B7D" w:rsidRPr="00C17B7D" w:rsidRDefault="00C17B7D" w:rsidP="00C17B7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3CD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53CD6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</w:tcPr>
          <w:p w14:paraId="3FFCDEE0" w14:textId="77777777" w:rsidR="00C17B7D" w:rsidRPr="00C76353" w:rsidRDefault="00C17B7D" w:rsidP="00C17B7D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</w:tcPr>
          <w:p w14:paraId="62FF14A9" w14:textId="77777777" w:rsidR="00C17B7D" w:rsidRPr="00C76353" w:rsidRDefault="00C17B7D" w:rsidP="00C17B7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635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7635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91010" w:rsidRPr="00C76353" w14:paraId="62D0A47D" w14:textId="77777777" w:rsidTr="00446B9B">
        <w:trPr>
          <w:trHeight w:hRule="exact" w:val="360"/>
          <w:tblHeader/>
        </w:trPr>
        <w:tc>
          <w:tcPr>
            <w:tcW w:w="2694" w:type="pct"/>
          </w:tcPr>
          <w:p w14:paraId="1B7EB308" w14:textId="77777777" w:rsidR="00B91010" w:rsidRPr="00C76353" w:rsidRDefault="00B91010" w:rsidP="00B9101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7" w:type="pct"/>
          </w:tcPr>
          <w:p w14:paraId="772519AC" w14:textId="45FF83A5" w:rsidR="00B91010" w:rsidRPr="00C76353" w:rsidRDefault="00B91010" w:rsidP="00B9101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6353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5" w:type="pct"/>
          </w:tcPr>
          <w:p w14:paraId="630D5321" w14:textId="6C6B9AF8" w:rsidR="00B91010" w:rsidRPr="00C76353" w:rsidRDefault="00B91010" w:rsidP="00B9101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1D1E79C0" w14:textId="020DB60A" w:rsidR="00B91010" w:rsidRPr="00C76353" w:rsidRDefault="00B91010" w:rsidP="00B910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6353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9" w:type="pct"/>
          </w:tcPr>
          <w:p w14:paraId="35318DB2" w14:textId="77777777" w:rsidR="00B91010" w:rsidRPr="00C76353" w:rsidRDefault="00B91010" w:rsidP="00B91010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</w:tcPr>
          <w:p w14:paraId="4915C26D" w14:textId="77777777" w:rsidR="00B91010" w:rsidRPr="00C76353" w:rsidRDefault="00B91010" w:rsidP="00B910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635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B91010" w:rsidRPr="00C76353" w14:paraId="56435D7B" w14:textId="77777777" w:rsidTr="00453CD6">
        <w:trPr>
          <w:tblHeader/>
        </w:trPr>
        <w:tc>
          <w:tcPr>
            <w:tcW w:w="2694" w:type="pct"/>
          </w:tcPr>
          <w:p w14:paraId="794347E4" w14:textId="77777777" w:rsidR="00B91010" w:rsidRPr="00C76353" w:rsidRDefault="00B91010" w:rsidP="00BA6F5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06" w:type="pct"/>
            <w:gridSpan w:val="5"/>
          </w:tcPr>
          <w:p w14:paraId="2529F908" w14:textId="113B0D5C" w:rsidR="00B91010" w:rsidRPr="00C76353" w:rsidRDefault="00B91010" w:rsidP="00BA6F50">
            <w:pPr>
              <w:pStyle w:val="BodyText"/>
              <w:tabs>
                <w:tab w:val="decimal" w:pos="986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63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1010" w:rsidRPr="00C76353" w14:paraId="4A205B45" w14:textId="77777777" w:rsidTr="00453CD6">
        <w:tc>
          <w:tcPr>
            <w:tcW w:w="2694" w:type="pct"/>
          </w:tcPr>
          <w:p w14:paraId="71660CA6" w14:textId="77777777" w:rsidR="00B91010" w:rsidRPr="00C76353" w:rsidRDefault="00B91010" w:rsidP="00B9101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635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สินค้าสำเร็จรูป</w:t>
            </w:r>
          </w:p>
        </w:tc>
        <w:tc>
          <w:tcPr>
            <w:tcW w:w="687" w:type="pct"/>
          </w:tcPr>
          <w:p w14:paraId="29CBF4B9" w14:textId="35155991" w:rsidR="00B91010" w:rsidRPr="00C76353" w:rsidRDefault="00E53EA6" w:rsidP="00B91010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12,819</w:t>
            </w:r>
          </w:p>
        </w:tc>
        <w:tc>
          <w:tcPr>
            <w:tcW w:w="145" w:type="pct"/>
          </w:tcPr>
          <w:p w14:paraId="1CBD7DF5" w14:textId="173A11DC" w:rsidR="00B91010" w:rsidRPr="00C76353" w:rsidRDefault="00B91010" w:rsidP="00B91010">
            <w:pPr>
              <w:pStyle w:val="BodyText"/>
              <w:tabs>
                <w:tab w:val="decimal" w:pos="124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4C6B331B" w14:textId="0F19F2A9" w:rsidR="00B91010" w:rsidRPr="00C76353" w:rsidRDefault="00580D75" w:rsidP="00680A5A">
            <w:pPr>
              <w:pStyle w:val="BodyText"/>
              <w:tabs>
                <w:tab w:val="decimal" w:pos="96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12,819</w:t>
            </w:r>
          </w:p>
        </w:tc>
        <w:tc>
          <w:tcPr>
            <w:tcW w:w="129" w:type="pct"/>
          </w:tcPr>
          <w:p w14:paraId="479465C1" w14:textId="77777777" w:rsidR="00B91010" w:rsidRPr="00C76353" w:rsidRDefault="00B91010" w:rsidP="00B91010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</w:tcPr>
          <w:p w14:paraId="231079E0" w14:textId="77777777" w:rsidR="00B91010" w:rsidRPr="00C76353" w:rsidRDefault="00B91010" w:rsidP="00680A5A">
            <w:pPr>
              <w:pStyle w:val="BodyText"/>
              <w:tabs>
                <w:tab w:val="decimal" w:pos="98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6353">
              <w:rPr>
                <w:rFonts w:asciiTheme="majorBidi" w:hAnsiTheme="majorBidi" w:cstheme="majorBidi"/>
                <w:sz w:val="30"/>
                <w:szCs w:val="30"/>
              </w:rPr>
              <w:t>33,088</w:t>
            </w:r>
          </w:p>
        </w:tc>
      </w:tr>
      <w:tr w:rsidR="00B91010" w:rsidRPr="00C76353" w14:paraId="5346AA32" w14:textId="77777777" w:rsidTr="00453CD6">
        <w:tc>
          <w:tcPr>
            <w:tcW w:w="2694" w:type="pct"/>
          </w:tcPr>
          <w:p w14:paraId="565A3830" w14:textId="77777777" w:rsidR="00B91010" w:rsidRPr="00C76353" w:rsidRDefault="00B91010" w:rsidP="00B9101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635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บรรจุภัณฑ์</w:t>
            </w: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6BB71DA1" w14:textId="717EEED8" w:rsidR="00B91010" w:rsidRPr="00C76353" w:rsidRDefault="00E53EA6" w:rsidP="00B91010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11,177</w:t>
            </w:r>
          </w:p>
        </w:tc>
        <w:tc>
          <w:tcPr>
            <w:tcW w:w="145" w:type="pct"/>
          </w:tcPr>
          <w:p w14:paraId="0BA53E6F" w14:textId="107821D8" w:rsidR="00B91010" w:rsidRPr="00C76353" w:rsidRDefault="00B91010" w:rsidP="00B91010">
            <w:pPr>
              <w:pStyle w:val="BodyText"/>
              <w:tabs>
                <w:tab w:val="decimal" w:pos="124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4C62936C" w14:textId="2D9DD02D" w:rsidR="00B91010" w:rsidRPr="00C76353" w:rsidRDefault="00580D75" w:rsidP="00680A5A">
            <w:pPr>
              <w:pStyle w:val="BodyText"/>
              <w:tabs>
                <w:tab w:val="decimal" w:pos="96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11,177</w:t>
            </w:r>
          </w:p>
        </w:tc>
        <w:tc>
          <w:tcPr>
            <w:tcW w:w="129" w:type="pct"/>
          </w:tcPr>
          <w:p w14:paraId="7CBE7610" w14:textId="77777777" w:rsidR="00B91010" w:rsidRPr="00C76353" w:rsidRDefault="00B91010" w:rsidP="00B91010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14:paraId="31C4503B" w14:textId="77777777" w:rsidR="00B91010" w:rsidRPr="00C76353" w:rsidRDefault="00B91010" w:rsidP="00680A5A">
            <w:pPr>
              <w:pStyle w:val="BodyText"/>
              <w:tabs>
                <w:tab w:val="decimal" w:pos="98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63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7,751</w:t>
            </w:r>
          </w:p>
        </w:tc>
      </w:tr>
      <w:tr w:rsidR="00B91010" w:rsidRPr="00C76353" w14:paraId="035B4BBB" w14:textId="77777777" w:rsidTr="00453CD6">
        <w:tc>
          <w:tcPr>
            <w:tcW w:w="2694" w:type="pct"/>
          </w:tcPr>
          <w:p w14:paraId="58FC13EF" w14:textId="77777777" w:rsidR="00B91010" w:rsidRPr="00C76353" w:rsidRDefault="00B91010" w:rsidP="00B9101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763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5D0F059A" w14:textId="1A4823FE" w:rsidR="00B91010" w:rsidRPr="00C76353" w:rsidRDefault="00E53EA6" w:rsidP="00B91010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23,996</w:t>
            </w:r>
          </w:p>
        </w:tc>
        <w:tc>
          <w:tcPr>
            <w:tcW w:w="145" w:type="pct"/>
          </w:tcPr>
          <w:p w14:paraId="384512FF" w14:textId="6AF8923C" w:rsidR="00B91010" w:rsidRPr="00C76353" w:rsidRDefault="00B91010" w:rsidP="00B91010">
            <w:pPr>
              <w:pStyle w:val="BodyText"/>
              <w:tabs>
                <w:tab w:val="decimal" w:pos="124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672B98A8" w14:textId="5C99925A" w:rsidR="00B91010" w:rsidRPr="00C76353" w:rsidRDefault="00580D75" w:rsidP="00680A5A">
            <w:pPr>
              <w:pStyle w:val="BodyText"/>
              <w:tabs>
                <w:tab w:val="decimal" w:pos="96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23,996</w:t>
            </w:r>
          </w:p>
        </w:tc>
        <w:tc>
          <w:tcPr>
            <w:tcW w:w="129" w:type="pct"/>
          </w:tcPr>
          <w:p w14:paraId="0E8C55A7" w14:textId="77777777" w:rsidR="00B91010" w:rsidRPr="00C76353" w:rsidRDefault="00B91010" w:rsidP="00B91010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</w:tcPr>
          <w:p w14:paraId="38BE9B5F" w14:textId="77777777" w:rsidR="00B91010" w:rsidRPr="00C76353" w:rsidRDefault="00B91010" w:rsidP="00680A5A">
            <w:pPr>
              <w:pStyle w:val="BodyText"/>
              <w:tabs>
                <w:tab w:val="decimal" w:pos="98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63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40,839</w:t>
            </w:r>
          </w:p>
        </w:tc>
      </w:tr>
      <w:tr w:rsidR="00B91010" w:rsidRPr="00C76353" w14:paraId="1016CA3D" w14:textId="77777777" w:rsidTr="00453CD6">
        <w:tc>
          <w:tcPr>
            <w:tcW w:w="2694" w:type="pct"/>
          </w:tcPr>
          <w:p w14:paraId="6074EB98" w14:textId="77777777" w:rsidR="00B91010" w:rsidRPr="00C76353" w:rsidRDefault="00B91010" w:rsidP="00B9101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763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C7635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ค่าเผื่อมูลค่าสินค้าลดลง</w:t>
            </w: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2EBF783F" w14:textId="0A9060B0" w:rsidR="00B91010" w:rsidRPr="00C76353" w:rsidRDefault="00E53EA6" w:rsidP="00B91010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(304)</w:t>
            </w:r>
          </w:p>
        </w:tc>
        <w:tc>
          <w:tcPr>
            <w:tcW w:w="145" w:type="pct"/>
          </w:tcPr>
          <w:p w14:paraId="27891A6C" w14:textId="2456BDE3" w:rsidR="00B91010" w:rsidRPr="00C76353" w:rsidRDefault="00B91010" w:rsidP="00B91010">
            <w:pPr>
              <w:pStyle w:val="BodyText"/>
              <w:tabs>
                <w:tab w:val="decimal" w:pos="124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35DB955C" w14:textId="5FD9F92E" w:rsidR="00B91010" w:rsidRPr="00C76353" w:rsidRDefault="00580D75" w:rsidP="00680A5A">
            <w:pPr>
              <w:pStyle w:val="BodyText"/>
              <w:tabs>
                <w:tab w:val="decimal" w:pos="96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(304)</w:t>
            </w:r>
          </w:p>
        </w:tc>
        <w:tc>
          <w:tcPr>
            <w:tcW w:w="129" w:type="pct"/>
          </w:tcPr>
          <w:p w14:paraId="43FDBE4E" w14:textId="77777777" w:rsidR="00B91010" w:rsidRPr="00C76353" w:rsidRDefault="00B91010" w:rsidP="00B91010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14:paraId="787A8A41" w14:textId="77777777" w:rsidR="00B91010" w:rsidRPr="00C76353" w:rsidRDefault="00B91010" w:rsidP="00680A5A">
            <w:pPr>
              <w:pStyle w:val="BodyText"/>
              <w:tabs>
                <w:tab w:val="decimal" w:pos="98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63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(561)</w:t>
            </w:r>
          </w:p>
        </w:tc>
      </w:tr>
      <w:tr w:rsidR="00B91010" w:rsidRPr="00C76353" w14:paraId="708C3D49" w14:textId="77777777" w:rsidTr="00453CD6">
        <w:tc>
          <w:tcPr>
            <w:tcW w:w="2694" w:type="pct"/>
          </w:tcPr>
          <w:p w14:paraId="55594BEB" w14:textId="77777777" w:rsidR="00B91010" w:rsidRPr="00C76353" w:rsidRDefault="00B91010" w:rsidP="00B91010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C763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55033B17" w14:textId="48395139" w:rsidR="00B91010" w:rsidRPr="00C76353" w:rsidRDefault="00E53EA6" w:rsidP="00B91010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23,629</w:t>
            </w:r>
          </w:p>
        </w:tc>
        <w:tc>
          <w:tcPr>
            <w:tcW w:w="145" w:type="pct"/>
          </w:tcPr>
          <w:p w14:paraId="6A371730" w14:textId="0274C702" w:rsidR="00B91010" w:rsidRPr="00C76353" w:rsidRDefault="00B91010" w:rsidP="00B91010">
            <w:pPr>
              <w:pStyle w:val="BodyText"/>
              <w:tabs>
                <w:tab w:val="decimal" w:pos="124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788BE113" w14:textId="59EDC6AE" w:rsidR="00B91010" w:rsidRPr="00C76353" w:rsidRDefault="00580D75" w:rsidP="00680A5A">
            <w:pPr>
              <w:pStyle w:val="BodyText"/>
              <w:tabs>
                <w:tab w:val="decimal" w:pos="96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23,629</w:t>
            </w:r>
          </w:p>
        </w:tc>
        <w:tc>
          <w:tcPr>
            <w:tcW w:w="129" w:type="pct"/>
          </w:tcPr>
          <w:p w14:paraId="29467FDA" w14:textId="77777777" w:rsidR="00B91010" w:rsidRPr="00C76353" w:rsidRDefault="00B91010" w:rsidP="00B91010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</w:tcPr>
          <w:p w14:paraId="10A3A20B" w14:textId="77777777" w:rsidR="00B91010" w:rsidRPr="00C76353" w:rsidRDefault="00B91010" w:rsidP="00680A5A">
            <w:pPr>
              <w:pStyle w:val="BodyText"/>
              <w:tabs>
                <w:tab w:val="decimal" w:pos="98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63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40,278</w:t>
            </w:r>
          </w:p>
        </w:tc>
      </w:tr>
      <w:tr w:rsidR="00B425EF" w:rsidRPr="00C76353" w14:paraId="3034AB19" w14:textId="77777777" w:rsidTr="00446B9B">
        <w:trPr>
          <w:trHeight w:hRule="exact" w:val="274"/>
        </w:trPr>
        <w:tc>
          <w:tcPr>
            <w:tcW w:w="2694" w:type="pct"/>
          </w:tcPr>
          <w:p w14:paraId="4B238031" w14:textId="77777777" w:rsidR="00B425EF" w:rsidRPr="00C76353" w:rsidRDefault="00B425EF" w:rsidP="000F339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87" w:type="pct"/>
            <w:tcBorders>
              <w:top w:val="double" w:sz="4" w:space="0" w:color="auto"/>
            </w:tcBorders>
          </w:tcPr>
          <w:p w14:paraId="2BF9B709" w14:textId="77777777" w:rsidR="00B425EF" w:rsidRPr="005452B8" w:rsidRDefault="00B425EF" w:rsidP="000F339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5EFA8F1" w14:textId="77777777" w:rsidR="00B425EF" w:rsidRPr="00C76353" w:rsidRDefault="00B425EF" w:rsidP="000F3398">
            <w:pPr>
              <w:pStyle w:val="BodyText"/>
              <w:tabs>
                <w:tab w:val="decimal" w:pos="124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double" w:sz="4" w:space="0" w:color="auto"/>
            </w:tcBorders>
          </w:tcPr>
          <w:p w14:paraId="7630E2C4" w14:textId="77777777" w:rsidR="00B425EF" w:rsidRPr="005452B8" w:rsidRDefault="00B425EF" w:rsidP="000F339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4C786267" w14:textId="77777777" w:rsidR="00B425EF" w:rsidRPr="00C76353" w:rsidRDefault="00B425EF" w:rsidP="000F3398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double" w:sz="4" w:space="0" w:color="auto"/>
            </w:tcBorders>
          </w:tcPr>
          <w:p w14:paraId="4163E428" w14:textId="77777777" w:rsidR="00B425EF" w:rsidRPr="005452B8" w:rsidRDefault="00B425EF" w:rsidP="000F339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3398" w:rsidRPr="00C76353" w14:paraId="479F9DF6" w14:textId="77777777" w:rsidTr="00B425EF">
        <w:trPr>
          <w:trHeight w:val="269"/>
        </w:trPr>
        <w:tc>
          <w:tcPr>
            <w:tcW w:w="2694" w:type="pct"/>
          </w:tcPr>
          <w:p w14:paraId="4F1809B0" w14:textId="77777777" w:rsidR="000F3398" w:rsidRPr="00C76353" w:rsidRDefault="000F3398" w:rsidP="000F339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87" w:type="pct"/>
          </w:tcPr>
          <w:p w14:paraId="06992537" w14:textId="57C2B105" w:rsidR="000F3398" w:rsidRPr="007D50FA" w:rsidRDefault="000F3398" w:rsidP="000F339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52B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452B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</w:tcPr>
          <w:p w14:paraId="289EBC8A" w14:textId="77FED75E" w:rsidR="000F3398" w:rsidRPr="00C76353" w:rsidRDefault="000F3398" w:rsidP="000F3398">
            <w:pPr>
              <w:pStyle w:val="BodyText"/>
              <w:tabs>
                <w:tab w:val="decimal" w:pos="124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</w:tcPr>
          <w:p w14:paraId="3F728AAA" w14:textId="5A4E009C" w:rsidR="000F3398" w:rsidRPr="000F3398" w:rsidRDefault="000F3398" w:rsidP="000F339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52B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452B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</w:tcPr>
          <w:p w14:paraId="283E7D2B" w14:textId="77777777" w:rsidR="000F3398" w:rsidRPr="00C76353" w:rsidRDefault="000F3398" w:rsidP="000F3398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</w:tcPr>
          <w:p w14:paraId="00549332" w14:textId="22C7DB4D" w:rsidR="000F3398" w:rsidRPr="000F3398" w:rsidRDefault="000F3398" w:rsidP="000F339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52B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452B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0F3398" w:rsidRPr="00C76353" w14:paraId="1645C49F" w14:textId="77777777" w:rsidTr="00446B9B">
        <w:trPr>
          <w:trHeight w:hRule="exact" w:val="360"/>
        </w:trPr>
        <w:tc>
          <w:tcPr>
            <w:tcW w:w="2694" w:type="pct"/>
          </w:tcPr>
          <w:p w14:paraId="7EFAA597" w14:textId="77777777" w:rsidR="000F3398" w:rsidRPr="00C76353" w:rsidRDefault="000F3398" w:rsidP="000F339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87" w:type="pct"/>
          </w:tcPr>
          <w:p w14:paraId="70AF7ECC" w14:textId="3AD224AD" w:rsidR="000F3398" w:rsidRPr="007D50FA" w:rsidRDefault="000F3398" w:rsidP="000F339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5FBF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5" w:type="pct"/>
          </w:tcPr>
          <w:p w14:paraId="17A05C83" w14:textId="77777777" w:rsidR="000F3398" w:rsidRPr="00C76353" w:rsidRDefault="000F3398" w:rsidP="000F3398">
            <w:pPr>
              <w:pStyle w:val="BodyText"/>
              <w:tabs>
                <w:tab w:val="decimal" w:pos="124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</w:tcPr>
          <w:p w14:paraId="7E09BF90" w14:textId="7D7A42AD" w:rsidR="000F3398" w:rsidRPr="000F3398" w:rsidRDefault="000F3398" w:rsidP="000F339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5FBF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9" w:type="pct"/>
          </w:tcPr>
          <w:p w14:paraId="5706FD6F" w14:textId="77777777" w:rsidR="000F3398" w:rsidRPr="00C76353" w:rsidRDefault="000F3398" w:rsidP="000F3398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</w:tcPr>
          <w:p w14:paraId="42356A8F" w14:textId="7E4545F8" w:rsidR="000F3398" w:rsidRPr="00D3025F" w:rsidRDefault="000F3398" w:rsidP="000F339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C5FB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302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0F3398" w:rsidRPr="00C76353" w14:paraId="3573839E" w14:textId="77777777" w:rsidTr="00453CD6">
        <w:tc>
          <w:tcPr>
            <w:tcW w:w="2694" w:type="pct"/>
          </w:tcPr>
          <w:p w14:paraId="517BB412" w14:textId="77777777" w:rsidR="000F3398" w:rsidRPr="00C76353" w:rsidRDefault="000F3398" w:rsidP="000F339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7635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687" w:type="pct"/>
          </w:tcPr>
          <w:p w14:paraId="09E8A3EC" w14:textId="77777777" w:rsidR="000F3398" w:rsidRPr="00C76353" w:rsidRDefault="000F3398" w:rsidP="000F3398">
            <w:pPr>
              <w:pStyle w:val="BodyText"/>
              <w:tabs>
                <w:tab w:val="decimal" w:pos="124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0581C49" w14:textId="14833DDB" w:rsidR="000F3398" w:rsidRPr="00C76353" w:rsidRDefault="000F3398" w:rsidP="000F3398">
            <w:pPr>
              <w:pStyle w:val="BodyText"/>
              <w:tabs>
                <w:tab w:val="decimal" w:pos="124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</w:tcPr>
          <w:p w14:paraId="6F050212" w14:textId="661F0D8F" w:rsidR="000F3398" w:rsidRPr="00C76353" w:rsidRDefault="000F3398" w:rsidP="000F3398">
            <w:pPr>
              <w:pStyle w:val="BodyText"/>
              <w:tabs>
                <w:tab w:val="decimal" w:pos="124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2E2D7270" w14:textId="77777777" w:rsidR="000F3398" w:rsidRPr="00C76353" w:rsidRDefault="000F3398" w:rsidP="000F3398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</w:tcPr>
          <w:p w14:paraId="208BFCF2" w14:textId="77777777" w:rsidR="000F3398" w:rsidRPr="00C76353" w:rsidRDefault="000F3398" w:rsidP="000F3398">
            <w:pPr>
              <w:pStyle w:val="BodyText"/>
              <w:tabs>
                <w:tab w:val="decimal" w:pos="124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F3398" w:rsidRPr="00C76353" w14:paraId="3D684215" w14:textId="77777777" w:rsidTr="00453CD6">
        <w:tc>
          <w:tcPr>
            <w:tcW w:w="2694" w:type="pct"/>
          </w:tcPr>
          <w:p w14:paraId="2B8D049D" w14:textId="7D463F71" w:rsidR="000F3398" w:rsidRPr="00C76353" w:rsidRDefault="000F3398" w:rsidP="000F3398">
            <w:pPr>
              <w:pStyle w:val="ListParagraph"/>
              <w:numPr>
                <w:ilvl w:val="0"/>
                <w:numId w:val="47"/>
              </w:num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763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7635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687" w:type="pct"/>
          </w:tcPr>
          <w:p w14:paraId="4496FFB3" w14:textId="11EBEC49" w:rsidR="000F3398" w:rsidRPr="00C76353" w:rsidRDefault="000F3398" w:rsidP="000F3398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2,132,277</w:t>
            </w:r>
          </w:p>
        </w:tc>
        <w:tc>
          <w:tcPr>
            <w:tcW w:w="145" w:type="pct"/>
          </w:tcPr>
          <w:p w14:paraId="032A1B5A" w14:textId="3CE55267" w:rsidR="000F3398" w:rsidRPr="00C76353" w:rsidRDefault="000F3398" w:rsidP="000F3398">
            <w:pPr>
              <w:pStyle w:val="BodyText"/>
              <w:tabs>
                <w:tab w:val="decimal" w:pos="124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230E5D7A" w14:textId="22D475A7" w:rsidR="000F3398" w:rsidRPr="00C76353" w:rsidRDefault="000F3398" w:rsidP="000F3398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2,132,277</w:t>
            </w:r>
          </w:p>
        </w:tc>
        <w:tc>
          <w:tcPr>
            <w:tcW w:w="129" w:type="pct"/>
          </w:tcPr>
          <w:p w14:paraId="7924D760" w14:textId="77777777" w:rsidR="000F3398" w:rsidRPr="00C76353" w:rsidRDefault="000F3398" w:rsidP="000F3398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</w:tcPr>
          <w:p w14:paraId="156777B6" w14:textId="1131B97E" w:rsidR="000F3398" w:rsidRPr="00C76353" w:rsidRDefault="000F3398" w:rsidP="000F3398">
            <w:pPr>
              <w:pStyle w:val="BodyText"/>
              <w:tabs>
                <w:tab w:val="decimal" w:pos="98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1,342,154</w:t>
            </w:r>
          </w:p>
        </w:tc>
      </w:tr>
      <w:tr w:rsidR="009A2726" w:rsidRPr="00C76353" w14:paraId="74CFCCFB" w14:textId="77777777" w:rsidTr="00453CD6">
        <w:tc>
          <w:tcPr>
            <w:tcW w:w="2694" w:type="pct"/>
          </w:tcPr>
          <w:p w14:paraId="6816618F" w14:textId="7A90AA19" w:rsidR="009A2726" w:rsidRPr="00C76353" w:rsidRDefault="009A2726" w:rsidP="009A2726">
            <w:pPr>
              <w:pStyle w:val="ListParagraph"/>
              <w:numPr>
                <w:ilvl w:val="0"/>
                <w:numId w:val="47"/>
              </w:num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763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(กลับรายการ) </w:t>
            </w:r>
            <w:r w:rsidRPr="00C76353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</w:t>
            </w:r>
          </w:p>
        </w:tc>
        <w:tc>
          <w:tcPr>
            <w:tcW w:w="687" w:type="pct"/>
          </w:tcPr>
          <w:p w14:paraId="3DA9926D" w14:textId="77777777" w:rsidR="009A2726" w:rsidRDefault="009A2726" w:rsidP="009A2726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D633385" w14:textId="77777777" w:rsidR="009A2726" w:rsidRPr="00C76353" w:rsidRDefault="009A2726" w:rsidP="009A2726">
            <w:pPr>
              <w:pStyle w:val="BodyText"/>
              <w:tabs>
                <w:tab w:val="decimal" w:pos="124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51BC3993" w14:textId="77777777" w:rsidR="009A2726" w:rsidRDefault="009A2726" w:rsidP="009A2726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3CF9A873" w14:textId="77777777" w:rsidR="009A2726" w:rsidRPr="00C76353" w:rsidRDefault="009A2726" w:rsidP="009A2726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</w:tcPr>
          <w:p w14:paraId="50C01AC5" w14:textId="77777777" w:rsidR="009A2726" w:rsidRDefault="009A2726" w:rsidP="009A2726">
            <w:pPr>
              <w:pStyle w:val="BodyText"/>
              <w:tabs>
                <w:tab w:val="decimal" w:pos="98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F3398" w:rsidRPr="00C76353" w14:paraId="412D12EA" w14:textId="77777777" w:rsidTr="00453CD6">
        <w:tc>
          <w:tcPr>
            <w:tcW w:w="2694" w:type="pct"/>
          </w:tcPr>
          <w:p w14:paraId="63BBE59C" w14:textId="1ADA86D5" w:rsidR="000F3398" w:rsidRPr="00C76353" w:rsidRDefault="000F3398" w:rsidP="009A2726">
            <w:pPr>
              <w:pStyle w:val="ListParagraph"/>
              <w:spacing w:line="240" w:lineRule="auto"/>
              <w:ind w:left="51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6353">
              <w:rPr>
                <w:rFonts w:asciiTheme="majorBidi" w:hAnsiTheme="majorBidi" w:cstheme="majorBidi"/>
                <w:sz w:val="30"/>
                <w:szCs w:val="30"/>
                <w:cs/>
              </w:rPr>
              <w:t>เป็นมูลค่าสุทธิที่คาดว่าจะได้รับ</w:t>
            </w: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741E703A" w14:textId="3BA5DE2E" w:rsidR="000F3398" w:rsidRPr="00C76353" w:rsidRDefault="000F3398" w:rsidP="000F3398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(257)</w:t>
            </w:r>
          </w:p>
        </w:tc>
        <w:tc>
          <w:tcPr>
            <w:tcW w:w="145" w:type="pct"/>
          </w:tcPr>
          <w:p w14:paraId="0F52FA0A" w14:textId="6FDC5E66" w:rsidR="000F3398" w:rsidRPr="00C76353" w:rsidRDefault="000F3398" w:rsidP="000F3398">
            <w:pPr>
              <w:pStyle w:val="BodyText"/>
              <w:tabs>
                <w:tab w:val="decimal" w:pos="124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534AC70A" w14:textId="65496885" w:rsidR="000F3398" w:rsidRPr="00C76353" w:rsidRDefault="000F3398" w:rsidP="000F3398">
            <w:pPr>
              <w:pStyle w:val="BodyText"/>
              <w:tabs>
                <w:tab w:val="decimal" w:pos="970"/>
              </w:tabs>
              <w:spacing w:after="0"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(257)</w:t>
            </w:r>
          </w:p>
        </w:tc>
        <w:tc>
          <w:tcPr>
            <w:tcW w:w="129" w:type="pct"/>
          </w:tcPr>
          <w:p w14:paraId="76C2BBD9" w14:textId="77777777" w:rsidR="000F3398" w:rsidRPr="00C76353" w:rsidRDefault="000F3398" w:rsidP="000F3398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14:paraId="27AD5F48" w14:textId="267784CA" w:rsidR="000F3398" w:rsidRPr="00C76353" w:rsidRDefault="000F3398" w:rsidP="000F3398">
            <w:pPr>
              <w:pStyle w:val="BodyText"/>
              <w:tabs>
                <w:tab w:val="decimal" w:pos="98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</w:t>
            </w:r>
          </w:p>
        </w:tc>
      </w:tr>
      <w:tr w:rsidR="000F3398" w:rsidRPr="00C76353" w14:paraId="3CE7BAEA" w14:textId="77777777" w:rsidTr="00453CD6">
        <w:tc>
          <w:tcPr>
            <w:tcW w:w="2694" w:type="pct"/>
          </w:tcPr>
          <w:p w14:paraId="793B78F7" w14:textId="77777777" w:rsidR="000F3398" w:rsidRPr="00C76353" w:rsidRDefault="000F3398" w:rsidP="000F339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763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5FAF0259" w14:textId="522DF51A" w:rsidR="000F3398" w:rsidRPr="00C76353" w:rsidRDefault="000F3398" w:rsidP="000F3398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2,135,020</w:t>
            </w:r>
          </w:p>
        </w:tc>
        <w:tc>
          <w:tcPr>
            <w:tcW w:w="145" w:type="pct"/>
          </w:tcPr>
          <w:p w14:paraId="5C32F377" w14:textId="4EC466F7" w:rsidR="000F3398" w:rsidRPr="00C76353" w:rsidRDefault="000F3398" w:rsidP="000F3398">
            <w:pPr>
              <w:pStyle w:val="BodyText"/>
              <w:tabs>
                <w:tab w:val="decimal" w:pos="124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473F97D9" w14:textId="4820B75E" w:rsidR="000F3398" w:rsidRPr="00C76353" w:rsidRDefault="000F3398" w:rsidP="000F3398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2,132,020</w:t>
            </w:r>
          </w:p>
        </w:tc>
        <w:tc>
          <w:tcPr>
            <w:tcW w:w="129" w:type="pct"/>
          </w:tcPr>
          <w:p w14:paraId="6DB13180" w14:textId="77777777" w:rsidR="000F3398" w:rsidRPr="00C76353" w:rsidRDefault="000F3398" w:rsidP="000F3398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</w:tcPr>
          <w:p w14:paraId="41C4FB41" w14:textId="463D3234" w:rsidR="000F3398" w:rsidRPr="00C76353" w:rsidRDefault="000F3398" w:rsidP="000F3398">
            <w:pPr>
              <w:pStyle w:val="BodyText"/>
              <w:tabs>
                <w:tab w:val="decimal" w:pos="98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1,342,240</w:t>
            </w:r>
          </w:p>
        </w:tc>
      </w:tr>
    </w:tbl>
    <w:p w14:paraId="40C09714" w14:textId="77777777" w:rsidR="00BB7CFF" w:rsidRPr="00664F0C" w:rsidRDefault="00BB7CFF" w:rsidP="00664F0C">
      <w:pPr>
        <w:pStyle w:val="BodyText2"/>
        <w:spacing w:line="240" w:lineRule="atLeast"/>
        <w:ind w:left="540" w:right="47" w:firstLine="0"/>
        <w:rPr>
          <w:rFonts w:asciiTheme="majorBidi" w:eastAsia="Calibri" w:hAnsiTheme="majorBidi" w:cstheme="majorBidi"/>
          <w:color w:val="000000"/>
          <w:sz w:val="28"/>
          <w:szCs w:val="28"/>
          <w:lang w:eastAsia="en-GB"/>
        </w:rPr>
      </w:pPr>
    </w:p>
    <w:p w14:paraId="2C27FF2A" w14:textId="3E49610D" w:rsidR="00CA0C33" w:rsidRPr="00740C5B" w:rsidRDefault="00CA0C33" w:rsidP="00740C5B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740C5B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เงินจ่ายล่วงหน้าค่าสินค้า</w:t>
      </w:r>
    </w:p>
    <w:p w14:paraId="1574B046" w14:textId="34BBBCE6" w:rsidR="00CA0C33" w:rsidRPr="00664F0C" w:rsidRDefault="00CA0C33" w:rsidP="00664F0C">
      <w:pPr>
        <w:pStyle w:val="BodyText2"/>
        <w:spacing w:line="240" w:lineRule="atLeast"/>
        <w:ind w:left="540" w:right="47" w:firstLine="0"/>
        <w:rPr>
          <w:rFonts w:asciiTheme="majorBidi" w:eastAsia="Calibri" w:hAnsiTheme="majorBidi" w:cstheme="majorBidi"/>
          <w:color w:val="000000"/>
          <w:sz w:val="28"/>
          <w:szCs w:val="28"/>
          <w:lang w:eastAsia="en-GB"/>
        </w:rPr>
      </w:pPr>
    </w:p>
    <w:tbl>
      <w:tblPr>
        <w:tblW w:w="9090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950"/>
        <w:gridCol w:w="1256"/>
        <w:gridCol w:w="273"/>
        <w:gridCol w:w="1173"/>
        <w:gridCol w:w="238"/>
        <w:gridCol w:w="1200"/>
      </w:tblGrid>
      <w:tr w:rsidR="00D44F90" w:rsidRPr="007C5FBF" w14:paraId="0B1CE6E1" w14:textId="77777777" w:rsidTr="00D44F90">
        <w:trPr>
          <w:tblHeader/>
        </w:trPr>
        <w:tc>
          <w:tcPr>
            <w:tcW w:w="2723" w:type="pct"/>
          </w:tcPr>
          <w:p w14:paraId="5B24BCF1" w14:textId="77777777" w:rsidR="00D44F90" w:rsidRPr="007C5FBF" w:rsidRDefault="00D44F90" w:rsidP="00AF01DA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1" w:type="pct"/>
          </w:tcPr>
          <w:p w14:paraId="6705C58E" w14:textId="71D26817" w:rsidR="00D44F90" w:rsidRPr="007C5FBF" w:rsidRDefault="00D44F90" w:rsidP="00AF01D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5F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32977BF2" w14:textId="6BFD146F" w:rsidR="00D44F90" w:rsidRPr="007C5FBF" w:rsidRDefault="00D44F90" w:rsidP="00AF01D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6" w:type="pct"/>
            <w:gridSpan w:val="3"/>
          </w:tcPr>
          <w:p w14:paraId="3C6BB574" w14:textId="2FF0347D" w:rsidR="00D44F90" w:rsidRPr="007C5FBF" w:rsidRDefault="00D44F90" w:rsidP="00AF01D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5F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7B7D" w:rsidRPr="007C5FBF" w14:paraId="7367A33D" w14:textId="77777777" w:rsidTr="00D44F90">
        <w:trPr>
          <w:tblHeader/>
        </w:trPr>
        <w:tc>
          <w:tcPr>
            <w:tcW w:w="2723" w:type="pct"/>
          </w:tcPr>
          <w:p w14:paraId="6ED20101" w14:textId="77777777" w:rsidR="00C17B7D" w:rsidRPr="007C5FBF" w:rsidRDefault="00C17B7D" w:rsidP="00C17B7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1" w:type="pct"/>
          </w:tcPr>
          <w:p w14:paraId="2D5E17DA" w14:textId="43F87AB8" w:rsidR="00C17B7D" w:rsidRPr="007C5FBF" w:rsidRDefault="00C17B7D" w:rsidP="00C17B7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52B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452B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0" w:type="pct"/>
          </w:tcPr>
          <w:p w14:paraId="18DA47A0" w14:textId="6378D3B1" w:rsidR="00C17B7D" w:rsidRPr="007C5FBF" w:rsidRDefault="00C17B7D" w:rsidP="00C17B7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7349DF98" w14:textId="512D188B" w:rsidR="00C17B7D" w:rsidRPr="007C5FBF" w:rsidRDefault="00C17B7D" w:rsidP="00C17B7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52B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452B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1" w:type="pct"/>
          </w:tcPr>
          <w:p w14:paraId="7413CD6A" w14:textId="77777777" w:rsidR="00C17B7D" w:rsidRPr="007C5FBF" w:rsidRDefault="00C17B7D" w:rsidP="00C17B7D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</w:tcPr>
          <w:p w14:paraId="36BC5DCF" w14:textId="77777777" w:rsidR="00C17B7D" w:rsidRPr="007C5FBF" w:rsidRDefault="00C17B7D" w:rsidP="00C17B7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5FB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C5FB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17B7D" w:rsidRPr="007C5FBF" w14:paraId="3F214EFA" w14:textId="77777777" w:rsidTr="00D44F90">
        <w:trPr>
          <w:tblHeader/>
        </w:trPr>
        <w:tc>
          <w:tcPr>
            <w:tcW w:w="2723" w:type="pct"/>
          </w:tcPr>
          <w:p w14:paraId="69EE6194" w14:textId="77777777" w:rsidR="00C17B7D" w:rsidRPr="007C5FBF" w:rsidRDefault="00C17B7D" w:rsidP="00C17B7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1" w:type="pct"/>
          </w:tcPr>
          <w:p w14:paraId="771FF9C1" w14:textId="48DEF4D9" w:rsidR="00C17B7D" w:rsidRPr="007C5FBF" w:rsidRDefault="00C17B7D" w:rsidP="00C17B7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5FBF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50" w:type="pct"/>
          </w:tcPr>
          <w:p w14:paraId="0EBA5D8C" w14:textId="0DC5C4EA" w:rsidR="00C17B7D" w:rsidRPr="007C5FBF" w:rsidRDefault="00C17B7D" w:rsidP="00C17B7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134B09DC" w14:textId="08FA8B30" w:rsidR="00C17B7D" w:rsidRPr="007C5FBF" w:rsidRDefault="00C17B7D" w:rsidP="00C17B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5FBF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1" w:type="pct"/>
          </w:tcPr>
          <w:p w14:paraId="40C5F75E" w14:textId="77777777" w:rsidR="00C17B7D" w:rsidRPr="007C5FBF" w:rsidRDefault="00C17B7D" w:rsidP="00C17B7D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</w:tcPr>
          <w:p w14:paraId="05AFAA34" w14:textId="77777777" w:rsidR="00C17B7D" w:rsidRPr="007C5FBF" w:rsidRDefault="00C17B7D" w:rsidP="00C17B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5FB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C17B7D" w:rsidRPr="007C5FBF" w14:paraId="04B804FB" w14:textId="77777777" w:rsidTr="00D44F90">
        <w:trPr>
          <w:tblHeader/>
        </w:trPr>
        <w:tc>
          <w:tcPr>
            <w:tcW w:w="2723" w:type="pct"/>
          </w:tcPr>
          <w:p w14:paraId="7BDFAE99" w14:textId="77777777" w:rsidR="00C17B7D" w:rsidRPr="007C5FBF" w:rsidRDefault="00C17B7D" w:rsidP="00C17B7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77" w:type="pct"/>
            <w:gridSpan w:val="5"/>
          </w:tcPr>
          <w:p w14:paraId="4F3A255B" w14:textId="1EA384AD" w:rsidR="00C17B7D" w:rsidRPr="007C5FBF" w:rsidRDefault="00C17B7D" w:rsidP="00C17B7D">
            <w:pPr>
              <w:pStyle w:val="BodyText"/>
              <w:tabs>
                <w:tab w:val="decimal" w:pos="986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5F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17B7D" w:rsidRPr="007C5FBF" w14:paraId="3B150417" w14:textId="77777777" w:rsidTr="00D44F90">
        <w:tc>
          <w:tcPr>
            <w:tcW w:w="2723" w:type="pct"/>
          </w:tcPr>
          <w:p w14:paraId="22A3BA65" w14:textId="4A137864" w:rsidR="00C17B7D" w:rsidRPr="007C5FBF" w:rsidRDefault="00624B30" w:rsidP="00C17B7D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691" w:type="pct"/>
            <w:tcBorders>
              <w:bottom w:val="single" w:sz="4" w:space="0" w:color="auto"/>
            </w:tcBorders>
          </w:tcPr>
          <w:p w14:paraId="0ADCC719" w14:textId="67FE83BF" w:rsidR="00C17B7D" w:rsidRPr="007C5FBF" w:rsidRDefault="00E53EA6" w:rsidP="00C17B7D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1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80,281</w:t>
            </w:r>
          </w:p>
        </w:tc>
        <w:tc>
          <w:tcPr>
            <w:tcW w:w="150" w:type="pct"/>
          </w:tcPr>
          <w:p w14:paraId="538B8460" w14:textId="7A362956" w:rsidR="00C17B7D" w:rsidRPr="007C5FBF" w:rsidRDefault="00C17B7D" w:rsidP="00C17B7D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1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088C3327" w14:textId="2A11140C" w:rsidR="00C17B7D" w:rsidRPr="007C5FBF" w:rsidRDefault="00E53EA6" w:rsidP="00C17B7D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1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80,281</w:t>
            </w:r>
          </w:p>
        </w:tc>
        <w:tc>
          <w:tcPr>
            <w:tcW w:w="131" w:type="pct"/>
          </w:tcPr>
          <w:p w14:paraId="0593217C" w14:textId="77777777" w:rsidR="00C17B7D" w:rsidRPr="007C5FBF" w:rsidRDefault="00C17B7D" w:rsidP="00C17B7D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787852FF" w14:textId="5534BD4D" w:rsidR="00C17B7D" w:rsidRPr="007C5FBF" w:rsidRDefault="00C17B7D" w:rsidP="00E0602A">
            <w:pPr>
              <w:pStyle w:val="BodyText"/>
              <w:tabs>
                <w:tab w:val="decimal" w:pos="1245"/>
              </w:tabs>
              <w:spacing w:after="0"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5FBF">
              <w:rPr>
                <w:rFonts w:asciiTheme="majorBidi" w:hAnsiTheme="majorBidi" w:cstheme="majorBidi"/>
                <w:sz w:val="30"/>
                <w:szCs w:val="30"/>
              </w:rPr>
              <w:t>53,812</w:t>
            </w:r>
          </w:p>
        </w:tc>
      </w:tr>
      <w:tr w:rsidR="00C17B7D" w:rsidRPr="007C5FBF" w14:paraId="7C5348A5" w14:textId="77777777" w:rsidTr="00D44F90">
        <w:tc>
          <w:tcPr>
            <w:tcW w:w="2723" w:type="pct"/>
          </w:tcPr>
          <w:p w14:paraId="65CD6493" w14:textId="02D7C8D3" w:rsidR="00C17B7D" w:rsidRPr="007C5FBF" w:rsidRDefault="00C17B7D" w:rsidP="00C17B7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5FB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1" w:type="pct"/>
            <w:tcBorders>
              <w:top w:val="single" w:sz="4" w:space="0" w:color="auto"/>
              <w:bottom w:val="double" w:sz="4" w:space="0" w:color="auto"/>
            </w:tcBorders>
          </w:tcPr>
          <w:p w14:paraId="63478638" w14:textId="6C3AEC25" w:rsidR="00C17B7D" w:rsidRPr="007C5FBF" w:rsidRDefault="00E53EA6" w:rsidP="00C17B7D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80,281</w:t>
            </w:r>
          </w:p>
        </w:tc>
        <w:tc>
          <w:tcPr>
            <w:tcW w:w="150" w:type="pct"/>
          </w:tcPr>
          <w:p w14:paraId="13587524" w14:textId="52CED17D" w:rsidR="00C17B7D" w:rsidRPr="007C5FBF" w:rsidRDefault="00C17B7D" w:rsidP="00C17B7D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25FCCD7F" w14:textId="2B8234D7" w:rsidR="00C17B7D" w:rsidRPr="007C5FBF" w:rsidRDefault="00E53EA6" w:rsidP="00C17B7D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80,281</w:t>
            </w:r>
          </w:p>
        </w:tc>
        <w:tc>
          <w:tcPr>
            <w:tcW w:w="131" w:type="pct"/>
          </w:tcPr>
          <w:p w14:paraId="6E6446D1" w14:textId="77777777" w:rsidR="00C17B7D" w:rsidRPr="007C5FBF" w:rsidRDefault="00C17B7D" w:rsidP="00C17B7D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17FDBD49" w14:textId="0AAA446B" w:rsidR="00C17B7D" w:rsidRPr="007C5FBF" w:rsidRDefault="00C17B7D" w:rsidP="00E0602A">
            <w:pPr>
              <w:pStyle w:val="BodyText"/>
              <w:tabs>
                <w:tab w:val="decimal" w:pos="1245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5F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53,812</w:t>
            </w:r>
          </w:p>
        </w:tc>
      </w:tr>
    </w:tbl>
    <w:p w14:paraId="57B37045" w14:textId="77777777" w:rsidR="00CA0C33" w:rsidRPr="00664F0C" w:rsidRDefault="00CA0C33" w:rsidP="00664F0C">
      <w:pPr>
        <w:pStyle w:val="BodyText2"/>
        <w:spacing w:line="240" w:lineRule="atLeast"/>
        <w:ind w:left="540" w:right="47" w:firstLine="0"/>
        <w:rPr>
          <w:rFonts w:asciiTheme="majorBidi" w:eastAsia="Calibri" w:hAnsiTheme="majorBidi" w:cstheme="majorBidi"/>
          <w:color w:val="000000"/>
          <w:sz w:val="28"/>
          <w:szCs w:val="28"/>
          <w:lang w:eastAsia="en-GB"/>
        </w:rPr>
      </w:pPr>
    </w:p>
    <w:p w14:paraId="05FF1A9C" w14:textId="4FF105C9" w:rsidR="003F5A0B" w:rsidRDefault="00CA0C33" w:rsidP="00C76353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6C6698">
        <w:rPr>
          <w:rFonts w:asciiTheme="majorBidi" w:hAnsiTheme="majorBidi" w:cstheme="majorBidi"/>
          <w:sz w:val="30"/>
          <w:szCs w:val="30"/>
          <w:cs/>
          <w:lang w:val="en-US"/>
        </w:rPr>
        <w:t xml:space="preserve">ณ วันที่ </w:t>
      </w:r>
      <w:r w:rsidRPr="006C6698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6C6698" w:rsidRPr="00453CD6">
        <w:rPr>
          <w:rFonts w:asciiTheme="majorBidi" w:hAnsiTheme="majorBidi" w:cstheme="majorBidi"/>
          <w:sz w:val="30"/>
          <w:szCs w:val="30"/>
          <w:cs/>
          <w:lang w:val="en-US"/>
        </w:rPr>
        <w:t>0</w:t>
      </w:r>
      <w:r w:rsidR="0005778F" w:rsidRPr="006C669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C6698" w:rsidRPr="00453CD6">
        <w:rPr>
          <w:rFonts w:asciiTheme="majorBidi" w:hAnsiTheme="majorBidi" w:cstheme="majorBidi"/>
          <w:sz w:val="30"/>
          <w:szCs w:val="30"/>
          <w:cs/>
          <w:lang w:val="en-US"/>
        </w:rPr>
        <w:t>มิถุนายน</w:t>
      </w:r>
      <w:r w:rsidR="0005778F" w:rsidRPr="006C6698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6C6698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05778F" w:rsidRPr="006C6698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6C669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C6698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บริษัทมีสัญญาซื้อขายผลไม้เพื่อการส่งออกหลายฉบับกับผู้จำหน่ายสินค้าหลายราย (“ล้ง”) เพื่อซื้อทุเรียนและลำไย บริษัทจ่ายเงินล่วงหน้าค่าสินค้าให้ผู้จัดจำหน่ายสินค้าและตกลงที่จะรับซื้อผลไม้ตามเงื่อนไขที่ระบุในสัญญา </w:t>
      </w:r>
      <w:r w:rsidR="00C76353" w:rsidRPr="006C6698">
        <w:rPr>
          <w:rFonts w:asciiTheme="majorBidi" w:hAnsiTheme="majorBidi" w:cstheme="majorBidi"/>
          <w:sz w:val="30"/>
          <w:szCs w:val="30"/>
          <w:cs/>
          <w:lang w:val="en-US"/>
        </w:rPr>
        <w:t>โดยสัญญาจะ</w:t>
      </w:r>
      <w:r w:rsidRPr="006C6698">
        <w:rPr>
          <w:rFonts w:asciiTheme="majorBidi" w:hAnsiTheme="majorBidi" w:cstheme="majorBidi"/>
          <w:sz w:val="30"/>
          <w:szCs w:val="30"/>
          <w:cs/>
          <w:lang w:val="en-US"/>
        </w:rPr>
        <w:t>สิ้นสุด</w:t>
      </w:r>
      <w:r w:rsidRPr="00F03EB3">
        <w:rPr>
          <w:rFonts w:asciiTheme="majorBidi" w:hAnsiTheme="majorBidi" w:cstheme="majorBidi"/>
          <w:sz w:val="30"/>
          <w:szCs w:val="30"/>
          <w:cs/>
          <w:lang w:val="en-US"/>
        </w:rPr>
        <w:t>ในเดือน</w:t>
      </w:r>
      <w:r w:rsidR="006C6698" w:rsidRPr="00F03EB3">
        <w:rPr>
          <w:rFonts w:asciiTheme="majorBidi" w:hAnsiTheme="majorBidi" w:cstheme="majorBidi"/>
          <w:sz w:val="30"/>
          <w:szCs w:val="30"/>
          <w:cs/>
          <w:lang w:val="en-US"/>
        </w:rPr>
        <w:t>มีนาคม</w:t>
      </w:r>
      <w:r w:rsidRPr="00F03EB3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F03EB3">
        <w:rPr>
          <w:rFonts w:asciiTheme="majorBidi" w:hAnsiTheme="majorBidi" w:cstheme="majorBidi"/>
          <w:sz w:val="30"/>
          <w:szCs w:val="30"/>
          <w:lang w:val="en-US"/>
        </w:rPr>
        <w:t>25</w:t>
      </w:r>
      <w:r w:rsidR="006C6698" w:rsidRPr="00F03EB3">
        <w:rPr>
          <w:rFonts w:asciiTheme="majorBidi" w:hAnsiTheme="majorBidi" w:cstheme="majorBidi"/>
          <w:sz w:val="30"/>
          <w:szCs w:val="30"/>
          <w:cs/>
          <w:lang w:val="en-US"/>
        </w:rPr>
        <w:t>70</w:t>
      </w:r>
      <w:r w:rsidR="003F5A0B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211CD78E" w14:textId="77777777" w:rsidR="00092983" w:rsidRPr="00740C5B" w:rsidRDefault="00092983" w:rsidP="00092983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740C5B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เงินลงทุนในบริษัทย่อย</w:t>
      </w:r>
      <w:r w:rsidRPr="00740C5B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 xml:space="preserve"> และ</w:t>
      </w:r>
      <w:r w:rsidRPr="00740C5B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บริษัทร่วม</w:t>
      </w:r>
    </w:p>
    <w:p w14:paraId="6A8634DB" w14:textId="77777777" w:rsidR="00092983" w:rsidRPr="00664F0C" w:rsidRDefault="00092983" w:rsidP="00092983">
      <w:pPr>
        <w:pStyle w:val="BodyText2"/>
        <w:spacing w:line="240" w:lineRule="atLeast"/>
        <w:ind w:left="540" w:right="47" w:firstLine="0"/>
        <w:rPr>
          <w:rFonts w:asciiTheme="majorBidi" w:eastAsia="Calibri" w:hAnsiTheme="majorBidi" w:cstheme="majorBidi"/>
          <w:color w:val="000000"/>
          <w:sz w:val="28"/>
          <w:szCs w:val="28"/>
          <w:lang w:eastAsia="en-GB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530"/>
        <w:gridCol w:w="236"/>
        <w:gridCol w:w="1564"/>
      </w:tblGrid>
      <w:tr w:rsidR="00092983" w:rsidRPr="00CA6075" w14:paraId="11EC6BFD" w14:textId="77777777" w:rsidTr="001C0A3D">
        <w:trPr>
          <w:tblHeader/>
        </w:trPr>
        <w:tc>
          <w:tcPr>
            <w:tcW w:w="5760" w:type="dxa"/>
            <w:vAlign w:val="bottom"/>
          </w:tcPr>
          <w:p w14:paraId="39A6A055" w14:textId="77777777" w:rsidR="00092983" w:rsidRPr="00CA6075" w:rsidRDefault="00092983" w:rsidP="001C0A3D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A6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4861B080" w14:textId="0827A0B3" w:rsidR="00092983" w:rsidRPr="00CA6075" w:rsidRDefault="00092983" w:rsidP="001C0A3D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  <w:r w:rsidRPr="00CA6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="00C17B7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CA6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CA6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17B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C17B7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CA6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A6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1530" w:type="dxa"/>
            <w:vAlign w:val="bottom"/>
          </w:tcPr>
          <w:p w14:paraId="66BCED3F" w14:textId="77777777" w:rsidR="00092983" w:rsidRPr="00CA6075" w:rsidRDefault="00092983" w:rsidP="001C0A3D">
            <w:pPr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A607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78E6866A" w14:textId="77777777" w:rsidR="00092983" w:rsidRPr="00CA6075" w:rsidRDefault="00092983" w:rsidP="001C0A3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64" w:type="dxa"/>
            <w:vAlign w:val="center"/>
          </w:tcPr>
          <w:p w14:paraId="3EBF8C5D" w14:textId="77777777" w:rsidR="00092983" w:rsidRPr="00CA6075" w:rsidRDefault="00092983" w:rsidP="001C0A3D">
            <w:pPr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607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5578AF5D" w14:textId="77777777" w:rsidR="00092983" w:rsidRPr="00CA6075" w:rsidRDefault="00092983" w:rsidP="001C0A3D">
            <w:pPr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A607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92983" w:rsidRPr="00CA6075" w14:paraId="5424444B" w14:textId="77777777" w:rsidTr="001C0A3D">
        <w:trPr>
          <w:tblHeader/>
        </w:trPr>
        <w:tc>
          <w:tcPr>
            <w:tcW w:w="5760" w:type="dxa"/>
            <w:vAlign w:val="bottom"/>
          </w:tcPr>
          <w:p w14:paraId="35F77D49" w14:textId="77777777" w:rsidR="00092983" w:rsidRPr="00CA6075" w:rsidRDefault="00092983" w:rsidP="001C0A3D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3330" w:type="dxa"/>
            <w:gridSpan w:val="3"/>
          </w:tcPr>
          <w:p w14:paraId="728E3215" w14:textId="77777777" w:rsidR="00092983" w:rsidRPr="00CA6075" w:rsidRDefault="00092983" w:rsidP="001C0A3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A60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A60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92983" w:rsidRPr="00CA6075" w14:paraId="3E7CE0F9" w14:textId="77777777" w:rsidTr="001C0A3D">
        <w:tc>
          <w:tcPr>
            <w:tcW w:w="5760" w:type="dxa"/>
            <w:vAlign w:val="bottom"/>
          </w:tcPr>
          <w:p w14:paraId="0E5CC40C" w14:textId="77777777" w:rsidR="00092983" w:rsidRPr="00CA6075" w:rsidRDefault="00092983" w:rsidP="001C0A3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A6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30" w:type="dxa"/>
          </w:tcPr>
          <w:p w14:paraId="17D9A8D3" w14:textId="77777777" w:rsidR="00092983" w:rsidRPr="00CA6075" w:rsidRDefault="00092983" w:rsidP="001C0A3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2E5D6E" w14:textId="77777777" w:rsidR="00092983" w:rsidRPr="00CA6075" w:rsidRDefault="00092983" w:rsidP="001C0A3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64" w:type="dxa"/>
          </w:tcPr>
          <w:p w14:paraId="51C2EFF8" w14:textId="77777777" w:rsidR="00092983" w:rsidRPr="00CA6075" w:rsidRDefault="00092983" w:rsidP="001C0A3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2983" w:rsidRPr="00CA6075" w14:paraId="0FBF79BC" w14:textId="77777777" w:rsidTr="00453CD6">
        <w:tc>
          <w:tcPr>
            <w:tcW w:w="5760" w:type="dxa"/>
            <w:vAlign w:val="bottom"/>
          </w:tcPr>
          <w:p w14:paraId="57CF8F2A" w14:textId="77777777" w:rsidR="00092983" w:rsidRPr="00CA6075" w:rsidRDefault="00092983" w:rsidP="001C0A3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CA6075">
              <w:rPr>
                <w:rFonts w:asciiTheme="majorBidi" w:hAnsiTheme="majorBidi" w:cstheme="majorBidi"/>
                <w:sz w:val="30"/>
                <w:szCs w:val="30"/>
                <w:cs/>
              </w:rPr>
              <w:t>ลงทุนใน</w:t>
            </w:r>
            <w:r w:rsidRPr="008E5BF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เอ็นทีเอฟ โฮลดิ้ง จำกัด</w:t>
            </w:r>
          </w:p>
        </w:tc>
        <w:tc>
          <w:tcPr>
            <w:tcW w:w="1530" w:type="dxa"/>
          </w:tcPr>
          <w:p w14:paraId="50B42EE0" w14:textId="734CA860" w:rsidR="00092983" w:rsidRPr="00CE583F" w:rsidRDefault="00CE583F" w:rsidP="001C0A3D">
            <w:pPr>
              <w:pStyle w:val="acctfourfigures"/>
              <w:tabs>
                <w:tab w:val="clear" w:pos="765"/>
              </w:tabs>
              <w:spacing w:line="240" w:lineRule="auto"/>
              <w:ind w:right="43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583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B772171" w14:textId="77777777" w:rsidR="00092983" w:rsidRPr="00CE583F" w:rsidRDefault="00092983" w:rsidP="001C0A3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64" w:type="dxa"/>
          </w:tcPr>
          <w:p w14:paraId="144AAC44" w14:textId="5EE4514D" w:rsidR="00092983" w:rsidRPr="00CE583F" w:rsidRDefault="00E53EA6" w:rsidP="001C0A3D">
            <w:pPr>
              <w:pStyle w:val="acctfourfigures"/>
              <w:tabs>
                <w:tab w:val="clear" w:pos="765"/>
              </w:tabs>
              <w:spacing w:line="240" w:lineRule="auto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58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35,000</w:t>
            </w:r>
          </w:p>
        </w:tc>
      </w:tr>
      <w:tr w:rsidR="00092983" w:rsidRPr="0001067A" w14:paraId="79A4E6AF" w14:textId="77777777" w:rsidTr="00453CD6">
        <w:tc>
          <w:tcPr>
            <w:tcW w:w="5760" w:type="dxa"/>
            <w:vAlign w:val="bottom"/>
          </w:tcPr>
          <w:p w14:paraId="3FADCA48" w14:textId="77777777" w:rsidR="00092983" w:rsidRPr="0001067A" w:rsidRDefault="00092983" w:rsidP="001C0A3D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30" w:type="dxa"/>
            <w:vAlign w:val="bottom"/>
          </w:tcPr>
          <w:p w14:paraId="093613B6" w14:textId="77777777" w:rsidR="00092983" w:rsidRPr="00CE583F" w:rsidRDefault="00092983" w:rsidP="001C0A3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A9EE1A4" w14:textId="77777777" w:rsidR="00092983" w:rsidRPr="00CE583F" w:rsidRDefault="00092983" w:rsidP="001C0A3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564" w:type="dxa"/>
            <w:vAlign w:val="bottom"/>
          </w:tcPr>
          <w:p w14:paraId="3C433715" w14:textId="77777777" w:rsidR="00092983" w:rsidRPr="00CE583F" w:rsidRDefault="00092983" w:rsidP="001C0A3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092983" w:rsidRPr="00CA6075" w14:paraId="35BB9734" w14:textId="77777777" w:rsidTr="00453CD6">
        <w:tc>
          <w:tcPr>
            <w:tcW w:w="5760" w:type="dxa"/>
            <w:vAlign w:val="bottom"/>
          </w:tcPr>
          <w:p w14:paraId="4632C168" w14:textId="77777777" w:rsidR="00092983" w:rsidRPr="00CA6075" w:rsidRDefault="00092983" w:rsidP="001C0A3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A6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30" w:type="dxa"/>
            <w:vAlign w:val="bottom"/>
          </w:tcPr>
          <w:p w14:paraId="24329A1C" w14:textId="77777777" w:rsidR="00092983" w:rsidRPr="00CE583F" w:rsidRDefault="00092983" w:rsidP="001C0A3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44EEA28" w14:textId="77777777" w:rsidR="00092983" w:rsidRPr="00CE583F" w:rsidRDefault="00092983" w:rsidP="001C0A3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2279CD09" w14:textId="77777777" w:rsidR="00092983" w:rsidRPr="00CE583F" w:rsidRDefault="00092983" w:rsidP="001C0A3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</w:tr>
      <w:tr w:rsidR="00092983" w:rsidRPr="00CA6075" w14:paraId="7AA0C3CF" w14:textId="77777777" w:rsidTr="00453CD6">
        <w:tc>
          <w:tcPr>
            <w:tcW w:w="5760" w:type="dxa"/>
            <w:vAlign w:val="bottom"/>
          </w:tcPr>
          <w:p w14:paraId="78A483EC" w14:textId="77777777" w:rsidR="00092983" w:rsidRPr="0001067A" w:rsidRDefault="00092983" w:rsidP="001C0A3D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D0D0D" w:themeColor="text1" w:themeTint="F2"/>
                <w:sz w:val="30"/>
                <w:szCs w:val="30"/>
                <w:cs/>
              </w:rPr>
            </w:pPr>
            <w:r w:rsidRPr="0001067A">
              <w:rPr>
                <w:rFonts w:asciiTheme="majorBidi" w:hAnsiTheme="majorBidi" w:cstheme="majorBidi"/>
                <w:color w:val="0D0D0D" w:themeColor="text1" w:themeTint="F2"/>
                <w:sz w:val="30"/>
                <w:szCs w:val="30"/>
                <w:cs/>
              </w:rPr>
              <w:t>ลงทุนในบริษัท</w:t>
            </w:r>
            <w:r w:rsidRPr="0001067A">
              <w:rPr>
                <w:rFonts w:asciiTheme="majorBidi" w:hAnsiTheme="majorBidi" w:cstheme="majorBidi" w:hint="cs"/>
                <w:color w:val="0D0D0D" w:themeColor="text1" w:themeTint="F2"/>
                <w:sz w:val="30"/>
                <w:szCs w:val="30"/>
                <w:cs/>
              </w:rPr>
              <w:t xml:space="preserve"> </w:t>
            </w:r>
            <w:r w:rsidRPr="0001067A">
              <w:rPr>
                <w:rFonts w:asciiTheme="majorBidi" w:hAnsiTheme="majorBidi" w:cstheme="majorBidi"/>
                <w:color w:val="0D0D0D" w:themeColor="text1" w:themeTint="F2"/>
                <w:sz w:val="30"/>
                <w:szCs w:val="30"/>
                <w:cs/>
              </w:rPr>
              <w:t>ศักดิ์สยาม</w:t>
            </w:r>
            <w:r w:rsidRPr="0001067A">
              <w:rPr>
                <w:rFonts w:asciiTheme="majorBidi" w:hAnsiTheme="majorBidi" w:cstheme="majorBidi" w:hint="cs"/>
                <w:color w:val="0D0D0D" w:themeColor="text1" w:themeTint="F2"/>
                <w:sz w:val="30"/>
                <w:szCs w:val="30"/>
                <w:cs/>
              </w:rPr>
              <w:t xml:space="preserve"> </w:t>
            </w:r>
            <w:r w:rsidRPr="0001067A">
              <w:rPr>
                <w:rFonts w:asciiTheme="majorBidi" w:hAnsiTheme="majorBidi" w:cstheme="majorBidi"/>
                <w:color w:val="0D0D0D" w:themeColor="text1" w:themeTint="F2"/>
                <w:sz w:val="30"/>
                <w:szCs w:val="30"/>
                <w:cs/>
              </w:rPr>
              <w:t>อินเตอร์</w:t>
            </w:r>
            <w:r w:rsidRPr="0001067A">
              <w:rPr>
                <w:rFonts w:asciiTheme="majorBidi" w:hAnsiTheme="majorBidi" w:cstheme="majorBidi" w:hint="cs"/>
                <w:color w:val="0D0D0D" w:themeColor="text1" w:themeTint="F2"/>
                <w:sz w:val="30"/>
                <w:szCs w:val="30"/>
                <w:cs/>
              </w:rPr>
              <w:t xml:space="preserve"> </w:t>
            </w:r>
            <w:r w:rsidRPr="0001067A">
              <w:rPr>
                <w:rFonts w:asciiTheme="majorBidi" w:hAnsiTheme="majorBidi" w:cstheme="majorBidi"/>
                <w:color w:val="0D0D0D" w:themeColor="text1" w:themeTint="F2"/>
                <w:sz w:val="30"/>
                <w:szCs w:val="30"/>
                <w:cs/>
              </w:rPr>
              <w:t>ฟรุ๊ตส์</w:t>
            </w:r>
            <w:r w:rsidRPr="0001067A">
              <w:rPr>
                <w:rFonts w:asciiTheme="majorBidi" w:hAnsiTheme="majorBidi" w:cstheme="majorBidi" w:hint="cs"/>
                <w:color w:val="0D0D0D" w:themeColor="text1" w:themeTint="F2"/>
                <w:sz w:val="30"/>
                <w:szCs w:val="30"/>
                <w:cs/>
              </w:rPr>
              <w:t xml:space="preserve"> </w:t>
            </w:r>
            <w:r w:rsidRPr="0001067A">
              <w:rPr>
                <w:rFonts w:asciiTheme="majorBidi" w:hAnsiTheme="majorBidi" w:cstheme="majorBidi"/>
                <w:color w:val="0D0D0D" w:themeColor="text1" w:themeTint="F2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  <w:vAlign w:val="bottom"/>
          </w:tcPr>
          <w:p w14:paraId="5A65F35D" w14:textId="780FDC7F" w:rsidR="00092983" w:rsidRPr="00CE583F" w:rsidRDefault="00CE583F" w:rsidP="001C0A3D">
            <w:pPr>
              <w:pStyle w:val="acctfourfigures"/>
              <w:tabs>
                <w:tab w:val="clear" w:pos="765"/>
              </w:tabs>
              <w:spacing w:line="240" w:lineRule="auto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583F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12</w:t>
            </w:r>
            <w:r w:rsidRPr="00CE58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,500</w:t>
            </w:r>
          </w:p>
        </w:tc>
        <w:tc>
          <w:tcPr>
            <w:tcW w:w="236" w:type="dxa"/>
            <w:vAlign w:val="bottom"/>
          </w:tcPr>
          <w:p w14:paraId="14360FBA" w14:textId="77777777" w:rsidR="00092983" w:rsidRPr="00CE583F" w:rsidRDefault="00092983" w:rsidP="001C0A3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79061D58" w14:textId="138AF910" w:rsidR="00092983" w:rsidRPr="00CE583F" w:rsidRDefault="00CE583F" w:rsidP="001C0A3D">
            <w:pPr>
              <w:pStyle w:val="acctfourfigures"/>
              <w:tabs>
                <w:tab w:val="clear" w:pos="765"/>
              </w:tabs>
              <w:spacing w:line="240" w:lineRule="auto"/>
              <w:ind w:right="43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583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092983" w:rsidRPr="00CA6075" w14:paraId="26B1F707" w14:textId="77777777" w:rsidTr="00453CD6">
        <w:tc>
          <w:tcPr>
            <w:tcW w:w="5760" w:type="dxa"/>
            <w:vAlign w:val="bottom"/>
          </w:tcPr>
          <w:p w14:paraId="0484CC5F" w14:textId="77777777" w:rsidR="00092983" w:rsidRPr="0001067A" w:rsidRDefault="00092983" w:rsidP="001C0A3D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D0D0D" w:themeColor="text1" w:themeTint="F2"/>
                <w:sz w:val="30"/>
                <w:szCs w:val="30"/>
                <w:cs/>
              </w:rPr>
            </w:pPr>
            <w:r w:rsidRPr="0001067A">
              <w:rPr>
                <w:rFonts w:asciiTheme="majorBidi" w:hAnsiTheme="majorBidi" w:cstheme="majorBidi"/>
                <w:color w:val="0D0D0D" w:themeColor="text1" w:themeTint="F2"/>
                <w:sz w:val="30"/>
                <w:szCs w:val="30"/>
                <w:cs/>
              </w:rPr>
              <w:t>ลงทุนใน</w:t>
            </w:r>
            <w:r w:rsidRPr="0001067A">
              <w:rPr>
                <w:rFonts w:asciiTheme="majorBidi" w:hAnsiTheme="majorBidi" w:cstheme="majorBidi" w:hint="cs"/>
                <w:color w:val="0D0D0D" w:themeColor="text1" w:themeTint="F2"/>
                <w:sz w:val="30"/>
                <w:szCs w:val="30"/>
                <w:cs/>
              </w:rPr>
              <w:t>บริษัท เอ็นทีเอฟ ทุเรียนไทย จำกัด</w:t>
            </w:r>
          </w:p>
        </w:tc>
        <w:tc>
          <w:tcPr>
            <w:tcW w:w="1530" w:type="dxa"/>
            <w:vAlign w:val="bottom"/>
          </w:tcPr>
          <w:p w14:paraId="75A108D6" w14:textId="55819747" w:rsidR="00092983" w:rsidRPr="00CE583F" w:rsidRDefault="00CE583F" w:rsidP="001C0A3D">
            <w:pPr>
              <w:pStyle w:val="acctfourfigures"/>
              <w:tabs>
                <w:tab w:val="clear" w:pos="765"/>
                <w:tab w:val="left" w:pos="1245"/>
              </w:tabs>
              <w:spacing w:line="240" w:lineRule="auto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58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2,700</w:t>
            </w:r>
          </w:p>
        </w:tc>
        <w:tc>
          <w:tcPr>
            <w:tcW w:w="236" w:type="dxa"/>
            <w:vAlign w:val="bottom"/>
          </w:tcPr>
          <w:p w14:paraId="3DDD0004" w14:textId="77777777" w:rsidR="00092983" w:rsidRPr="00CE583F" w:rsidRDefault="00092983" w:rsidP="001C0A3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6256601C" w14:textId="67956F09" w:rsidR="00092983" w:rsidRPr="00CE583F" w:rsidRDefault="00CE583F" w:rsidP="001C0A3D">
            <w:pPr>
              <w:pStyle w:val="acctfourfigures"/>
              <w:tabs>
                <w:tab w:val="clear" w:pos="765"/>
              </w:tabs>
              <w:spacing w:line="240" w:lineRule="auto"/>
              <w:ind w:right="43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583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092983" w:rsidRPr="00CA6075" w14:paraId="19281308" w14:textId="77777777" w:rsidTr="00453CD6">
        <w:tc>
          <w:tcPr>
            <w:tcW w:w="5760" w:type="dxa"/>
            <w:vAlign w:val="bottom"/>
          </w:tcPr>
          <w:p w14:paraId="145E8DC1" w14:textId="77777777" w:rsidR="00092983" w:rsidRPr="00CA6075" w:rsidRDefault="00092983" w:rsidP="001C0A3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3B35">
              <w:rPr>
                <w:rFonts w:ascii="Angsana New" w:hAnsi="Angsana New"/>
                <w:sz w:val="30"/>
                <w:szCs w:val="30"/>
                <w:cs/>
              </w:rPr>
              <w:t>ส่วนแบ่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งขาดทุน</w:t>
            </w:r>
            <w:r w:rsidRPr="005D3B35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5D3B3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  <w:r w:rsidRPr="005D3B35">
              <w:rPr>
                <w:rFonts w:ascii="Angsana New" w:hAnsi="Angsana New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1530" w:type="dxa"/>
            <w:vAlign w:val="bottom"/>
          </w:tcPr>
          <w:p w14:paraId="0A70E029" w14:textId="6AD189DA" w:rsidR="00092983" w:rsidRPr="00CE583F" w:rsidRDefault="00CE583F" w:rsidP="00453CD6">
            <w:pPr>
              <w:pStyle w:val="acctfourfigures"/>
              <w:tabs>
                <w:tab w:val="clear" w:pos="765"/>
              </w:tabs>
              <w:spacing w:line="240" w:lineRule="auto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58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456</w:t>
            </w:r>
          </w:p>
        </w:tc>
        <w:tc>
          <w:tcPr>
            <w:tcW w:w="236" w:type="dxa"/>
            <w:vAlign w:val="bottom"/>
          </w:tcPr>
          <w:p w14:paraId="27543D78" w14:textId="77777777" w:rsidR="00092983" w:rsidRPr="00CE583F" w:rsidRDefault="00092983" w:rsidP="001C0A3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65C6DD63" w14:textId="03A26B62" w:rsidR="00092983" w:rsidRPr="00CE583F" w:rsidRDefault="00CE583F" w:rsidP="001C0A3D">
            <w:pPr>
              <w:pStyle w:val="acctfourfigures"/>
              <w:tabs>
                <w:tab w:val="clear" w:pos="765"/>
              </w:tabs>
              <w:spacing w:line="240" w:lineRule="auto"/>
              <w:ind w:right="43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583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CE583F" w:rsidRPr="00CA6075" w14:paraId="77165160" w14:textId="77777777" w:rsidTr="00453CD6">
        <w:tc>
          <w:tcPr>
            <w:tcW w:w="5760" w:type="dxa"/>
            <w:vAlign w:val="bottom"/>
          </w:tcPr>
          <w:p w14:paraId="098CE1CE" w14:textId="29209FBD" w:rsidR="00CE583F" w:rsidRPr="00BD7BE2" w:rsidRDefault="00F27E34" w:rsidP="001C0A3D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 w:rsidR="00CE583F" w:rsidRPr="00813465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</w:t>
            </w:r>
            <w:r w:rsidR="00CE583F" w:rsidRPr="00813465">
              <w:rPr>
                <w:rFonts w:asciiTheme="majorBidi" w:hAnsiTheme="majorBidi" w:cstheme="majorBidi"/>
                <w:color w:val="0D0D0D" w:themeColor="text1" w:themeTint="F2"/>
                <w:sz w:val="30"/>
                <w:szCs w:val="30"/>
                <w:cs/>
              </w:rPr>
              <w:t>บริษัท</w:t>
            </w:r>
            <w:r w:rsidR="00CE583F" w:rsidRPr="00813465">
              <w:rPr>
                <w:rFonts w:asciiTheme="majorBidi" w:hAnsiTheme="majorBidi" w:cstheme="majorBidi" w:hint="cs"/>
                <w:color w:val="0D0D0D" w:themeColor="text1" w:themeTint="F2"/>
                <w:sz w:val="30"/>
                <w:szCs w:val="30"/>
                <w:cs/>
              </w:rPr>
              <w:t xml:space="preserve"> </w:t>
            </w:r>
            <w:r w:rsidR="00CE583F" w:rsidRPr="00813465">
              <w:rPr>
                <w:rFonts w:asciiTheme="majorBidi" w:hAnsiTheme="majorBidi" w:cstheme="majorBidi"/>
                <w:color w:val="0D0D0D" w:themeColor="text1" w:themeTint="F2"/>
                <w:sz w:val="30"/>
                <w:szCs w:val="30"/>
                <w:cs/>
              </w:rPr>
              <w:t>ศักดิ์สยาม</w:t>
            </w:r>
            <w:r w:rsidR="00CE583F" w:rsidRPr="00813465">
              <w:rPr>
                <w:rFonts w:asciiTheme="majorBidi" w:hAnsiTheme="majorBidi" w:cstheme="majorBidi" w:hint="cs"/>
                <w:color w:val="0D0D0D" w:themeColor="text1" w:themeTint="F2"/>
                <w:sz w:val="30"/>
                <w:szCs w:val="30"/>
                <w:cs/>
              </w:rPr>
              <w:t xml:space="preserve"> </w:t>
            </w:r>
            <w:r w:rsidR="00CE583F" w:rsidRPr="00813465">
              <w:rPr>
                <w:rFonts w:asciiTheme="majorBidi" w:hAnsiTheme="majorBidi" w:cstheme="majorBidi"/>
                <w:color w:val="0D0D0D" w:themeColor="text1" w:themeTint="F2"/>
                <w:sz w:val="30"/>
                <w:szCs w:val="30"/>
                <w:cs/>
              </w:rPr>
              <w:t>อินเตอร์</w:t>
            </w:r>
            <w:r w:rsidR="00CE583F" w:rsidRPr="00813465">
              <w:rPr>
                <w:rFonts w:asciiTheme="majorBidi" w:hAnsiTheme="majorBidi" w:cstheme="majorBidi" w:hint="cs"/>
                <w:color w:val="0D0D0D" w:themeColor="text1" w:themeTint="F2"/>
                <w:sz w:val="30"/>
                <w:szCs w:val="30"/>
                <w:cs/>
              </w:rPr>
              <w:t xml:space="preserve"> </w:t>
            </w:r>
            <w:r w:rsidR="00CE583F" w:rsidRPr="00813465">
              <w:rPr>
                <w:rFonts w:asciiTheme="majorBidi" w:hAnsiTheme="majorBidi" w:cstheme="majorBidi"/>
                <w:color w:val="0D0D0D" w:themeColor="text1" w:themeTint="F2"/>
                <w:sz w:val="30"/>
                <w:szCs w:val="30"/>
                <w:cs/>
              </w:rPr>
              <w:t>ฟรุ๊ตส์</w:t>
            </w:r>
            <w:r w:rsidR="00CE583F" w:rsidRPr="00813465">
              <w:rPr>
                <w:rFonts w:asciiTheme="majorBidi" w:hAnsiTheme="majorBidi" w:cstheme="majorBidi" w:hint="cs"/>
                <w:color w:val="0D0D0D" w:themeColor="text1" w:themeTint="F2"/>
                <w:sz w:val="30"/>
                <w:szCs w:val="30"/>
                <w:cs/>
              </w:rPr>
              <w:t xml:space="preserve"> </w:t>
            </w:r>
            <w:r w:rsidR="00CE583F" w:rsidRPr="00813465">
              <w:rPr>
                <w:rFonts w:asciiTheme="majorBidi" w:hAnsiTheme="majorBidi" w:cstheme="majorBidi"/>
                <w:color w:val="0D0D0D" w:themeColor="text1" w:themeTint="F2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  <w:vAlign w:val="bottom"/>
          </w:tcPr>
          <w:p w14:paraId="7CBF58AD" w14:textId="55047FC3" w:rsidR="00CE583F" w:rsidRPr="00CE583F" w:rsidRDefault="00CE583F" w:rsidP="00453CD6">
            <w:pPr>
              <w:pStyle w:val="acctfourfigures"/>
              <w:tabs>
                <w:tab w:val="clear" w:pos="765"/>
                <w:tab w:val="left" w:pos="51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58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66B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Pr="00CE58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66B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895</w:t>
            </w:r>
            <w:r w:rsidRPr="00CE58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53B9D191" w14:textId="77777777" w:rsidR="00CE583F" w:rsidRPr="00CE583F" w:rsidRDefault="00CE583F" w:rsidP="001C0A3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1AA99719" w14:textId="6F6B5A8C" w:rsidR="00CE583F" w:rsidRPr="00CE583F" w:rsidRDefault="008D09B8" w:rsidP="001C0A3D">
            <w:pPr>
              <w:pStyle w:val="acctfourfigures"/>
              <w:tabs>
                <w:tab w:val="clear" w:pos="765"/>
              </w:tabs>
              <w:spacing w:line="240" w:lineRule="auto"/>
              <w:ind w:right="43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</w:tbl>
    <w:p w14:paraId="316EDB3F" w14:textId="77777777" w:rsidR="00092983" w:rsidRPr="00664F0C" w:rsidRDefault="00092983" w:rsidP="00092983">
      <w:pPr>
        <w:pStyle w:val="BodyText2"/>
        <w:spacing w:line="240" w:lineRule="atLeast"/>
        <w:ind w:left="540" w:right="47" w:firstLine="0"/>
        <w:rPr>
          <w:rFonts w:asciiTheme="majorBidi" w:eastAsia="Calibri" w:hAnsiTheme="majorBidi" w:cstheme="majorBidi"/>
          <w:color w:val="000000"/>
          <w:sz w:val="28"/>
          <w:szCs w:val="28"/>
          <w:lang w:eastAsia="en-GB"/>
        </w:rPr>
      </w:pPr>
    </w:p>
    <w:p w14:paraId="04DDC25A" w14:textId="77777777" w:rsidR="00092983" w:rsidRPr="008A3B71" w:rsidRDefault="00092983" w:rsidP="00092983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A3B71">
        <w:rPr>
          <w:rFonts w:asciiTheme="majorBidi" w:hAnsiTheme="majorBidi" w:cstheme="majorBidi"/>
          <w:sz w:val="30"/>
          <w:szCs w:val="30"/>
          <w:cs/>
        </w:rPr>
        <w:t>ในการประชุม</w:t>
      </w:r>
      <w:r w:rsidRPr="008A3B71">
        <w:rPr>
          <w:rFonts w:asciiTheme="majorBidi" w:hAnsiTheme="majorBidi" w:cstheme="majorBidi" w:hint="cs"/>
          <w:sz w:val="30"/>
          <w:szCs w:val="30"/>
          <w:cs/>
        </w:rPr>
        <w:t xml:space="preserve">คณะกรรมการบริษัท </w:t>
      </w:r>
      <w:r w:rsidRPr="008A3B71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8A3B71">
        <w:rPr>
          <w:rFonts w:asciiTheme="majorBidi" w:hAnsiTheme="majorBidi" w:cstheme="majorBidi"/>
          <w:sz w:val="30"/>
          <w:szCs w:val="30"/>
        </w:rPr>
        <w:t xml:space="preserve"> </w:t>
      </w:r>
      <w:r w:rsidRPr="008A3B71">
        <w:rPr>
          <w:rFonts w:asciiTheme="majorBidi" w:hAnsiTheme="majorBidi" w:cstheme="majorBidi" w:hint="cs"/>
          <w:sz w:val="30"/>
          <w:szCs w:val="30"/>
          <w:cs/>
          <w:lang w:val="en-US"/>
        </w:rPr>
        <w:t>19</w:t>
      </w:r>
      <w:r w:rsidRPr="008A3B71">
        <w:rPr>
          <w:rFonts w:asciiTheme="majorBidi" w:hAnsiTheme="majorBidi" w:cstheme="majorBidi"/>
          <w:sz w:val="30"/>
          <w:szCs w:val="30"/>
        </w:rPr>
        <w:t xml:space="preserve"> </w:t>
      </w:r>
      <w:r w:rsidRPr="008A3B71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8A3B71">
        <w:rPr>
          <w:rFonts w:asciiTheme="majorBidi" w:hAnsiTheme="majorBidi" w:cstheme="majorBidi"/>
          <w:sz w:val="30"/>
          <w:szCs w:val="30"/>
        </w:rPr>
        <w:t xml:space="preserve"> 256</w:t>
      </w:r>
      <w:r w:rsidRPr="008A3B71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8A3B71">
        <w:rPr>
          <w:rFonts w:asciiTheme="majorBidi" w:hAnsiTheme="majorBidi" w:cstheme="majorBidi"/>
          <w:sz w:val="30"/>
          <w:szCs w:val="30"/>
        </w:rPr>
        <w:t xml:space="preserve"> </w:t>
      </w:r>
      <w:r w:rsidRPr="008A3B71">
        <w:rPr>
          <w:rFonts w:asciiTheme="majorBidi" w:hAnsiTheme="majorBidi" w:cstheme="majorBidi"/>
          <w:sz w:val="30"/>
          <w:szCs w:val="30"/>
          <w:cs/>
        </w:rPr>
        <w:t>คณะกรรมการมีมติอนุมัติ</w:t>
      </w:r>
      <w:r w:rsidRPr="008A3B71">
        <w:rPr>
          <w:rFonts w:asciiTheme="majorBidi" w:hAnsiTheme="majorBidi" w:cstheme="majorBidi" w:hint="cs"/>
          <w:sz w:val="30"/>
          <w:szCs w:val="30"/>
          <w:cs/>
        </w:rPr>
        <w:t xml:space="preserve">จัดตั้งบริษัท เอ็นทีเอฟ </w:t>
      </w:r>
      <w:r w:rsidRPr="008A3B71">
        <w:rPr>
          <w:rFonts w:asciiTheme="majorBidi" w:hAnsiTheme="majorBidi" w:cstheme="majorBidi"/>
          <w:sz w:val="30"/>
          <w:szCs w:val="30"/>
          <w:cs/>
        </w:rPr>
        <w:br/>
      </w:r>
      <w:r w:rsidRPr="008A3B71">
        <w:rPr>
          <w:rFonts w:asciiTheme="majorBidi" w:hAnsiTheme="majorBidi" w:cstheme="majorBidi" w:hint="cs"/>
          <w:sz w:val="30"/>
          <w:szCs w:val="30"/>
          <w:cs/>
        </w:rPr>
        <w:t xml:space="preserve">โฮลดิ้ง จำกัด </w:t>
      </w:r>
      <w:r w:rsidRPr="008A3B71">
        <w:rPr>
          <w:rFonts w:asciiTheme="majorBidi" w:hAnsiTheme="majorBidi" w:cstheme="majorBidi"/>
          <w:sz w:val="30"/>
          <w:szCs w:val="30"/>
          <w:cs/>
        </w:rPr>
        <w:t>ซึ่งเป็นบริษัทย่อย</w:t>
      </w:r>
      <w:r w:rsidRPr="008A3B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A3B71">
        <w:rPr>
          <w:rFonts w:asciiTheme="majorBidi" w:hAnsiTheme="majorBidi" w:cstheme="majorBidi"/>
          <w:sz w:val="30"/>
          <w:szCs w:val="30"/>
          <w:cs/>
        </w:rPr>
        <w:t xml:space="preserve">โดยมีทุนจดทะเบียน </w:t>
      </w:r>
      <w:r w:rsidRPr="008A3B71">
        <w:rPr>
          <w:rFonts w:asciiTheme="majorBidi" w:hAnsiTheme="majorBidi" w:cstheme="majorBidi"/>
          <w:sz w:val="30"/>
          <w:szCs w:val="30"/>
        </w:rPr>
        <w:t xml:space="preserve">70 </w:t>
      </w:r>
      <w:r w:rsidRPr="008A3B7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8A3B71">
        <w:rPr>
          <w:rFonts w:asciiTheme="majorBidi" w:hAnsiTheme="majorBidi" w:cstheme="majorBidi" w:hint="cs"/>
          <w:sz w:val="30"/>
          <w:szCs w:val="30"/>
          <w:cs/>
        </w:rPr>
        <w:t xml:space="preserve"> และจดทะเบียนจัดตั้งวันที่ </w:t>
      </w:r>
      <w:r w:rsidRPr="008A3B71">
        <w:rPr>
          <w:rFonts w:asciiTheme="majorBidi" w:hAnsiTheme="majorBidi" w:cstheme="majorBidi"/>
          <w:sz w:val="30"/>
          <w:szCs w:val="30"/>
          <w:lang w:val="en-US"/>
        </w:rPr>
        <w:t>23</w:t>
      </w:r>
      <w:r w:rsidRPr="008A3B71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มกราคม </w:t>
      </w:r>
      <w:r w:rsidRPr="008A3B71">
        <w:rPr>
          <w:rFonts w:asciiTheme="majorBidi" w:hAnsiTheme="majorBidi" w:cstheme="majorBidi"/>
          <w:sz w:val="30"/>
          <w:szCs w:val="30"/>
          <w:lang w:val="en-US"/>
        </w:rPr>
        <w:t>2569</w:t>
      </w:r>
      <w:r w:rsidRPr="008A3B71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8A3B71">
        <w:rPr>
          <w:rFonts w:asciiTheme="majorBidi" w:hAnsiTheme="majorBidi" w:cstheme="majorBidi"/>
          <w:sz w:val="30"/>
          <w:szCs w:val="30"/>
          <w:cs/>
          <w:lang w:val="en-US"/>
        </w:rPr>
        <w:t>เพื่อประกอบกิจการการลงทุนหรือร่วมลงทุนในกิจการที่เกี่ยวข้องกับเกษตรกรรม การนำเข้า ส่งออกผลไม้ ผลไม้แช่แข็ง และผลไม้แปรรูป</w:t>
      </w:r>
    </w:p>
    <w:p w14:paraId="4A75AE97" w14:textId="77777777" w:rsidR="00092983" w:rsidRPr="008A3B71" w:rsidRDefault="00092983" w:rsidP="00092983">
      <w:pPr>
        <w:pStyle w:val="BodyText2"/>
        <w:spacing w:line="240" w:lineRule="atLeast"/>
        <w:ind w:left="540" w:right="47" w:firstLine="0"/>
        <w:rPr>
          <w:rFonts w:asciiTheme="majorBidi" w:eastAsia="Calibri" w:hAnsiTheme="majorBidi" w:cstheme="majorBidi"/>
          <w:color w:val="000000"/>
          <w:sz w:val="28"/>
          <w:szCs w:val="28"/>
          <w:lang w:eastAsia="en-GB"/>
        </w:rPr>
      </w:pPr>
    </w:p>
    <w:p w14:paraId="1FB7C407" w14:textId="77777777" w:rsidR="00092983" w:rsidRPr="008A3B71" w:rsidRDefault="00092983" w:rsidP="00092983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A3B71">
        <w:rPr>
          <w:rFonts w:asciiTheme="majorBidi" w:hAnsiTheme="majorBidi" w:cstheme="majorBidi"/>
          <w:sz w:val="30"/>
          <w:szCs w:val="30"/>
          <w:cs/>
        </w:rPr>
        <w:t>ในการประชุม</w:t>
      </w:r>
      <w:r w:rsidRPr="008A3B71">
        <w:rPr>
          <w:rFonts w:asciiTheme="majorBidi" w:hAnsiTheme="majorBidi" w:cstheme="majorBidi" w:hint="cs"/>
          <w:sz w:val="30"/>
          <w:szCs w:val="30"/>
          <w:cs/>
        </w:rPr>
        <w:t xml:space="preserve">คณะกรรมการบริษัท </w:t>
      </w:r>
      <w:r w:rsidRPr="008A3B71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8A3B71">
        <w:rPr>
          <w:rFonts w:asciiTheme="majorBidi" w:hAnsiTheme="majorBidi" w:cstheme="majorBidi"/>
          <w:sz w:val="30"/>
          <w:szCs w:val="30"/>
        </w:rPr>
        <w:t xml:space="preserve"> </w:t>
      </w:r>
      <w:r w:rsidRPr="008A3B71">
        <w:rPr>
          <w:rFonts w:asciiTheme="majorBidi" w:hAnsiTheme="majorBidi" w:cstheme="majorBidi" w:hint="cs"/>
          <w:sz w:val="30"/>
          <w:szCs w:val="30"/>
          <w:cs/>
          <w:lang w:val="en-US"/>
        </w:rPr>
        <w:t>19</w:t>
      </w:r>
      <w:r w:rsidRPr="008A3B71">
        <w:rPr>
          <w:rFonts w:asciiTheme="majorBidi" w:hAnsiTheme="majorBidi" w:cstheme="majorBidi"/>
          <w:sz w:val="30"/>
          <w:szCs w:val="30"/>
        </w:rPr>
        <w:t xml:space="preserve"> </w:t>
      </w:r>
      <w:r w:rsidRPr="008A3B71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Pr="008A3B71">
        <w:rPr>
          <w:rFonts w:asciiTheme="majorBidi" w:hAnsiTheme="majorBidi" w:cstheme="majorBidi"/>
          <w:sz w:val="30"/>
          <w:szCs w:val="30"/>
        </w:rPr>
        <w:t xml:space="preserve"> 256</w:t>
      </w:r>
      <w:r w:rsidRPr="008A3B71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8A3B71">
        <w:rPr>
          <w:rFonts w:asciiTheme="majorBidi" w:hAnsiTheme="majorBidi" w:cstheme="majorBidi"/>
          <w:sz w:val="30"/>
          <w:szCs w:val="30"/>
        </w:rPr>
        <w:t xml:space="preserve"> </w:t>
      </w:r>
      <w:r w:rsidRPr="008A3B71">
        <w:rPr>
          <w:rFonts w:asciiTheme="majorBidi" w:hAnsiTheme="majorBidi" w:cstheme="majorBidi"/>
          <w:sz w:val="30"/>
          <w:szCs w:val="30"/>
          <w:cs/>
        </w:rPr>
        <w:t>คณะกรรมการมีมติอนุมัติ</w:t>
      </w:r>
      <w:r w:rsidRPr="008A3B71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8A3B71">
        <w:rPr>
          <w:rFonts w:asciiTheme="majorBidi" w:hAnsiTheme="majorBidi"/>
          <w:sz w:val="30"/>
          <w:szCs w:val="30"/>
          <w:cs/>
        </w:rPr>
        <w:t xml:space="preserve">บริษัท เอ็นทีเอฟ </w:t>
      </w:r>
      <w:r w:rsidRPr="008A3B71">
        <w:rPr>
          <w:rFonts w:asciiTheme="majorBidi" w:hAnsiTheme="majorBidi"/>
          <w:sz w:val="30"/>
          <w:szCs w:val="30"/>
          <w:cs/>
        </w:rPr>
        <w:br/>
        <w:t>โฮลดิ้ง จำกัด (“บริษัทย่อย”) เข้าทำสัญญาร่วมลงทุนและจัดตั้งบริษัทร่วมทุนใหม่</w:t>
      </w:r>
      <w:r w:rsidRPr="008A3B71">
        <w:rPr>
          <w:rFonts w:asciiTheme="majorBidi" w:hAnsiTheme="majorBidi"/>
          <w:sz w:val="30"/>
          <w:szCs w:val="30"/>
        </w:rPr>
        <w:t xml:space="preserve"> </w:t>
      </w:r>
      <w:r w:rsidRPr="008A3B71">
        <w:rPr>
          <w:rFonts w:asciiTheme="majorBidi" w:hAnsiTheme="majorBidi"/>
          <w:sz w:val="30"/>
          <w:szCs w:val="30"/>
          <w:cs/>
        </w:rPr>
        <w:t>บริษัท ศักดิ์สยาม อินเตอร์ ฟรุ๊ตส์จำกัด ร่วมกับ บริษัท ศักดิ์สยามลิสซิ่ง จำกัด (มหาชน) ผู้ให้บริการสินเชื่อส่วนบุคคลชั้นนำภายใต้การกำกับดูแลของธนาคารแห่งประเทศไทย และ บริษัท คัดเป๊ะ แพ็คปัง จำกัดผู้เชี่ยวชาญด้านการบริหารจัดการพืชผลทางการเกษตร</w:t>
      </w:r>
      <w:r w:rsidRPr="008A3B71">
        <w:rPr>
          <w:rFonts w:asciiTheme="majorBidi" w:hAnsiTheme="majorBidi" w:hint="cs"/>
          <w:sz w:val="30"/>
          <w:szCs w:val="30"/>
          <w:cs/>
        </w:rPr>
        <w:t xml:space="preserve"> โดย</w:t>
      </w:r>
      <w:r w:rsidRPr="008A3B71">
        <w:rPr>
          <w:rFonts w:asciiTheme="majorBidi" w:hAnsiTheme="majorBidi"/>
          <w:sz w:val="30"/>
          <w:szCs w:val="30"/>
          <w:cs/>
        </w:rPr>
        <w:t>บริษัทร่วมทุน</w:t>
      </w:r>
      <w:r w:rsidRPr="008A3B71">
        <w:rPr>
          <w:rFonts w:asciiTheme="majorBidi" w:hAnsiTheme="majorBidi" w:hint="cs"/>
          <w:sz w:val="30"/>
          <w:szCs w:val="30"/>
          <w:cs/>
        </w:rPr>
        <w:t>ดังกล่าว</w:t>
      </w:r>
      <w:r w:rsidRPr="008A3B71">
        <w:rPr>
          <w:rFonts w:asciiTheme="majorBidi" w:hAnsiTheme="majorBidi"/>
          <w:sz w:val="30"/>
          <w:szCs w:val="30"/>
          <w:cs/>
        </w:rPr>
        <w:t>ดำเนินธุรกิจหลักเพื่อดำเนินธุรกิจจัดซื้อและจำหน่ายสินค้าทางการเกษตร</w:t>
      </w:r>
    </w:p>
    <w:p w14:paraId="67E80CF8" w14:textId="77777777" w:rsidR="00092983" w:rsidRPr="008A3B71" w:rsidRDefault="00092983" w:rsidP="00092983">
      <w:pPr>
        <w:pStyle w:val="BodyText2"/>
        <w:spacing w:line="240" w:lineRule="atLeast"/>
        <w:ind w:left="540" w:right="47" w:firstLine="0"/>
        <w:rPr>
          <w:rFonts w:asciiTheme="majorBidi" w:eastAsia="Calibri" w:hAnsiTheme="majorBidi" w:cstheme="majorBidi"/>
          <w:color w:val="000000"/>
          <w:sz w:val="28"/>
          <w:szCs w:val="28"/>
          <w:lang w:eastAsia="en-GB"/>
        </w:rPr>
      </w:pPr>
    </w:p>
    <w:p w14:paraId="4C466A6C" w14:textId="77777777" w:rsidR="00092983" w:rsidRPr="008A3B71" w:rsidRDefault="00092983" w:rsidP="00092983">
      <w:pPr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  <w:r w:rsidRPr="008A3B7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ในเดือนมีนาคม </w:t>
      </w:r>
      <w:r w:rsidRPr="008A3B71">
        <w:rPr>
          <w:rFonts w:asciiTheme="majorBidi" w:hAnsiTheme="majorBidi" w:cstheme="majorBidi"/>
          <w:spacing w:val="-4"/>
          <w:sz w:val="30"/>
          <w:szCs w:val="30"/>
        </w:rPr>
        <w:t>256</w:t>
      </w:r>
      <w:r w:rsidRPr="008A3B71">
        <w:rPr>
          <w:rFonts w:asciiTheme="majorBidi" w:hAnsiTheme="majorBidi" w:cstheme="majorBidi"/>
          <w:spacing w:val="-4"/>
          <w:sz w:val="30"/>
          <w:szCs w:val="30"/>
          <w:lang w:val="en-US"/>
        </w:rPr>
        <w:t>9</w:t>
      </w:r>
      <w:r w:rsidRPr="008A3B7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A3B71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บริษัทย่อยได้จ่ายชำระค่าหุ้นสามัญเพิ่มทุนจดทะเบียนของ</w:t>
      </w:r>
      <w:r w:rsidRPr="008A3B71">
        <w:rPr>
          <w:rFonts w:asciiTheme="majorBidi" w:hAnsiTheme="majorBidi"/>
          <w:spacing w:val="-4"/>
          <w:sz w:val="30"/>
          <w:szCs w:val="30"/>
          <w:cs/>
        </w:rPr>
        <w:t>บริษัท ศักดิ์สยาม อินเตอร์ ฟรุ๊ตส์จำกัด</w:t>
      </w:r>
      <w:r w:rsidRPr="008A3B7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ร้อยละ </w:t>
      </w:r>
      <w:r w:rsidRPr="008A3B71">
        <w:rPr>
          <w:rFonts w:asciiTheme="majorBidi" w:hAnsiTheme="majorBidi" w:cstheme="majorBidi"/>
          <w:spacing w:val="-4"/>
          <w:sz w:val="30"/>
          <w:szCs w:val="30"/>
        </w:rPr>
        <w:t xml:space="preserve">25 </w:t>
      </w:r>
      <w:r w:rsidRPr="008A3B71">
        <w:rPr>
          <w:rFonts w:asciiTheme="majorBidi" w:hAnsiTheme="majorBidi" w:cstheme="majorBidi" w:hint="cs"/>
          <w:spacing w:val="-4"/>
          <w:sz w:val="30"/>
          <w:szCs w:val="30"/>
          <w:cs/>
        </w:rPr>
        <w:t>เป็นจำนวนเงิน</w:t>
      </w:r>
      <w:r w:rsidRPr="008A3B71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รวม </w:t>
      </w:r>
      <w:r w:rsidRPr="008A3B71">
        <w:rPr>
          <w:rFonts w:asciiTheme="majorBidi" w:hAnsiTheme="majorBidi" w:cstheme="majorBidi"/>
          <w:spacing w:val="-2"/>
          <w:sz w:val="30"/>
          <w:szCs w:val="30"/>
        </w:rPr>
        <w:t xml:space="preserve">12.5 </w:t>
      </w:r>
      <w:r w:rsidRPr="008A3B71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Pr="008A3B7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8A3B71">
        <w:rPr>
          <w:rFonts w:asciiTheme="majorBidi" w:hAnsiTheme="majorBidi" w:cstheme="majorBidi" w:hint="cs"/>
          <w:sz w:val="30"/>
          <w:szCs w:val="30"/>
          <w:cs/>
        </w:rPr>
        <w:t>ซึ่งบริษัทรับรู้รายการเป็นบริษัทร่วม เนื่องจากกลุ่มบริษัทมีอิทธิพลอย่างมีนัยสำคัญกับบริษัทร่วม</w:t>
      </w:r>
    </w:p>
    <w:p w14:paraId="446D9364" w14:textId="6A361F24" w:rsidR="00092983" w:rsidRPr="008A3B71" w:rsidRDefault="00092983" w:rsidP="008A4B38">
      <w:pPr>
        <w:pStyle w:val="BodyText2"/>
        <w:spacing w:line="240" w:lineRule="atLeast"/>
        <w:ind w:left="540" w:right="47" w:firstLine="0"/>
        <w:rPr>
          <w:rFonts w:asciiTheme="majorBidi" w:eastAsia="Calibri" w:hAnsiTheme="majorBidi" w:cstheme="majorBidi"/>
          <w:color w:val="000000"/>
          <w:sz w:val="28"/>
          <w:szCs w:val="28"/>
          <w:lang w:eastAsia="en-GB"/>
        </w:rPr>
      </w:pPr>
    </w:p>
    <w:p w14:paraId="55D098B6" w14:textId="77777777" w:rsidR="00FC37B7" w:rsidRDefault="00FC37B7">
      <w:pPr>
        <w:spacing w:line="240" w:lineRule="auto"/>
        <w:rPr>
          <w:rFonts w:asciiTheme="majorBidi" w:hAnsiTheme="majorBidi" w:cstheme="majorBidi"/>
          <w:spacing w:val="-2"/>
          <w:sz w:val="30"/>
          <w:szCs w:val="30"/>
          <w:cs/>
        </w:rPr>
      </w:pPr>
      <w:r>
        <w:rPr>
          <w:rFonts w:asciiTheme="majorBidi" w:hAnsiTheme="majorBidi" w:cstheme="majorBidi"/>
          <w:spacing w:val="-2"/>
          <w:sz w:val="30"/>
          <w:szCs w:val="30"/>
          <w:cs/>
        </w:rPr>
        <w:br w:type="page"/>
      </w:r>
    </w:p>
    <w:p w14:paraId="3ABC3B38" w14:textId="58BC95ED" w:rsidR="00092983" w:rsidRPr="00162786" w:rsidRDefault="00092983" w:rsidP="00092983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162786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ในการประชุม</w:t>
      </w:r>
      <w:r w:rsidRPr="0016278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คณะกรรมการบริษัท </w:t>
      </w:r>
      <w:r w:rsidRPr="00162786">
        <w:rPr>
          <w:rFonts w:asciiTheme="majorBidi" w:hAnsiTheme="majorBidi" w:cstheme="majorBidi"/>
          <w:spacing w:val="-2"/>
          <w:sz w:val="30"/>
          <w:szCs w:val="30"/>
          <w:cs/>
        </w:rPr>
        <w:t>เมื่อวันที่</w:t>
      </w:r>
      <w:r w:rsidRPr="0016278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62786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19</w:t>
      </w:r>
      <w:r w:rsidRPr="0016278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62786">
        <w:rPr>
          <w:rFonts w:asciiTheme="majorBidi" w:hAnsiTheme="majorBidi" w:cstheme="majorBidi" w:hint="cs"/>
          <w:spacing w:val="-2"/>
          <w:sz w:val="30"/>
          <w:szCs w:val="30"/>
          <w:cs/>
        </w:rPr>
        <w:t>กุมภาพันธ์</w:t>
      </w:r>
      <w:r w:rsidRPr="00162786">
        <w:rPr>
          <w:rFonts w:asciiTheme="majorBidi" w:hAnsiTheme="majorBidi" w:cstheme="majorBidi"/>
          <w:spacing w:val="-2"/>
          <w:sz w:val="30"/>
          <w:szCs w:val="30"/>
        </w:rPr>
        <w:t xml:space="preserve"> 256</w:t>
      </w:r>
      <w:r w:rsidRPr="00162786">
        <w:rPr>
          <w:rFonts w:asciiTheme="majorBidi" w:hAnsiTheme="majorBidi" w:cstheme="majorBidi"/>
          <w:spacing w:val="-2"/>
          <w:sz w:val="30"/>
          <w:szCs w:val="30"/>
          <w:lang w:val="en-US"/>
        </w:rPr>
        <w:t>9</w:t>
      </w:r>
      <w:r w:rsidRPr="0016278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62786">
        <w:rPr>
          <w:rFonts w:asciiTheme="majorBidi" w:hAnsiTheme="majorBidi" w:cstheme="majorBidi"/>
          <w:spacing w:val="-2"/>
          <w:sz w:val="30"/>
          <w:szCs w:val="30"/>
          <w:cs/>
        </w:rPr>
        <w:t>คณะกรรมการมีมติอนุมัติ</w:t>
      </w:r>
      <w:r w:rsidRPr="00162786">
        <w:rPr>
          <w:rFonts w:asciiTheme="majorBidi" w:hAnsiTheme="majorBidi" w:cstheme="majorBidi" w:hint="cs"/>
          <w:spacing w:val="-2"/>
          <w:sz w:val="30"/>
          <w:szCs w:val="30"/>
          <w:cs/>
        </w:rPr>
        <w:t>ให้</w:t>
      </w:r>
      <w:r w:rsidRPr="00162786">
        <w:rPr>
          <w:rFonts w:asciiTheme="majorBidi" w:hAnsiTheme="majorBidi"/>
          <w:spacing w:val="-2"/>
          <w:sz w:val="30"/>
          <w:szCs w:val="30"/>
          <w:cs/>
        </w:rPr>
        <w:t xml:space="preserve">บริษัท เอ็นทีเอฟ </w:t>
      </w:r>
      <w:r w:rsidRPr="00162786">
        <w:rPr>
          <w:rFonts w:asciiTheme="majorBidi" w:hAnsiTheme="majorBidi"/>
          <w:spacing w:val="-2"/>
          <w:sz w:val="30"/>
          <w:szCs w:val="30"/>
          <w:cs/>
        </w:rPr>
        <w:br/>
        <w:t>โฮลดิ้ง จำกัด (“บริษัทย่อย”) เข้าทำสัญญาร่วมลงทุนและจัดตั้งบริษัทร่วมทุนใหม่</w:t>
      </w:r>
      <w:r w:rsidRPr="00162786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162786">
        <w:rPr>
          <w:rFonts w:asciiTheme="majorBidi" w:hAnsiTheme="majorBidi"/>
          <w:spacing w:val="-2"/>
          <w:sz w:val="30"/>
          <w:szCs w:val="30"/>
          <w:cs/>
        </w:rPr>
        <w:t>บริษัท เอ็นทีเอฟ ทุเรียนไทย จำกัด</w:t>
      </w:r>
      <w:r w:rsidRPr="00162786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162786">
        <w:rPr>
          <w:rFonts w:asciiTheme="majorBidi" w:hAnsiTheme="majorBidi"/>
          <w:spacing w:val="-2"/>
          <w:sz w:val="30"/>
          <w:szCs w:val="30"/>
          <w:cs/>
        </w:rPr>
        <w:t>ร่วมกับ บริษัท เพื่อนชาวสวนไทยจำกัดซึ่งเป็นผู้เชี่ยวชาญในธุรกิจโรงคัดบรรจุผลไม้</w:t>
      </w:r>
      <w:r w:rsidRPr="00162786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162786">
        <w:rPr>
          <w:rFonts w:asciiTheme="majorBidi" w:hAnsiTheme="majorBidi" w:hint="cs"/>
          <w:spacing w:val="-2"/>
          <w:sz w:val="30"/>
          <w:szCs w:val="30"/>
          <w:cs/>
        </w:rPr>
        <w:t>โดย</w:t>
      </w:r>
      <w:r w:rsidRPr="00162786">
        <w:rPr>
          <w:rFonts w:asciiTheme="majorBidi" w:hAnsiTheme="majorBidi"/>
          <w:spacing w:val="-2"/>
          <w:sz w:val="30"/>
          <w:szCs w:val="30"/>
          <w:cs/>
        </w:rPr>
        <w:t>บริษัทร่วมทุน</w:t>
      </w:r>
      <w:r w:rsidRPr="00162786">
        <w:rPr>
          <w:rFonts w:asciiTheme="majorBidi" w:hAnsiTheme="majorBidi" w:hint="cs"/>
          <w:spacing w:val="-2"/>
          <w:sz w:val="30"/>
          <w:szCs w:val="30"/>
          <w:cs/>
        </w:rPr>
        <w:t>ดังกล่าว</w:t>
      </w:r>
      <w:r w:rsidRPr="00162786">
        <w:rPr>
          <w:rFonts w:asciiTheme="majorBidi" w:hAnsiTheme="majorBidi"/>
          <w:spacing w:val="-2"/>
          <w:sz w:val="30"/>
          <w:szCs w:val="30"/>
          <w:cs/>
        </w:rPr>
        <w:t>ดำเนินธุรกิจหลักเพื่อดำเนินธุรกิจขายส่งและขายปลีกผักและผลไม้ รวมถึง การปลูก แปรรูป และถนอมผลไม้</w:t>
      </w:r>
    </w:p>
    <w:p w14:paraId="68D42193" w14:textId="08FE3365" w:rsidR="008A4B38" w:rsidRPr="00162786" w:rsidRDefault="008A4B38">
      <w:pPr>
        <w:spacing w:line="240" w:lineRule="auto"/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</w:pPr>
    </w:p>
    <w:p w14:paraId="33B7917B" w14:textId="747287E4" w:rsidR="00092983" w:rsidRPr="00162786" w:rsidRDefault="00092983" w:rsidP="00092983">
      <w:pPr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  <w:r w:rsidRPr="0016278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ในเดือนมีนาคม </w:t>
      </w:r>
      <w:r w:rsidRPr="00162786">
        <w:rPr>
          <w:rFonts w:asciiTheme="majorBidi" w:hAnsiTheme="majorBidi" w:cstheme="majorBidi"/>
          <w:spacing w:val="-4"/>
          <w:sz w:val="30"/>
          <w:szCs w:val="30"/>
        </w:rPr>
        <w:t>256</w:t>
      </w:r>
      <w:r w:rsidRPr="00162786">
        <w:rPr>
          <w:rFonts w:asciiTheme="majorBidi" w:hAnsiTheme="majorBidi" w:cstheme="majorBidi"/>
          <w:spacing w:val="-4"/>
          <w:sz w:val="30"/>
          <w:szCs w:val="30"/>
          <w:lang w:val="en-US"/>
        </w:rPr>
        <w:t>9</w:t>
      </w:r>
      <w:r w:rsidRPr="0016278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62786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บริษัทย่อยได้จ่ายชำระค่าหุ้นสามัญเพิ่มทุนจดทะเบียนของ</w:t>
      </w:r>
      <w:r w:rsidRPr="00162786">
        <w:rPr>
          <w:rFonts w:asciiTheme="majorBidi" w:hAnsiTheme="majorBidi"/>
          <w:spacing w:val="-4"/>
          <w:sz w:val="30"/>
          <w:szCs w:val="30"/>
          <w:cs/>
        </w:rPr>
        <w:t>บริษัท เอ็นทีเอฟ ทุเรียนไทย จำกัด</w:t>
      </w:r>
      <w:r w:rsidRPr="0016278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ร้อยละ </w:t>
      </w:r>
      <w:r w:rsidRPr="00162786">
        <w:rPr>
          <w:rFonts w:asciiTheme="majorBidi" w:hAnsiTheme="majorBidi" w:cstheme="majorBidi"/>
          <w:spacing w:val="-4"/>
          <w:sz w:val="30"/>
          <w:szCs w:val="30"/>
        </w:rPr>
        <w:t xml:space="preserve">45 </w:t>
      </w:r>
      <w:r w:rsidRPr="00162786">
        <w:rPr>
          <w:rFonts w:asciiTheme="majorBidi" w:hAnsiTheme="majorBidi" w:cstheme="majorBidi" w:hint="cs"/>
          <w:spacing w:val="-4"/>
          <w:sz w:val="30"/>
          <w:szCs w:val="30"/>
          <w:cs/>
        </w:rPr>
        <w:t>เป็นจำนวนเงิน</w:t>
      </w:r>
      <w:r w:rsidRPr="0016278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รวม </w:t>
      </w:r>
      <w:r w:rsidRPr="00162786">
        <w:rPr>
          <w:rFonts w:asciiTheme="majorBidi" w:hAnsiTheme="majorBidi" w:cstheme="majorBidi"/>
          <w:spacing w:val="-2"/>
          <w:sz w:val="30"/>
          <w:szCs w:val="30"/>
        </w:rPr>
        <w:t xml:space="preserve">2.7 </w:t>
      </w:r>
      <w:r w:rsidRPr="00162786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Pr="0016278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62786">
        <w:rPr>
          <w:rFonts w:asciiTheme="majorBidi" w:hAnsiTheme="majorBidi" w:cstheme="majorBidi" w:hint="cs"/>
          <w:sz w:val="30"/>
          <w:szCs w:val="30"/>
          <w:cs/>
        </w:rPr>
        <w:t>ซึ่งบริษัทรับรู้รายการเป็นบริษัทร่วม เนื่องจากกลุ่มบริษัทมีอิทธิพลอย่างมีนัยสำคัญกับบริษัทร่วม</w:t>
      </w:r>
    </w:p>
    <w:p w14:paraId="0A27DF56" w14:textId="77777777" w:rsidR="00092983" w:rsidRPr="00162786" w:rsidRDefault="00092983" w:rsidP="00092983">
      <w:pPr>
        <w:pStyle w:val="BodyText2"/>
        <w:spacing w:line="240" w:lineRule="atLeast"/>
        <w:ind w:left="540" w:right="47" w:firstLine="0"/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</w:pPr>
    </w:p>
    <w:p w14:paraId="18E8CB6B" w14:textId="75110496" w:rsidR="007B3580" w:rsidRPr="00162786" w:rsidRDefault="00F829D7" w:rsidP="007B3580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-2"/>
          <w:sz w:val="30"/>
          <w:szCs w:val="30"/>
          <w:lang w:val="en-US"/>
        </w:rPr>
      </w:pPr>
      <w:r w:rsidRPr="00162786">
        <w:rPr>
          <w:rFonts w:asciiTheme="majorBidi" w:hAnsiTheme="majorBidi"/>
          <w:spacing w:val="-2"/>
          <w:sz w:val="30"/>
          <w:szCs w:val="30"/>
          <w:cs/>
        </w:rPr>
        <w:t>ในการประชุมคณะกรรมการบริษัท</w:t>
      </w:r>
      <w:r w:rsidR="00106946" w:rsidRPr="00162786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Pr="00162786">
        <w:rPr>
          <w:rFonts w:asciiTheme="majorBidi" w:hAnsiTheme="majorBidi"/>
          <w:spacing w:val="-2"/>
          <w:sz w:val="30"/>
          <w:szCs w:val="30"/>
          <w:cs/>
        </w:rPr>
        <w:t>เมื่อวันที่</w:t>
      </w:r>
      <w:r w:rsidR="00106946" w:rsidRPr="00162786">
        <w:rPr>
          <w:rFonts w:asciiTheme="majorBidi" w:hAnsiTheme="majorBidi"/>
          <w:spacing w:val="-2"/>
          <w:sz w:val="30"/>
          <w:szCs w:val="30"/>
        </w:rPr>
        <w:t xml:space="preserve"> 26 </w:t>
      </w:r>
      <w:r w:rsidRPr="00162786">
        <w:rPr>
          <w:rFonts w:asciiTheme="majorBidi" w:hAnsiTheme="majorBidi"/>
          <w:spacing w:val="-2"/>
          <w:sz w:val="30"/>
          <w:szCs w:val="30"/>
          <w:cs/>
        </w:rPr>
        <w:t>พฤษภาคม</w:t>
      </w:r>
      <w:r w:rsidR="00106946" w:rsidRPr="00162786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106946" w:rsidRPr="00162786">
        <w:rPr>
          <w:rFonts w:asciiTheme="majorBidi" w:hAnsiTheme="majorBidi"/>
          <w:spacing w:val="-2"/>
          <w:sz w:val="30"/>
          <w:szCs w:val="30"/>
          <w:lang w:val="en-US"/>
        </w:rPr>
        <w:t>2569</w:t>
      </w:r>
      <w:r w:rsidR="0007497E" w:rsidRPr="00162786">
        <w:rPr>
          <w:rFonts w:asciiTheme="majorBidi" w:hAnsiTheme="majorBidi"/>
          <w:spacing w:val="-2"/>
          <w:sz w:val="30"/>
          <w:szCs w:val="30"/>
          <w:lang w:val="en-US"/>
        </w:rPr>
        <w:t xml:space="preserve"> </w:t>
      </w:r>
      <w:r w:rsidRPr="00162786">
        <w:rPr>
          <w:rFonts w:asciiTheme="majorBidi" w:hAnsiTheme="majorBidi"/>
          <w:spacing w:val="-2"/>
          <w:sz w:val="30"/>
          <w:szCs w:val="30"/>
          <w:cs/>
        </w:rPr>
        <w:t>คณะกรรมการบริษัทมีมติอนุมัติให้บริษัท เอ็นทีเอฟ โฮลดิ้ง จำกัด</w:t>
      </w:r>
      <w:r w:rsidRPr="00162786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Pr="00162786">
        <w:rPr>
          <w:rFonts w:asciiTheme="majorBidi" w:hAnsiTheme="majorBidi"/>
          <w:spacing w:val="-2"/>
          <w:sz w:val="30"/>
          <w:szCs w:val="30"/>
          <w:cs/>
        </w:rPr>
        <w:t xml:space="preserve">(“บริษัทย่อย”) </w:t>
      </w:r>
      <w:r w:rsidR="00EB01BE" w:rsidRPr="00162786">
        <w:rPr>
          <w:rFonts w:asciiTheme="majorBidi" w:hAnsiTheme="majorBidi" w:hint="cs"/>
          <w:spacing w:val="-2"/>
          <w:sz w:val="30"/>
          <w:szCs w:val="30"/>
          <w:cs/>
        </w:rPr>
        <w:t>จำหน่าย</w:t>
      </w:r>
      <w:r w:rsidRPr="00162786">
        <w:rPr>
          <w:rFonts w:asciiTheme="majorBidi" w:hAnsiTheme="majorBidi"/>
          <w:spacing w:val="-2"/>
          <w:sz w:val="30"/>
          <w:szCs w:val="30"/>
          <w:cs/>
        </w:rPr>
        <w:t xml:space="preserve">เงินลงทุนในบริษัท </w:t>
      </w:r>
      <w:r w:rsidR="0007497E" w:rsidRPr="00162786">
        <w:rPr>
          <w:rFonts w:asciiTheme="majorBidi" w:hAnsiTheme="majorBidi"/>
          <w:spacing w:val="-2"/>
          <w:sz w:val="30"/>
          <w:szCs w:val="30"/>
          <w:cs/>
        </w:rPr>
        <w:t>ศักดิ์สยาม อินเตอร์ ฟรุ๊ตส์จำกัด</w:t>
      </w:r>
      <w:r w:rsidR="0007497E" w:rsidRPr="00162786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Pr="00162786">
        <w:rPr>
          <w:rFonts w:asciiTheme="majorBidi" w:hAnsiTheme="majorBidi"/>
          <w:spacing w:val="-2"/>
          <w:sz w:val="30"/>
          <w:szCs w:val="30"/>
          <w:cs/>
        </w:rPr>
        <w:t>ซึ่งเป็นบริษัทร่วม</w:t>
      </w:r>
      <w:r w:rsidRPr="00162786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634D0C" w:rsidRPr="00162786">
        <w:rPr>
          <w:rFonts w:asciiTheme="majorBidi" w:hAnsiTheme="majorBidi" w:hint="cs"/>
          <w:sz w:val="30"/>
          <w:szCs w:val="30"/>
          <w:cs/>
        </w:rPr>
        <w:t>โดยมีข้อมูลของราคาตามบัญชี</w:t>
      </w:r>
      <w:r w:rsidR="00634D0C" w:rsidRPr="00162786">
        <w:rPr>
          <w:rFonts w:asciiTheme="majorBidi" w:hAnsiTheme="majorBidi"/>
          <w:sz w:val="30"/>
          <w:szCs w:val="30"/>
          <w:cs/>
        </w:rPr>
        <w:t xml:space="preserve"> </w:t>
      </w:r>
      <w:r w:rsidR="00634D0C" w:rsidRPr="00162786">
        <w:rPr>
          <w:rFonts w:asciiTheme="majorBidi" w:hAnsiTheme="majorBidi" w:hint="cs"/>
          <w:sz w:val="30"/>
          <w:szCs w:val="30"/>
          <w:cs/>
        </w:rPr>
        <w:t>เงินสดที่ได้รับ</w:t>
      </w:r>
      <w:r w:rsidR="00634D0C" w:rsidRPr="00162786">
        <w:rPr>
          <w:rFonts w:asciiTheme="majorBidi" w:hAnsiTheme="majorBidi"/>
          <w:sz w:val="30"/>
          <w:szCs w:val="30"/>
          <w:cs/>
        </w:rPr>
        <w:t xml:space="preserve"> </w:t>
      </w:r>
      <w:r w:rsidR="00634D0C" w:rsidRPr="00162786">
        <w:rPr>
          <w:rFonts w:asciiTheme="majorBidi" w:hAnsiTheme="majorBidi" w:hint="cs"/>
          <w:sz w:val="30"/>
          <w:szCs w:val="30"/>
          <w:cs/>
        </w:rPr>
        <w:t>และผลต่างของมูลค่าที่เกิดจากรายการดังกล่าว</w:t>
      </w:r>
      <w:r w:rsidR="00634D0C" w:rsidRPr="00162786">
        <w:rPr>
          <w:rFonts w:asciiTheme="majorBidi" w:hAnsiTheme="majorBidi"/>
          <w:sz w:val="30"/>
          <w:szCs w:val="30"/>
          <w:cs/>
        </w:rPr>
        <w:t xml:space="preserve"> </w:t>
      </w:r>
      <w:r w:rsidR="00634D0C" w:rsidRPr="00162786">
        <w:rPr>
          <w:rFonts w:asciiTheme="majorBidi" w:hAnsiTheme="majorBidi" w:hint="cs"/>
          <w:sz w:val="30"/>
          <w:szCs w:val="30"/>
          <w:cs/>
        </w:rPr>
        <w:t>ณ</w:t>
      </w:r>
      <w:r w:rsidR="00634D0C" w:rsidRPr="00162786">
        <w:rPr>
          <w:rFonts w:asciiTheme="majorBidi" w:hAnsiTheme="majorBidi"/>
          <w:sz w:val="30"/>
          <w:szCs w:val="30"/>
          <w:cs/>
        </w:rPr>
        <w:t xml:space="preserve"> </w:t>
      </w:r>
      <w:r w:rsidR="00634D0C" w:rsidRPr="00162786">
        <w:rPr>
          <w:rFonts w:asciiTheme="majorBidi" w:hAnsiTheme="majorBidi" w:hint="cs"/>
          <w:sz w:val="30"/>
          <w:szCs w:val="30"/>
          <w:cs/>
        </w:rPr>
        <w:t>วันที่จำหน่ายซึ่งรับรู้ในกำไรหรือขาดทุน</w:t>
      </w:r>
      <w:r w:rsidR="00634D0C" w:rsidRPr="00162786">
        <w:rPr>
          <w:rFonts w:asciiTheme="majorBidi" w:hAnsiTheme="majorBidi"/>
          <w:sz w:val="30"/>
          <w:szCs w:val="30"/>
          <w:cs/>
        </w:rPr>
        <w:t xml:space="preserve"> </w:t>
      </w:r>
      <w:r w:rsidR="00634D0C" w:rsidRPr="00162786">
        <w:rPr>
          <w:rFonts w:asciiTheme="majorBidi" w:hAnsiTheme="majorBidi" w:hint="cs"/>
          <w:sz w:val="30"/>
          <w:szCs w:val="30"/>
          <w:cs/>
        </w:rPr>
        <w:t>ดังนี้</w:t>
      </w:r>
    </w:p>
    <w:p w14:paraId="7BD73D1D" w14:textId="35D093C6" w:rsidR="00363C1B" w:rsidRPr="00162786" w:rsidRDefault="00363C1B" w:rsidP="00363C1B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-2"/>
          <w:sz w:val="30"/>
          <w:szCs w:val="30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633"/>
        <w:gridCol w:w="1247"/>
        <w:gridCol w:w="242"/>
        <w:gridCol w:w="994"/>
        <w:gridCol w:w="260"/>
        <w:gridCol w:w="1204"/>
      </w:tblGrid>
      <w:tr w:rsidR="00E923D9" w:rsidRPr="001C1668" w14:paraId="2166AC9F" w14:textId="77777777" w:rsidTr="001C1668">
        <w:trPr>
          <w:trHeight w:hRule="exact" w:val="374"/>
          <w:tblHeader/>
        </w:trPr>
        <w:tc>
          <w:tcPr>
            <w:tcW w:w="3510" w:type="dxa"/>
            <w:vAlign w:val="bottom"/>
          </w:tcPr>
          <w:p w14:paraId="62ACE645" w14:textId="77777777" w:rsidR="00E923D9" w:rsidRPr="001C1668" w:rsidRDefault="00E923D9" w:rsidP="005976D5">
            <w:pPr>
              <w:spacing w:line="240" w:lineRule="auto"/>
              <w:ind w:left="-13" w:firstLine="7"/>
              <w:rPr>
                <w:b/>
                <w:bCs/>
                <w:sz w:val="30"/>
                <w:szCs w:val="30"/>
                <w:lang w:eastAsia="ko-KR"/>
              </w:rPr>
            </w:pPr>
            <w:bookmarkStart w:id="1" w:name="_Hlk102590489"/>
          </w:p>
        </w:tc>
        <w:tc>
          <w:tcPr>
            <w:tcW w:w="5580" w:type="dxa"/>
            <w:gridSpan w:val="6"/>
          </w:tcPr>
          <w:p w14:paraId="1E0ADA55" w14:textId="0C88930C" w:rsidR="00E923D9" w:rsidRPr="001C1668" w:rsidRDefault="00DE7BB4" w:rsidP="00575173">
            <w:pPr>
              <w:spacing w:line="240" w:lineRule="auto"/>
              <w:ind w:left="-144" w:right="-131"/>
              <w:jc w:val="center"/>
              <w:rPr>
                <w:b/>
                <w:bCs/>
                <w:sz w:val="30"/>
                <w:szCs w:val="30"/>
              </w:rPr>
            </w:pPr>
            <w:r w:rsidRPr="001C166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62786" w:rsidRPr="001C1668" w14:paraId="7F7A3ED8" w14:textId="77777777" w:rsidTr="001C1668">
        <w:trPr>
          <w:trHeight w:hRule="exact" w:val="374"/>
          <w:tblHeader/>
        </w:trPr>
        <w:tc>
          <w:tcPr>
            <w:tcW w:w="3510" w:type="dxa"/>
          </w:tcPr>
          <w:p w14:paraId="7AF91D02" w14:textId="13331C99" w:rsidR="00162786" w:rsidRPr="001C1668" w:rsidRDefault="00162786" w:rsidP="00162786">
            <w:pPr>
              <w:spacing w:line="240" w:lineRule="auto"/>
              <w:ind w:left="-13" w:firstLine="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1C166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ชื่อบริษัท </w:t>
            </w:r>
          </w:p>
        </w:tc>
        <w:tc>
          <w:tcPr>
            <w:tcW w:w="1633" w:type="dxa"/>
          </w:tcPr>
          <w:p w14:paraId="04DD6B4F" w14:textId="75B612F8" w:rsidR="00162786" w:rsidRPr="001C1668" w:rsidRDefault="00162786" w:rsidP="00162786">
            <w:pPr>
              <w:spacing w:line="240" w:lineRule="auto"/>
              <w:ind w:left="-1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1C166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ร้อยละการถือหุ้น</w:t>
            </w:r>
          </w:p>
        </w:tc>
        <w:tc>
          <w:tcPr>
            <w:tcW w:w="1247" w:type="dxa"/>
          </w:tcPr>
          <w:p w14:paraId="38BBB937" w14:textId="326A0930" w:rsidR="00162786" w:rsidRPr="001C1668" w:rsidRDefault="00162786" w:rsidP="00162786">
            <w:pPr>
              <w:spacing w:line="240" w:lineRule="auto"/>
              <w:ind w:left="-113" w:right="-1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166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42" w:type="dxa"/>
          </w:tcPr>
          <w:p w14:paraId="14BD48B4" w14:textId="77777777" w:rsidR="00162786" w:rsidRPr="001C1668" w:rsidRDefault="00162786" w:rsidP="00162786">
            <w:pPr>
              <w:spacing w:line="240" w:lineRule="auto"/>
              <w:ind w:right="-83" w:hanging="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</w:tcPr>
          <w:p w14:paraId="3C9ACD13" w14:textId="010F9826" w:rsidR="00162786" w:rsidRPr="001C1668" w:rsidRDefault="00162786" w:rsidP="00162786">
            <w:pPr>
              <w:spacing w:line="240" w:lineRule="auto"/>
              <w:ind w:right="-83" w:hanging="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C166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เงินสดรับ</w:t>
            </w:r>
          </w:p>
        </w:tc>
        <w:tc>
          <w:tcPr>
            <w:tcW w:w="260" w:type="dxa"/>
          </w:tcPr>
          <w:p w14:paraId="19BA27C6" w14:textId="77777777" w:rsidR="00162786" w:rsidRPr="001C1668" w:rsidRDefault="00162786" w:rsidP="00162786">
            <w:pPr>
              <w:spacing w:line="240" w:lineRule="auto"/>
              <w:ind w:left="-71" w:right="-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1594908D" w14:textId="0AF54403" w:rsidR="00162786" w:rsidRPr="001C1668" w:rsidRDefault="00162786" w:rsidP="00162786">
            <w:pPr>
              <w:spacing w:line="240" w:lineRule="auto"/>
              <w:ind w:left="-71" w:right="-8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C166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</w:p>
        </w:tc>
      </w:tr>
      <w:tr w:rsidR="00E923D9" w:rsidRPr="001C1668" w14:paraId="073C4F82" w14:textId="77777777" w:rsidTr="001C1668">
        <w:trPr>
          <w:trHeight w:hRule="exact" w:val="374"/>
          <w:tblHeader/>
        </w:trPr>
        <w:tc>
          <w:tcPr>
            <w:tcW w:w="3510" w:type="dxa"/>
            <w:vAlign w:val="bottom"/>
          </w:tcPr>
          <w:p w14:paraId="0FC9EB91" w14:textId="77777777" w:rsidR="00E923D9" w:rsidRPr="001C1668" w:rsidRDefault="00E923D9" w:rsidP="005976D5">
            <w:pPr>
              <w:spacing w:line="240" w:lineRule="auto"/>
              <w:ind w:left="-13" w:firstLine="7"/>
              <w:rPr>
                <w:bCs/>
                <w:sz w:val="30"/>
                <w:szCs w:val="30"/>
                <w:highlight w:val="cyan"/>
                <w:lang w:eastAsia="ko-KR"/>
              </w:rPr>
            </w:pPr>
          </w:p>
        </w:tc>
        <w:tc>
          <w:tcPr>
            <w:tcW w:w="1633" w:type="dxa"/>
            <w:vAlign w:val="bottom"/>
          </w:tcPr>
          <w:p w14:paraId="505EE055" w14:textId="70F4FF24" w:rsidR="00E923D9" w:rsidRPr="001C1668" w:rsidRDefault="003255FC" w:rsidP="00A7197C">
            <w:pPr>
              <w:spacing w:line="240" w:lineRule="auto"/>
              <w:ind w:left="-71" w:right="-88"/>
              <w:jc w:val="center"/>
              <w:rPr>
                <w:bCs/>
                <w:sz w:val="30"/>
                <w:szCs w:val="30"/>
                <w:highlight w:val="cyan"/>
                <w:lang w:eastAsia="ko-KR"/>
              </w:rPr>
            </w:pPr>
            <w:r w:rsidRPr="001C16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3947" w:type="dxa"/>
            <w:gridSpan w:val="5"/>
          </w:tcPr>
          <w:p w14:paraId="62D101BB" w14:textId="2609883F" w:rsidR="00E923D9" w:rsidRPr="001C1668" w:rsidRDefault="00D90A66" w:rsidP="005976D5">
            <w:pPr>
              <w:spacing w:line="240" w:lineRule="auto"/>
              <w:ind w:left="-71" w:right="-88"/>
              <w:jc w:val="center"/>
              <w:rPr>
                <w:bCs/>
                <w:sz w:val="30"/>
                <w:szCs w:val="30"/>
              </w:rPr>
            </w:pPr>
            <w:r w:rsidRPr="001C16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1C166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1C16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923D9" w:rsidRPr="001C1668" w14:paraId="33C27668" w14:textId="77777777" w:rsidTr="001C1668">
        <w:trPr>
          <w:trHeight w:hRule="exact" w:val="374"/>
        </w:trPr>
        <w:tc>
          <w:tcPr>
            <w:tcW w:w="3510" w:type="dxa"/>
            <w:vAlign w:val="bottom"/>
          </w:tcPr>
          <w:p w14:paraId="2FC2E945" w14:textId="79169A2B" w:rsidR="00E923D9" w:rsidRPr="001C1668" w:rsidRDefault="00D90A66" w:rsidP="005976D5">
            <w:pPr>
              <w:spacing w:line="240" w:lineRule="auto"/>
              <w:ind w:left="-13" w:firstLine="7"/>
              <w:rPr>
                <w:bCs/>
                <w:sz w:val="30"/>
                <w:szCs w:val="30"/>
              </w:rPr>
            </w:pPr>
            <w:r w:rsidRPr="001C1668">
              <w:rPr>
                <w:rFonts w:asciiTheme="majorBidi" w:hAnsiTheme="majorBidi" w:cstheme="majorBidi"/>
                <w:color w:val="0D0D0D" w:themeColor="text1" w:themeTint="F2"/>
                <w:sz w:val="30"/>
                <w:szCs w:val="30"/>
                <w:cs/>
              </w:rPr>
              <w:t>บริษัท</w:t>
            </w:r>
            <w:r w:rsidRPr="001C1668">
              <w:rPr>
                <w:rFonts w:asciiTheme="majorBidi" w:hAnsiTheme="majorBidi" w:cstheme="majorBidi" w:hint="cs"/>
                <w:color w:val="0D0D0D" w:themeColor="text1" w:themeTint="F2"/>
                <w:sz w:val="30"/>
                <w:szCs w:val="30"/>
                <w:cs/>
              </w:rPr>
              <w:t xml:space="preserve"> </w:t>
            </w:r>
            <w:r w:rsidRPr="001C1668">
              <w:rPr>
                <w:rFonts w:asciiTheme="majorBidi" w:hAnsiTheme="majorBidi" w:cstheme="majorBidi"/>
                <w:color w:val="0D0D0D" w:themeColor="text1" w:themeTint="F2"/>
                <w:sz w:val="30"/>
                <w:szCs w:val="30"/>
                <w:cs/>
              </w:rPr>
              <w:t>ศักดิ์สยาม</w:t>
            </w:r>
            <w:r w:rsidRPr="001C1668">
              <w:rPr>
                <w:rFonts w:asciiTheme="majorBidi" w:hAnsiTheme="majorBidi" w:cstheme="majorBidi" w:hint="cs"/>
                <w:color w:val="0D0D0D" w:themeColor="text1" w:themeTint="F2"/>
                <w:sz w:val="30"/>
                <w:szCs w:val="30"/>
                <w:cs/>
              </w:rPr>
              <w:t xml:space="preserve"> </w:t>
            </w:r>
            <w:r w:rsidRPr="001C1668">
              <w:rPr>
                <w:rFonts w:asciiTheme="majorBidi" w:hAnsiTheme="majorBidi" w:cstheme="majorBidi"/>
                <w:color w:val="0D0D0D" w:themeColor="text1" w:themeTint="F2"/>
                <w:sz w:val="30"/>
                <w:szCs w:val="30"/>
                <w:cs/>
              </w:rPr>
              <w:t>อินเตอร์</w:t>
            </w:r>
            <w:r w:rsidRPr="001C1668">
              <w:rPr>
                <w:rFonts w:asciiTheme="majorBidi" w:hAnsiTheme="majorBidi" w:cstheme="majorBidi" w:hint="cs"/>
                <w:color w:val="0D0D0D" w:themeColor="text1" w:themeTint="F2"/>
                <w:sz w:val="30"/>
                <w:szCs w:val="30"/>
                <w:cs/>
              </w:rPr>
              <w:t xml:space="preserve"> </w:t>
            </w:r>
            <w:r w:rsidRPr="001C1668">
              <w:rPr>
                <w:rFonts w:asciiTheme="majorBidi" w:hAnsiTheme="majorBidi" w:cstheme="majorBidi"/>
                <w:color w:val="0D0D0D" w:themeColor="text1" w:themeTint="F2"/>
                <w:sz w:val="30"/>
                <w:szCs w:val="30"/>
                <w:cs/>
              </w:rPr>
              <w:t>ฟรุ๊ตส์</w:t>
            </w:r>
            <w:r w:rsidRPr="001C1668">
              <w:rPr>
                <w:rFonts w:asciiTheme="majorBidi" w:hAnsiTheme="majorBidi" w:cstheme="majorBidi" w:hint="cs"/>
                <w:color w:val="0D0D0D" w:themeColor="text1" w:themeTint="F2"/>
                <w:sz w:val="30"/>
                <w:szCs w:val="30"/>
                <w:cs/>
              </w:rPr>
              <w:t xml:space="preserve"> </w:t>
            </w:r>
            <w:r w:rsidRPr="001C1668">
              <w:rPr>
                <w:rFonts w:asciiTheme="majorBidi" w:hAnsiTheme="majorBidi" w:cstheme="majorBidi"/>
                <w:color w:val="0D0D0D" w:themeColor="text1" w:themeTint="F2"/>
                <w:sz w:val="30"/>
                <w:szCs w:val="30"/>
                <w:cs/>
              </w:rPr>
              <w:t>จำกัด</w:t>
            </w:r>
          </w:p>
        </w:tc>
        <w:tc>
          <w:tcPr>
            <w:tcW w:w="1633" w:type="dxa"/>
            <w:vAlign w:val="bottom"/>
          </w:tcPr>
          <w:p w14:paraId="637BDB00" w14:textId="6702A76F" w:rsidR="00E923D9" w:rsidRPr="001C1668" w:rsidRDefault="001C1668" w:rsidP="005976D5">
            <w:pPr>
              <w:tabs>
                <w:tab w:val="left" w:pos="789"/>
              </w:tabs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25.00</w:t>
            </w:r>
          </w:p>
        </w:tc>
        <w:tc>
          <w:tcPr>
            <w:tcW w:w="1247" w:type="dxa"/>
            <w:vAlign w:val="bottom"/>
          </w:tcPr>
          <w:p w14:paraId="218D6E29" w14:textId="77777777" w:rsidR="00E923D9" w:rsidRPr="001C1668" w:rsidRDefault="00E923D9" w:rsidP="005976D5">
            <w:pPr>
              <w:tabs>
                <w:tab w:val="decimal" w:pos="761"/>
              </w:tabs>
              <w:spacing w:line="240" w:lineRule="auto"/>
              <w:ind w:right="6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16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11.89</w:t>
            </w:r>
          </w:p>
        </w:tc>
        <w:tc>
          <w:tcPr>
            <w:tcW w:w="242" w:type="dxa"/>
          </w:tcPr>
          <w:p w14:paraId="49C7E898" w14:textId="77777777" w:rsidR="00E923D9" w:rsidRPr="001C1668" w:rsidRDefault="00E923D9" w:rsidP="005976D5">
            <w:pPr>
              <w:tabs>
                <w:tab w:val="left" w:pos="792"/>
                <w:tab w:val="left" w:pos="11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4" w:type="dxa"/>
            <w:vAlign w:val="bottom"/>
          </w:tcPr>
          <w:p w14:paraId="1532F6EC" w14:textId="77777777" w:rsidR="00E923D9" w:rsidRPr="001C1668" w:rsidRDefault="00E923D9" w:rsidP="005976D5">
            <w:pPr>
              <w:tabs>
                <w:tab w:val="left" w:pos="792"/>
                <w:tab w:val="left" w:pos="11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16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12.50</w:t>
            </w:r>
          </w:p>
        </w:tc>
        <w:tc>
          <w:tcPr>
            <w:tcW w:w="260" w:type="dxa"/>
          </w:tcPr>
          <w:p w14:paraId="5F377E32" w14:textId="77777777" w:rsidR="00E923D9" w:rsidRPr="001C1668" w:rsidRDefault="00E923D9" w:rsidP="005976D5">
            <w:pPr>
              <w:tabs>
                <w:tab w:val="decimal" w:pos="980"/>
              </w:tabs>
              <w:spacing w:line="240" w:lineRule="auto"/>
              <w:ind w:left="-71"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6EF1226C" w14:textId="77777777" w:rsidR="00E923D9" w:rsidRPr="001C1668" w:rsidRDefault="00E923D9" w:rsidP="001C1668">
            <w:pPr>
              <w:spacing w:line="240" w:lineRule="auto"/>
              <w:ind w:left="-71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16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0.61</w:t>
            </w:r>
          </w:p>
        </w:tc>
      </w:tr>
      <w:bookmarkEnd w:id="1"/>
    </w:tbl>
    <w:p w14:paraId="19B017EA" w14:textId="77777777" w:rsidR="008A3B71" w:rsidRPr="00162786" w:rsidRDefault="008A3B71" w:rsidP="00092983">
      <w:pPr>
        <w:pStyle w:val="BodyText2"/>
        <w:spacing w:line="240" w:lineRule="atLeast"/>
        <w:ind w:left="540" w:right="47" w:firstLine="0"/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</w:pPr>
    </w:p>
    <w:p w14:paraId="681470E2" w14:textId="57F68370" w:rsidR="00AA708E" w:rsidRPr="00162786" w:rsidRDefault="00DE4AF5" w:rsidP="00453CD6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left" w:pos="540"/>
          <w:tab w:val="left" w:pos="387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16278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หนี้สินที่มีภาระดอกเบี้ย</w:t>
      </w:r>
    </w:p>
    <w:p w14:paraId="11BDBE9E" w14:textId="77777777" w:rsidR="00DE4AF5" w:rsidRPr="00162786" w:rsidRDefault="00DE4AF5" w:rsidP="00FE2463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F63F0E" w14:textId="77777777" w:rsidR="00DE4AF5" w:rsidRPr="00162786" w:rsidRDefault="00DE4AF5" w:rsidP="00DE1B7F">
      <w:pPr>
        <w:ind w:right="200" w:firstLine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62786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เงินกู้ยืมจากสถาบันการเงิน </w:t>
      </w:r>
    </w:p>
    <w:p w14:paraId="613A407A" w14:textId="77777777" w:rsidR="007A69B1" w:rsidRPr="00162786" w:rsidRDefault="007A69B1" w:rsidP="00DE1B7F">
      <w:pPr>
        <w:ind w:right="200" w:firstLine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0B966E20" w14:textId="344042F5" w:rsidR="00DE4AF5" w:rsidRPr="00162786" w:rsidRDefault="002E22EC" w:rsidP="00E60A5C">
      <w:pPr>
        <w:ind w:left="540" w:right="-27" w:firstLine="2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62786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C17B7D" w:rsidRPr="00162786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C17B7D" w:rsidRPr="00162786">
        <w:rPr>
          <w:rFonts w:asciiTheme="majorBidi" w:hAnsiTheme="majorBidi" w:cstheme="majorBidi" w:hint="cs"/>
          <w:sz w:val="30"/>
          <w:szCs w:val="30"/>
          <w:cs/>
          <w:lang w:val="en-US"/>
        </w:rPr>
        <w:t>มิถุนายน</w:t>
      </w:r>
      <w:r w:rsidRPr="00162786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162786">
        <w:rPr>
          <w:rFonts w:asciiTheme="majorBidi" w:hAnsiTheme="majorBidi" w:cstheme="majorBidi"/>
          <w:sz w:val="30"/>
          <w:szCs w:val="30"/>
          <w:lang w:val="en-US"/>
        </w:rPr>
        <w:t xml:space="preserve">2569 </w:t>
      </w:r>
      <w:r w:rsidR="00583711" w:rsidRPr="00162786">
        <w:rPr>
          <w:rFonts w:asciiTheme="majorBidi" w:hAnsiTheme="majorBidi" w:cstheme="majorBidi" w:hint="cs"/>
          <w:sz w:val="30"/>
          <w:szCs w:val="30"/>
          <w:cs/>
          <w:lang w:val="en-US"/>
        </w:rPr>
        <w:t>กลุ่ม</w:t>
      </w:r>
      <w:r w:rsidR="00DE4AF5" w:rsidRPr="00162786">
        <w:rPr>
          <w:rFonts w:asciiTheme="majorBidi" w:hAnsiTheme="majorBidi" w:cstheme="majorBidi"/>
          <w:sz w:val="30"/>
          <w:szCs w:val="30"/>
          <w:cs/>
          <w:lang w:val="en-US"/>
        </w:rPr>
        <w:t>บริษัท</w:t>
      </w:r>
      <w:r w:rsidR="00DE1B7F" w:rsidRPr="00162786">
        <w:rPr>
          <w:rFonts w:asciiTheme="majorBidi" w:hAnsiTheme="majorBidi" w:cstheme="majorBidi" w:hint="cs"/>
          <w:sz w:val="30"/>
          <w:szCs w:val="30"/>
          <w:cs/>
          <w:lang w:val="en-US"/>
        </w:rPr>
        <w:t>มีเงิน</w:t>
      </w:r>
      <w:r w:rsidR="00DE4AF5" w:rsidRPr="00162786">
        <w:rPr>
          <w:rFonts w:asciiTheme="majorBidi" w:hAnsiTheme="majorBidi" w:cstheme="majorBidi" w:hint="cs"/>
          <w:sz w:val="30"/>
          <w:szCs w:val="30"/>
          <w:cs/>
          <w:lang w:val="en-US"/>
        </w:rPr>
        <w:t>กู้ยืมระยะสั้น</w:t>
      </w:r>
      <w:r w:rsidR="00DE1B7F" w:rsidRPr="00162786">
        <w:rPr>
          <w:rFonts w:asciiTheme="majorBidi" w:hAnsiTheme="majorBidi" w:cstheme="majorBidi" w:hint="cs"/>
          <w:sz w:val="30"/>
          <w:szCs w:val="30"/>
          <w:cs/>
          <w:lang w:val="en-US"/>
        </w:rPr>
        <w:t>จาก</w:t>
      </w:r>
      <w:r w:rsidR="00DE4AF5" w:rsidRPr="00162786">
        <w:rPr>
          <w:rFonts w:asciiTheme="majorBidi" w:hAnsiTheme="majorBidi" w:cstheme="majorBidi" w:hint="cs"/>
          <w:sz w:val="30"/>
          <w:szCs w:val="30"/>
          <w:cs/>
          <w:lang w:val="en-US"/>
        </w:rPr>
        <w:t>สถาบันการเงิน</w:t>
      </w:r>
      <w:r w:rsidR="00DE4AF5" w:rsidRPr="00162786">
        <w:rPr>
          <w:rFonts w:asciiTheme="majorBidi" w:hAnsiTheme="majorBidi" w:cstheme="majorBidi"/>
          <w:sz w:val="30"/>
          <w:szCs w:val="30"/>
          <w:cs/>
          <w:lang w:val="en-US"/>
        </w:rPr>
        <w:t>จำนวน</w:t>
      </w:r>
      <w:r w:rsidR="00EA7F67" w:rsidRPr="0016278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C6698" w:rsidRPr="00162786">
        <w:rPr>
          <w:rFonts w:asciiTheme="majorBidi" w:hAnsiTheme="majorBidi" w:cstheme="majorBidi"/>
          <w:sz w:val="30"/>
          <w:szCs w:val="30"/>
          <w:cs/>
          <w:lang w:val="en-US"/>
        </w:rPr>
        <w:t>179.27</w:t>
      </w:r>
      <w:r w:rsidR="00B47D50" w:rsidRPr="0016278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E4AF5" w:rsidRPr="00162786">
        <w:rPr>
          <w:rFonts w:asciiTheme="majorBidi" w:hAnsiTheme="majorBidi" w:cstheme="majorBidi" w:hint="cs"/>
          <w:sz w:val="30"/>
          <w:szCs w:val="30"/>
          <w:cs/>
          <w:lang w:val="en-US"/>
        </w:rPr>
        <w:t>ล้</w:t>
      </w:r>
      <w:r w:rsidR="00DE4AF5" w:rsidRPr="00162786">
        <w:rPr>
          <w:rFonts w:asciiTheme="majorBidi" w:hAnsiTheme="majorBidi" w:cstheme="majorBidi"/>
          <w:sz w:val="30"/>
          <w:szCs w:val="30"/>
          <w:cs/>
          <w:lang w:val="en-US"/>
        </w:rPr>
        <w:t>านบาท</w:t>
      </w:r>
      <w:r w:rsidR="00DE4AF5" w:rsidRPr="0016278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E4AF5" w:rsidRPr="00162786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(31 </w:t>
      </w:r>
      <w:r w:rsidR="00DE4AF5" w:rsidRPr="00162786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ธันวาคม </w:t>
      </w:r>
      <w:r w:rsidR="00DE4AF5" w:rsidRPr="00162786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AA76EA" w:rsidRPr="00162786">
        <w:rPr>
          <w:rFonts w:asciiTheme="majorBidi" w:hAnsiTheme="majorBidi" w:cstheme="majorBidi"/>
          <w:i/>
          <w:iCs/>
          <w:sz w:val="30"/>
          <w:szCs w:val="30"/>
          <w:lang w:val="en-US"/>
        </w:rPr>
        <w:t>8</w:t>
      </w:r>
      <w:r w:rsidR="00DE4AF5" w:rsidRPr="00162786">
        <w:rPr>
          <w:rFonts w:asciiTheme="majorBidi" w:hAnsiTheme="majorBidi" w:cstheme="majorBidi"/>
          <w:i/>
          <w:iCs/>
          <w:sz w:val="30"/>
          <w:szCs w:val="30"/>
          <w:lang w:val="en-US"/>
        </w:rPr>
        <w:t>:</w:t>
      </w:r>
      <w:r w:rsidR="001D78F3" w:rsidRPr="00162786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EA7F67" w:rsidRPr="00162786">
        <w:rPr>
          <w:rFonts w:asciiTheme="majorBidi" w:hAnsiTheme="majorBidi" w:cstheme="majorBidi"/>
          <w:i/>
          <w:iCs/>
          <w:sz w:val="30"/>
          <w:szCs w:val="30"/>
          <w:lang w:val="en-US"/>
        </w:rPr>
        <w:t>16</w:t>
      </w:r>
      <w:r w:rsidRPr="00162786">
        <w:rPr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 w:rsidR="00EA7F67" w:rsidRPr="00162786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Pr="00162786">
        <w:rPr>
          <w:rFonts w:asciiTheme="majorBidi" w:hAnsiTheme="majorBidi" w:cstheme="majorBidi"/>
          <w:i/>
          <w:iCs/>
          <w:sz w:val="30"/>
          <w:szCs w:val="30"/>
          <w:lang w:val="en-US"/>
        </w:rPr>
        <w:t>04</w:t>
      </w:r>
      <w:r w:rsidR="00DE4AF5" w:rsidRPr="00162786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DE4AF5" w:rsidRPr="00162786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ล้านบาท</w:t>
      </w:r>
      <w:r w:rsidR="00DE4AF5" w:rsidRPr="00162786">
        <w:rPr>
          <w:rFonts w:asciiTheme="majorBidi" w:hAnsiTheme="majorBidi" w:cstheme="majorBidi"/>
          <w:i/>
          <w:iCs/>
          <w:sz w:val="30"/>
          <w:szCs w:val="30"/>
          <w:lang w:val="en-US"/>
        </w:rPr>
        <w:t>)</w:t>
      </w:r>
      <w:r w:rsidR="00DE4AF5" w:rsidRPr="00162786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โดยมีอัตราดอกเบี้ย</w:t>
      </w:r>
      <w:r w:rsidR="00DE4AF5" w:rsidRPr="00162786">
        <w:rPr>
          <w:rFonts w:asciiTheme="majorBidi" w:hAnsiTheme="majorBidi" w:cstheme="majorBidi" w:hint="cs"/>
          <w:sz w:val="30"/>
          <w:szCs w:val="30"/>
          <w:cs/>
          <w:lang w:val="en-US"/>
        </w:rPr>
        <w:t>ร้อยละ</w:t>
      </w:r>
      <w:r w:rsidR="00DE4AF5" w:rsidRPr="0016278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C6698" w:rsidRPr="00162786">
        <w:rPr>
          <w:rFonts w:asciiTheme="majorBidi" w:hAnsiTheme="majorBidi" w:cstheme="majorBidi"/>
          <w:sz w:val="30"/>
          <w:szCs w:val="30"/>
          <w:lang w:val="en-US"/>
        </w:rPr>
        <w:t>3.15</w:t>
      </w:r>
      <w:r w:rsidR="00DE4AF5" w:rsidRPr="0016278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957948">
        <w:rPr>
          <w:rFonts w:asciiTheme="majorBidi" w:hAnsiTheme="majorBidi" w:cstheme="majorBidi"/>
          <w:sz w:val="30"/>
          <w:szCs w:val="30"/>
          <w:lang w:val="en-US"/>
        </w:rPr>
        <w:t>-</w:t>
      </w:r>
      <w:r w:rsidR="00DE4AF5" w:rsidRPr="0016278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C6698" w:rsidRPr="00162786">
        <w:rPr>
          <w:rFonts w:asciiTheme="majorBidi" w:hAnsiTheme="majorBidi" w:cstheme="majorBidi"/>
          <w:sz w:val="30"/>
          <w:szCs w:val="30"/>
          <w:lang w:val="en-US"/>
        </w:rPr>
        <w:t>5.35</w:t>
      </w:r>
      <w:r w:rsidR="00DE4AF5" w:rsidRPr="0016278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E4AF5" w:rsidRPr="00162786">
        <w:rPr>
          <w:rFonts w:asciiTheme="majorBidi" w:hAnsiTheme="majorBidi" w:cstheme="majorBidi" w:hint="cs"/>
          <w:sz w:val="30"/>
          <w:szCs w:val="30"/>
          <w:cs/>
          <w:lang w:val="en-US"/>
        </w:rPr>
        <w:t>ต่อปี</w:t>
      </w:r>
      <w:r w:rsidR="00DE4AF5" w:rsidRPr="00162786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162786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(31 </w:t>
      </w:r>
      <w:r w:rsidRPr="00162786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ธันวาคม </w:t>
      </w:r>
      <w:r w:rsidRPr="00162786">
        <w:rPr>
          <w:rFonts w:asciiTheme="majorBidi" w:hAnsiTheme="majorBidi" w:cstheme="majorBidi"/>
          <w:i/>
          <w:iCs/>
          <w:sz w:val="30"/>
          <w:szCs w:val="30"/>
          <w:lang w:val="en-US"/>
        </w:rPr>
        <w:t>2568:</w:t>
      </w:r>
      <w:r w:rsidRPr="00162786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 ร้อยละ </w:t>
      </w:r>
      <w:r w:rsidR="005E77E3" w:rsidRPr="00162786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3.99 </w:t>
      </w:r>
      <w:r w:rsidR="00C655BE" w:rsidRPr="00162786">
        <w:rPr>
          <w:rFonts w:asciiTheme="majorBidi" w:hAnsiTheme="majorBidi" w:cstheme="majorBidi"/>
          <w:i/>
          <w:iCs/>
          <w:sz w:val="30"/>
          <w:szCs w:val="30"/>
          <w:lang w:val="en-US"/>
        </w:rPr>
        <w:t>-</w:t>
      </w:r>
      <w:r w:rsidR="005E77E3" w:rsidRPr="00162786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8.30</w:t>
      </w:r>
      <w:r w:rsidRPr="00162786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Pr="00162786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ต่อปี</w:t>
      </w:r>
      <w:r w:rsidRPr="00162786">
        <w:rPr>
          <w:rFonts w:asciiTheme="majorBidi" w:hAnsiTheme="majorBidi" w:cstheme="majorBidi"/>
          <w:i/>
          <w:iCs/>
          <w:sz w:val="30"/>
          <w:szCs w:val="30"/>
          <w:lang w:val="en-US"/>
        </w:rPr>
        <w:t>)</w:t>
      </w:r>
      <w:r w:rsidRPr="0016278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E4AF5" w:rsidRPr="00162786">
        <w:rPr>
          <w:rFonts w:asciiTheme="majorBidi" w:hAnsiTheme="majorBidi" w:cstheme="majorBidi" w:hint="cs"/>
          <w:sz w:val="30"/>
          <w:szCs w:val="30"/>
          <w:cs/>
          <w:lang w:val="en-US"/>
        </w:rPr>
        <w:t>เงินกู้ยืมดังกล่าวค้ำประกันโดยกรรมการของบริษัท และมีหลักประกันเป็นสินทรัพย์ของกรรมการ เงินฝากสถาบันการเงินของบริษัท</w:t>
      </w:r>
      <w:r w:rsidR="00DE4AF5" w:rsidRPr="0016278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E4AF5" w:rsidRPr="00162786">
        <w:rPr>
          <w:rFonts w:asciiTheme="majorBidi" w:hAnsiTheme="majorBidi" w:cstheme="majorBidi" w:hint="cs"/>
          <w:sz w:val="30"/>
          <w:szCs w:val="30"/>
          <w:cs/>
          <w:lang w:val="en-US"/>
        </w:rPr>
        <w:t>และหนังสือค้ำประกันของบรรษัทประกันสินเชื่ออุตสาหกรรมขนาดย่อม</w:t>
      </w:r>
    </w:p>
    <w:p w14:paraId="11488E4A" w14:textId="77777777" w:rsidR="008B6C3F" w:rsidRPr="00162786" w:rsidRDefault="008B6C3F" w:rsidP="00DE1B7F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FFB4B2F" w14:textId="16804230" w:rsidR="000850F6" w:rsidRDefault="008B6C3F" w:rsidP="000850F6">
      <w:pPr>
        <w:ind w:left="540" w:right="-27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162786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C17B7D" w:rsidRPr="00162786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C17B7D" w:rsidRPr="00162786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มิถุนายน </w:t>
      </w:r>
      <w:r w:rsidRPr="00162786">
        <w:rPr>
          <w:rFonts w:asciiTheme="majorBidi" w:hAnsiTheme="majorBidi" w:cstheme="majorBidi"/>
          <w:sz w:val="30"/>
          <w:szCs w:val="30"/>
        </w:rPr>
        <w:t>2569</w:t>
      </w:r>
      <w:r w:rsidR="00583711" w:rsidRPr="00162786">
        <w:rPr>
          <w:rFonts w:asciiTheme="majorBidi" w:hAnsiTheme="majorBidi" w:cstheme="majorBidi"/>
          <w:sz w:val="30"/>
          <w:szCs w:val="30"/>
        </w:rPr>
        <w:t xml:space="preserve"> </w:t>
      </w:r>
      <w:r w:rsidR="00583711" w:rsidRPr="00162786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583711" w:rsidRPr="00162786">
        <w:rPr>
          <w:rFonts w:asciiTheme="majorBidi" w:hAnsiTheme="majorBidi" w:cstheme="majorBidi"/>
          <w:sz w:val="30"/>
          <w:szCs w:val="30"/>
          <w:cs/>
          <w:lang w:val="en-US"/>
        </w:rPr>
        <w:t>บริษัท</w:t>
      </w:r>
      <w:r w:rsidR="00DE1B7F" w:rsidRPr="00162786">
        <w:rPr>
          <w:rFonts w:asciiTheme="majorBidi" w:hAnsiTheme="majorBidi" w:cstheme="majorBidi" w:hint="cs"/>
          <w:sz w:val="30"/>
          <w:szCs w:val="30"/>
          <w:cs/>
          <w:lang w:val="en-US"/>
        </w:rPr>
        <w:t>มีเงินกู้ยืม</w:t>
      </w:r>
      <w:r w:rsidR="00583711" w:rsidRPr="00162786">
        <w:rPr>
          <w:rFonts w:asciiTheme="majorBidi" w:hAnsiTheme="majorBidi" w:cstheme="majorBidi" w:hint="cs"/>
          <w:sz w:val="30"/>
          <w:szCs w:val="30"/>
          <w:cs/>
          <w:lang w:val="en-US"/>
        </w:rPr>
        <w:t>ระยะยาว</w:t>
      </w:r>
      <w:r w:rsidR="00DE1B7F" w:rsidRPr="00162786">
        <w:rPr>
          <w:rFonts w:asciiTheme="majorBidi" w:hAnsiTheme="majorBidi" w:cstheme="majorBidi" w:hint="cs"/>
          <w:sz w:val="30"/>
          <w:szCs w:val="30"/>
          <w:cs/>
          <w:lang w:val="en-US"/>
        </w:rPr>
        <w:t>จาก</w:t>
      </w:r>
      <w:r w:rsidR="00583711" w:rsidRPr="00162786">
        <w:rPr>
          <w:rFonts w:asciiTheme="majorBidi" w:hAnsiTheme="majorBidi" w:cstheme="majorBidi" w:hint="cs"/>
          <w:sz w:val="30"/>
          <w:szCs w:val="30"/>
          <w:cs/>
          <w:lang w:val="en-US"/>
        </w:rPr>
        <w:t>สถาบันการเงิน</w:t>
      </w:r>
      <w:r w:rsidR="00583711" w:rsidRPr="00162786">
        <w:rPr>
          <w:rFonts w:asciiTheme="majorBidi" w:hAnsiTheme="majorBidi" w:cstheme="majorBidi"/>
          <w:sz w:val="30"/>
          <w:szCs w:val="30"/>
          <w:cs/>
          <w:lang w:val="en-US"/>
        </w:rPr>
        <w:t>จำนวน</w:t>
      </w:r>
      <w:r w:rsidR="00583711" w:rsidRPr="0016278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C6698" w:rsidRPr="00162786">
        <w:rPr>
          <w:rFonts w:asciiTheme="majorBidi" w:hAnsiTheme="majorBidi" w:cstheme="majorBidi"/>
          <w:sz w:val="30"/>
          <w:szCs w:val="30"/>
          <w:lang w:val="en-US"/>
        </w:rPr>
        <w:t>13.45</w:t>
      </w:r>
      <w:r w:rsidR="00583711" w:rsidRPr="0016278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583711" w:rsidRPr="00162786">
        <w:rPr>
          <w:rFonts w:asciiTheme="majorBidi" w:hAnsiTheme="majorBidi" w:cstheme="majorBidi" w:hint="cs"/>
          <w:sz w:val="30"/>
          <w:szCs w:val="30"/>
          <w:cs/>
          <w:lang w:val="en-US"/>
        </w:rPr>
        <w:t>ล้</w:t>
      </w:r>
      <w:r w:rsidR="00583711" w:rsidRPr="00162786">
        <w:rPr>
          <w:rFonts w:asciiTheme="majorBidi" w:hAnsiTheme="majorBidi" w:cstheme="majorBidi"/>
          <w:sz w:val="30"/>
          <w:szCs w:val="30"/>
          <w:cs/>
          <w:lang w:val="en-US"/>
        </w:rPr>
        <w:t>านบาทโดยมีอัตราดอกเบี้ย</w:t>
      </w:r>
      <w:r w:rsidR="00583711" w:rsidRPr="00162786">
        <w:rPr>
          <w:rFonts w:asciiTheme="majorBidi" w:hAnsiTheme="majorBidi" w:cstheme="majorBidi" w:hint="cs"/>
          <w:sz w:val="30"/>
          <w:szCs w:val="30"/>
          <w:cs/>
          <w:lang w:val="en-US"/>
        </w:rPr>
        <w:t>ร้อยละ</w:t>
      </w:r>
      <w:r w:rsidR="00583711" w:rsidRPr="0016278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C6698" w:rsidRPr="00162786">
        <w:rPr>
          <w:rFonts w:asciiTheme="majorBidi" w:hAnsiTheme="majorBidi" w:cstheme="majorBidi"/>
          <w:sz w:val="30"/>
          <w:szCs w:val="30"/>
          <w:lang w:val="en-US"/>
        </w:rPr>
        <w:t>5.00</w:t>
      </w:r>
      <w:r w:rsidR="00583711" w:rsidRPr="0016278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957948">
        <w:rPr>
          <w:rFonts w:asciiTheme="majorBidi" w:hAnsiTheme="majorBidi" w:cstheme="majorBidi"/>
          <w:sz w:val="30"/>
          <w:szCs w:val="30"/>
          <w:lang w:val="en-US"/>
        </w:rPr>
        <w:t>-</w:t>
      </w:r>
      <w:r w:rsidR="00583711" w:rsidRPr="0016278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C6698" w:rsidRPr="00162786">
        <w:rPr>
          <w:rFonts w:asciiTheme="majorBidi" w:hAnsiTheme="majorBidi" w:cstheme="majorBidi"/>
          <w:sz w:val="30"/>
          <w:szCs w:val="30"/>
          <w:lang w:val="en-US"/>
        </w:rPr>
        <w:t>12.94</w:t>
      </w:r>
      <w:r w:rsidR="00583711" w:rsidRPr="0016278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583711" w:rsidRPr="00162786">
        <w:rPr>
          <w:rFonts w:asciiTheme="majorBidi" w:hAnsiTheme="majorBidi" w:cstheme="majorBidi" w:hint="cs"/>
          <w:sz w:val="30"/>
          <w:szCs w:val="30"/>
          <w:cs/>
          <w:lang w:val="en-US"/>
        </w:rPr>
        <w:t>ต่อปี</w:t>
      </w:r>
      <w:r w:rsidR="00583711" w:rsidRPr="00162786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583711" w:rsidRPr="00162786">
        <w:rPr>
          <w:rFonts w:asciiTheme="majorBidi" w:hAnsiTheme="majorBidi" w:cstheme="majorBidi" w:hint="cs"/>
          <w:sz w:val="30"/>
          <w:szCs w:val="30"/>
          <w:cs/>
          <w:lang w:val="en-US"/>
        </w:rPr>
        <w:t>เงินกู้ยืมดังกล่าวค้ำประกันโดยกรรมการของบริษัท และมีหลักประกันเป็นสินทรัพย์ของกรรมการ เงินฝากสถาบันการเงินของบริษัท</w:t>
      </w:r>
      <w:r w:rsidR="00583711" w:rsidRPr="0016278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583711" w:rsidRPr="00162786">
        <w:rPr>
          <w:rFonts w:asciiTheme="majorBidi" w:hAnsiTheme="majorBidi" w:cstheme="majorBidi" w:hint="cs"/>
          <w:sz w:val="30"/>
          <w:szCs w:val="30"/>
          <w:cs/>
          <w:lang w:val="en-US"/>
        </w:rPr>
        <w:t>และหนังสือค้ำประกันของบรรษัทประกันสินเชื่ออุตสาหกรรมขนาดย่อม</w:t>
      </w:r>
      <w:r w:rsidR="000850F6"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2C2C3C6B" w14:textId="373D15F5" w:rsidR="006C6698" w:rsidRPr="000850F6" w:rsidRDefault="006C6698" w:rsidP="00060692">
      <w:pPr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850F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เงินกู้ยืมจากบุคคลอื่น</w:t>
      </w:r>
    </w:p>
    <w:p w14:paraId="72E3943D" w14:textId="77777777" w:rsidR="007A69B1" w:rsidRPr="00DE3B97" w:rsidRDefault="007A69B1" w:rsidP="00DE3B97">
      <w:pPr>
        <w:ind w:left="540" w:right="-2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F93778C" w14:textId="7A812039" w:rsidR="006C6698" w:rsidRDefault="006E480D" w:rsidP="005F1B92">
      <w:pPr>
        <w:ind w:left="540" w:right="-2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E1B7F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มิถุนายน</w:t>
      </w:r>
      <w:r w:rsidRPr="00DE1B7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DE1B7F">
        <w:rPr>
          <w:rFonts w:asciiTheme="majorBidi" w:hAnsiTheme="majorBidi" w:cstheme="majorBidi"/>
          <w:sz w:val="30"/>
          <w:szCs w:val="30"/>
        </w:rPr>
        <w:t xml:space="preserve">2569 </w:t>
      </w:r>
      <w:r w:rsidRPr="00DE1B7F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DE1B7F">
        <w:rPr>
          <w:rFonts w:asciiTheme="majorBidi" w:hAnsiTheme="majorBidi" w:cstheme="majorBidi"/>
          <w:sz w:val="30"/>
          <w:szCs w:val="30"/>
          <w:cs/>
          <w:lang w:val="en-US"/>
        </w:rPr>
        <w:t>บริษัท</w:t>
      </w:r>
      <w:r w:rsidRPr="00DE1B7F">
        <w:rPr>
          <w:rFonts w:asciiTheme="majorBidi" w:hAnsiTheme="majorBidi" w:cstheme="majorBidi" w:hint="cs"/>
          <w:sz w:val="30"/>
          <w:szCs w:val="30"/>
          <w:cs/>
          <w:lang w:val="en-US"/>
        </w:rPr>
        <w:t>มีเงินกู้ยืมระยะ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สั้น</w:t>
      </w:r>
      <w:r w:rsidRPr="00DE1B7F">
        <w:rPr>
          <w:rFonts w:asciiTheme="majorBidi" w:hAnsiTheme="majorBidi" w:cstheme="majorBidi" w:hint="cs"/>
          <w:sz w:val="30"/>
          <w:szCs w:val="30"/>
          <w:cs/>
          <w:lang w:val="en-US"/>
        </w:rPr>
        <w:t>จาก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บุคคลอื่น</w:t>
      </w:r>
      <w:r w:rsidRPr="00DE1B7F">
        <w:rPr>
          <w:rFonts w:asciiTheme="majorBidi" w:hAnsiTheme="majorBidi" w:cstheme="majorBidi"/>
          <w:sz w:val="30"/>
          <w:szCs w:val="30"/>
          <w:cs/>
          <w:lang w:val="en-US"/>
        </w:rPr>
        <w:t>จำนว</w:t>
      </w:r>
      <w:r w:rsidRPr="006C6698">
        <w:rPr>
          <w:rFonts w:asciiTheme="majorBidi" w:hAnsiTheme="majorBidi" w:cstheme="majorBidi"/>
          <w:sz w:val="30"/>
          <w:szCs w:val="30"/>
          <w:cs/>
          <w:lang w:val="en-US"/>
        </w:rPr>
        <w:t>น</w:t>
      </w:r>
      <w:r w:rsidRPr="006C669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FC7C22">
        <w:rPr>
          <w:rFonts w:asciiTheme="majorBidi" w:hAnsiTheme="majorBidi" w:cstheme="majorBidi"/>
          <w:sz w:val="30"/>
          <w:szCs w:val="30"/>
          <w:lang w:val="en-US"/>
        </w:rPr>
        <w:t>9</w:t>
      </w:r>
      <w:r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6C669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C6698">
        <w:rPr>
          <w:rFonts w:asciiTheme="majorBidi" w:hAnsiTheme="majorBidi" w:cstheme="majorBidi" w:hint="cs"/>
          <w:sz w:val="30"/>
          <w:szCs w:val="30"/>
          <w:cs/>
          <w:lang w:val="en-US"/>
        </w:rPr>
        <w:t>ล้</w:t>
      </w:r>
      <w:r w:rsidRPr="006C6698">
        <w:rPr>
          <w:rFonts w:asciiTheme="majorBidi" w:hAnsiTheme="majorBidi" w:cstheme="majorBidi"/>
          <w:sz w:val="30"/>
          <w:szCs w:val="30"/>
          <w:cs/>
          <w:lang w:val="en-US"/>
        </w:rPr>
        <w:t>าน</w:t>
      </w:r>
      <w:r w:rsidRPr="00DE1B7F">
        <w:rPr>
          <w:rFonts w:asciiTheme="majorBidi" w:hAnsiTheme="majorBidi" w:cstheme="majorBidi"/>
          <w:sz w:val="30"/>
          <w:szCs w:val="30"/>
          <w:cs/>
          <w:lang w:val="en-US"/>
        </w:rPr>
        <w:t>บาท</w:t>
      </w:r>
      <w:r w:rsidR="00AC519D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DE1B7F">
        <w:rPr>
          <w:rFonts w:asciiTheme="majorBidi" w:hAnsiTheme="majorBidi" w:cstheme="majorBidi"/>
          <w:sz w:val="30"/>
          <w:szCs w:val="30"/>
          <w:cs/>
          <w:lang w:val="en-US"/>
        </w:rPr>
        <w:t>โดยมีอัตราดอกเบี้ย</w:t>
      </w:r>
      <w:r w:rsidR="000850F6">
        <w:rPr>
          <w:rFonts w:asciiTheme="majorBidi" w:hAnsiTheme="majorBidi" w:cstheme="majorBidi"/>
          <w:sz w:val="30"/>
          <w:szCs w:val="30"/>
          <w:lang w:val="en-US"/>
        </w:rPr>
        <w:br/>
      </w:r>
      <w:r w:rsidRPr="00DE1B7F">
        <w:rPr>
          <w:rFonts w:asciiTheme="majorBidi" w:hAnsiTheme="majorBidi" w:cstheme="majorBidi" w:hint="cs"/>
          <w:sz w:val="30"/>
          <w:szCs w:val="30"/>
          <w:cs/>
          <w:lang w:val="en-US"/>
        </w:rPr>
        <w:t>ร้อยละ</w:t>
      </w:r>
      <w:r w:rsidR="000850F6">
        <w:rPr>
          <w:rFonts w:asciiTheme="majorBidi" w:hAnsiTheme="majorBidi" w:cstheme="majorBidi"/>
          <w:sz w:val="30"/>
          <w:szCs w:val="30"/>
          <w:lang w:val="en-US"/>
        </w:rPr>
        <w:t xml:space="preserve"> 12.00 </w:t>
      </w:r>
      <w:r w:rsidRPr="00DE1B7F">
        <w:rPr>
          <w:rFonts w:asciiTheme="majorBidi" w:hAnsiTheme="majorBidi" w:cstheme="majorBidi" w:hint="cs"/>
          <w:sz w:val="30"/>
          <w:szCs w:val="30"/>
          <w:cs/>
          <w:lang w:val="en-US"/>
        </w:rPr>
        <w:t>ต่อปี</w:t>
      </w:r>
      <w:r w:rsidR="008B0C1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B0C13" w:rsidRPr="008B0C13">
        <w:rPr>
          <w:rFonts w:asciiTheme="majorBidi" w:hAnsiTheme="majorBidi"/>
          <w:sz w:val="30"/>
          <w:szCs w:val="30"/>
          <w:cs/>
          <w:lang w:val="en-US"/>
        </w:rPr>
        <w:t xml:space="preserve">ซึ่งมีกำหนดชำระคืนในเดือนสิงหาคม </w:t>
      </w:r>
      <w:r w:rsidR="008B0C13" w:rsidRPr="008B0C13">
        <w:rPr>
          <w:rFonts w:asciiTheme="majorBidi" w:hAnsiTheme="majorBidi" w:cstheme="majorBidi"/>
          <w:sz w:val="30"/>
          <w:szCs w:val="30"/>
          <w:lang w:val="en-US"/>
        </w:rPr>
        <w:t>2569</w:t>
      </w:r>
    </w:p>
    <w:p w14:paraId="4D4E92E0" w14:textId="77777777" w:rsidR="00797309" w:rsidRPr="00DE3B97" w:rsidRDefault="00797309" w:rsidP="00DE3B97">
      <w:pPr>
        <w:ind w:left="540" w:right="-2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EBF1322" w14:textId="325BF96D" w:rsidR="00797309" w:rsidRPr="000850F6" w:rsidRDefault="007B77FA" w:rsidP="00797309">
      <w:pPr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850F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หุ้นกู้</w:t>
      </w:r>
    </w:p>
    <w:p w14:paraId="57F07859" w14:textId="77777777" w:rsidR="007A69B1" w:rsidRPr="00DE3B97" w:rsidRDefault="007A69B1" w:rsidP="00DE3B97">
      <w:pPr>
        <w:ind w:left="540" w:right="-2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8181065" w14:textId="2ECFAF4F" w:rsidR="005A1F72" w:rsidRDefault="00287456" w:rsidP="00287456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87456">
        <w:rPr>
          <w:rFonts w:asciiTheme="majorBidi" w:hAnsiTheme="majorBidi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มิถุนายน</w:t>
      </w:r>
      <w:r w:rsidRPr="00DE1B7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DE1B7F">
        <w:rPr>
          <w:rFonts w:asciiTheme="majorBidi" w:hAnsiTheme="majorBidi" w:cstheme="majorBidi"/>
          <w:sz w:val="30"/>
          <w:szCs w:val="30"/>
        </w:rPr>
        <w:t xml:space="preserve">2569 </w:t>
      </w:r>
      <w:r w:rsidRPr="00287456">
        <w:rPr>
          <w:rFonts w:asciiTheme="majorBidi" w:hAnsiTheme="majorBidi"/>
          <w:sz w:val="30"/>
          <w:szCs w:val="30"/>
          <w:cs/>
        </w:rPr>
        <w:t>บริษัทมียอดคงเหลือจากการออกหุ้นกู้ระบุชื่อผู้ถือประเภทไม่ด้อยสิทธิ ไม่มีหลักประกัน โดยมีรายละเอียดดังนี้</w:t>
      </w:r>
    </w:p>
    <w:p w14:paraId="67B283D6" w14:textId="77777777" w:rsidR="00287456" w:rsidRDefault="00287456" w:rsidP="005A1F72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1EDE33" w14:textId="02B319DB" w:rsidR="00287456" w:rsidRPr="00967634" w:rsidRDefault="00287456" w:rsidP="00287456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87456">
        <w:rPr>
          <w:rFonts w:asciiTheme="majorBidi" w:hAnsiTheme="majorBidi" w:cstheme="majorBidi"/>
          <w:sz w:val="30"/>
          <w:szCs w:val="30"/>
          <w:cs/>
        </w:rPr>
        <w:t xml:space="preserve">วันที่ออกหุ้นกู้ </w:t>
      </w: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/>
          <w:sz w:val="30"/>
          <w:szCs w:val="30"/>
          <w:cs/>
        </w:rPr>
        <w:tab/>
      </w:r>
      <w:r w:rsidRPr="00287456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96763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67634">
        <w:rPr>
          <w:rFonts w:asciiTheme="majorBidi" w:hAnsiTheme="majorBidi" w:cstheme="majorBidi"/>
          <w:sz w:val="30"/>
          <w:szCs w:val="30"/>
          <w:lang w:val="en-US"/>
        </w:rPr>
        <w:t xml:space="preserve">17 </w:t>
      </w:r>
      <w:r w:rsidR="00967634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มิถุนายน </w:t>
      </w:r>
      <w:r w:rsidR="00967634">
        <w:rPr>
          <w:rFonts w:asciiTheme="majorBidi" w:hAnsiTheme="majorBidi" w:cstheme="majorBidi"/>
          <w:sz w:val="30"/>
          <w:szCs w:val="30"/>
          <w:lang w:val="en-US"/>
        </w:rPr>
        <w:t>2569</w:t>
      </w:r>
    </w:p>
    <w:p w14:paraId="613F3F90" w14:textId="28DF436D" w:rsidR="00287456" w:rsidRPr="00287456" w:rsidRDefault="00287456" w:rsidP="00287456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87456">
        <w:rPr>
          <w:rFonts w:asciiTheme="majorBidi" w:hAnsiTheme="majorBidi" w:cstheme="majorBidi"/>
          <w:sz w:val="30"/>
          <w:szCs w:val="30"/>
          <w:cs/>
        </w:rPr>
        <w:t>จ</w:t>
      </w:r>
      <w:r w:rsidR="00967634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287456">
        <w:rPr>
          <w:rFonts w:asciiTheme="majorBidi" w:hAnsiTheme="majorBidi" w:cstheme="majorBidi"/>
          <w:sz w:val="30"/>
          <w:szCs w:val="30"/>
          <w:cs/>
        </w:rPr>
        <w:t xml:space="preserve">นวนและมูลค่าหุ้นกู้ </w:t>
      </w: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/>
          <w:sz w:val="30"/>
          <w:szCs w:val="30"/>
          <w:cs/>
        </w:rPr>
        <w:tab/>
      </w:r>
      <w:r w:rsidR="00967634">
        <w:rPr>
          <w:rFonts w:asciiTheme="majorBidi" w:hAnsiTheme="majorBidi" w:cstheme="majorBidi"/>
          <w:sz w:val="30"/>
          <w:szCs w:val="30"/>
        </w:rPr>
        <w:t xml:space="preserve">50,000 </w:t>
      </w:r>
      <w:r w:rsidRPr="00287456">
        <w:rPr>
          <w:rFonts w:asciiTheme="majorBidi" w:hAnsiTheme="majorBidi" w:cstheme="majorBidi"/>
          <w:sz w:val="30"/>
          <w:szCs w:val="30"/>
          <w:cs/>
        </w:rPr>
        <w:t>หน่วย มูลค่าหน่วยละ</w:t>
      </w:r>
      <w:r w:rsidR="00967634">
        <w:rPr>
          <w:rFonts w:asciiTheme="majorBidi" w:hAnsiTheme="majorBidi" w:cstheme="majorBidi"/>
          <w:sz w:val="30"/>
          <w:szCs w:val="30"/>
        </w:rPr>
        <w:t xml:space="preserve"> 1,000 </w:t>
      </w:r>
      <w:r w:rsidRPr="00287456">
        <w:rPr>
          <w:rFonts w:asciiTheme="majorBidi" w:hAnsiTheme="majorBidi" w:cstheme="majorBidi"/>
          <w:sz w:val="30"/>
          <w:szCs w:val="30"/>
          <w:cs/>
        </w:rPr>
        <w:t>บาท</w:t>
      </w:r>
    </w:p>
    <w:p w14:paraId="52766CE0" w14:textId="2BA3EAFC" w:rsidR="00287456" w:rsidRPr="00287456" w:rsidRDefault="00287456" w:rsidP="00287456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87456">
        <w:rPr>
          <w:rFonts w:asciiTheme="majorBidi" w:hAnsiTheme="majorBidi" w:cstheme="majorBidi"/>
          <w:sz w:val="30"/>
          <w:szCs w:val="30"/>
          <w:cs/>
        </w:rPr>
        <w:t xml:space="preserve">มูลค่าหุ้นกู้รวม </w:t>
      </w: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/>
          <w:sz w:val="30"/>
          <w:szCs w:val="30"/>
          <w:cs/>
        </w:rPr>
        <w:tab/>
      </w:r>
      <w:r w:rsidR="00967634">
        <w:rPr>
          <w:rFonts w:asciiTheme="majorBidi" w:hAnsiTheme="majorBidi" w:cstheme="majorBidi"/>
          <w:sz w:val="30"/>
          <w:szCs w:val="30"/>
        </w:rPr>
        <w:t xml:space="preserve">50 </w:t>
      </w:r>
      <w:r w:rsidRPr="00287456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243BA6FE" w14:textId="02E67BA3" w:rsidR="00287456" w:rsidRPr="00967634" w:rsidRDefault="00287456" w:rsidP="00287456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87456">
        <w:rPr>
          <w:rFonts w:asciiTheme="majorBidi" w:hAnsiTheme="majorBidi" w:cstheme="majorBidi"/>
          <w:sz w:val="30"/>
          <w:szCs w:val="30"/>
          <w:cs/>
        </w:rPr>
        <w:t>อายุและวันครบก</w:t>
      </w:r>
      <w:r>
        <w:rPr>
          <w:rFonts w:asciiTheme="majorBidi" w:hAnsiTheme="majorBidi" w:cstheme="majorBidi" w:hint="cs"/>
          <w:sz w:val="30"/>
          <w:szCs w:val="30"/>
          <w:cs/>
        </w:rPr>
        <w:t>ำ</w:t>
      </w:r>
      <w:r w:rsidRPr="00287456">
        <w:rPr>
          <w:rFonts w:asciiTheme="majorBidi" w:hAnsiTheme="majorBidi" w:cstheme="majorBidi"/>
          <w:sz w:val="30"/>
          <w:szCs w:val="30"/>
          <w:cs/>
        </w:rPr>
        <w:t xml:space="preserve">หนดไถ่ถอน </w:t>
      </w:r>
      <w:r>
        <w:rPr>
          <w:rFonts w:asciiTheme="majorBidi" w:hAnsiTheme="majorBidi" w:cstheme="majorBidi"/>
          <w:sz w:val="30"/>
          <w:szCs w:val="30"/>
          <w:cs/>
        </w:rPr>
        <w:tab/>
      </w:r>
      <w:r>
        <w:rPr>
          <w:rFonts w:asciiTheme="majorBidi" w:hAnsiTheme="majorBidi" w:cstheme="majorBidi"/>
          <w:sz w:val="30"/>
          <w:szCs w:val="30"/>
          <w:cs/>
        </w:rPr>
        <w:tab/>
      </w:r>
      <w:r w:rsidR="00967634">
        <w:rPr>
          <w:rFonts w:asciiTheme="majorBidi" w:hAnsiTheme="majorBidi" w:cstheme="majorBidi"/>
          <w:sz w:val="30"/>
          <w:szCs w:val="30"/>
        </w:rPr>
        <w:t xml:space="preserve">273 </w:t>
      </w:r>
      <w:r w:rsidR="00967634">
        <w:rPr>
          <w:rFonts w:asciiTheme="majorBidi" w:hAnsiTheme="majorBidi" w:cstheme="majorBidi" w:hint="cs"/>
          <w:sz w:val="30"/>
          <w:szCs w:val="30"/>
          <w:cs/>
        </w:rPr>
        <w:t>วัน</w:t>
      </w:r>
      <w:r w:rsidRPr="00287456">
        <w:rPr>
          <w:rFonts w:asciiTheme="majorBidi" w:hAnsiTheme="majorBidi" w:cstheme="majorBidi"/>
          <w:sz w:val="30"/>
          <w:szCs w:val="30"/>
          <w:cs/>
        </w:rPr>
        <w:t xml:space="preserve"> ครบก</w:t>
      </w:r>
      <w:r w:rsidR="00967634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287456">
        <w:rPr>
          <w:rFonts w:asciiTheme="majorBidi" w:hAnsiTheme="majorBidi" w:cstheme="majorBidi"/>
          <w:sz w:val="30"/>
          <w:szCs w:val="30"/>
          <w:cs/>
        </w:rPr>
        <w:t xml:space="preserve">หนดไถ่ถอนในวันที่ </w:t>
      </w:r>
      <w:r w:rsidR="00967634">
        <w:rPr>
          <w:rFonts w:asciiTheme="majorBidi" w:hAnsiTheme="majorBidi" w:cstheme="majorBidi"/>
          <w:sz w:val="30"/>
          <w:szCs w:val="30"/>
        </w:rPr>
        <w:t xml:space="preserve">17 </w:t>
      </w:r>
      <w:r w:rsidR="00967634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967634">
        <w:rPr>
          <w:rFonts w:asciiTheme="majorBidi" w:hAnsiTheme="majorBidi" w:cstheme="majorBidi"/>
          <w:sz w:val="30"/>
          <w:szCs w:val="30"/>
          <w:lang w:val="en-US"/>
        </w:rPr>
        <w:t>2670</w:t>
      </w:r>
    </w:p>
    <w:p w14:paraId="1F821B0B" w14:textId="21FC1BAE" w:rsidR="00287456" w:rsidRPr="00287456" w:rsidRDefault="00287456" w:rsidP="00287456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87456">
        <w:rPr>
          <w:rFonts w:asciiTheme="majorBidi" w:hAnsiTheme="majorBidi" w:cstheme="majorBidi"/>
          <w:sz w:val="30"/>
          <w:szCs w:val="30"/>
          <w:cs/>
        </w:rPr>
        <w:t xml:space="preserve">อัตราดอกเบี้ย </w:t>
      </w:r>
      <w:r>
        <w:rPr>
          <w:rFonts w:asciiTheme="majorBidi" w:hAnsiTheme="majorBidi" w:cstheme="majorBidi"/>
          <w:sz w:val="30"/>
          <w:szCs w:val="30"/>
          <w:cs/>
        </w:rPr>
        <w:tab/>
      </w:r>
      <w:r>
        <w:rPr>
          <w:rFonts w:asciiTheme="majorBidi" w:hAnsiTheme="majorBidi" w:cstheme="majorBidi"/>
          <w:sz w:val="30"/>
          <w:szCs w:val="30"/>
          <w:cs/>
        </w:rPr>
        <w:tab/>
      </w:r>
      <w:r>
        <w:rPr>
          <w:rFonts w:asciiTheme="majorBidi" w:hAnsiTheme="majorBidi" w:cstheme="majorBidi"/>
          <w:sz w:val="30"/>
          <w:szCs w:val="30"/>
          <w:cs/>
        </w:rPr>
        <w:tab/>
      </w:r>
      <w:r>
        <w:rPr>
          <w:rFonts w:asciiTheme="majorBidi" w:hAnsiTheme="majorBidi" w:cstheme="majorBidi"/>
          <w:sz w:val="30"/>
          <w:szCs w:val="30"/>
          <w:cs/>
        </w:rPr>
        <w:tab/>
      </w:r>
      <w:r>
        <w:rPr>
          <w:rFonts w:asciiTheme="majorBidi" w:hAnsiTheme="majorBidi" w:cstheme="majorBidi"/>
          <w:sz w:val="30"/>
          <w:szCs w:val="30"/>
          <w:cs/>
        </w:rPr>
        <w:tab/>
      </w:r>
      <w:r w:rsidRPr="00287456">
        <w:rPr>
          <w:rFonts w:asciiTheme="majorBidi" w:hAnsiTheme="majorBidi" w:cstheme="majorBidi"/>
          <w:sz w:val="30"/>
          <w:szCs w:val="30"/>
          <w:cs/>
        </w:rPr>
        <w:t>อัตราดอกเบี้ยคงที่ ร้อยละ</w:t>
      </w:r>
      <w:r w:rsidR="00967634">
        <w:rPr>
          <w:rFonts w:asciiTheme="majorBidi" w:hAnsiTheme="majorBidi" w:cstheme="majorBidi"/>
          <w:sz w:val="30"/>
          <w:szCs w:val="30"/>
        </w:rPr>
        <w:t xml:space="preserve"> 6.50 </w:t>
      </w:r>
      <w:r w:rsidRPr="00287456">
        <w:rPr>
          <w:rFonts w:asciiTheme="majorBidi" w:hAnsiTheme="majorBidi" w:cstheme="majorBidi"/>
          <w:sz w:val="30"/>
          <w:szCs w:val="30"/>
          <w:cs/>
        </w:rPr>
        <w:t>ต่อปี</w:t>
      </w:r>
    </w:p>
    <w:p w14:paraId="4ADBBFA0" w14:textId="79864CCA" w:rsidR="00287456" w:rsidRDefault="00287456" w:rsidP="00287456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87456">
        <w:rPr>
          <w:rFonts w:asciiTheme="majorBidi" w:hAnsiTheme="majorBidi" w:cstheme="majorBidi"/>
          <w:sz w:val="30"/>
          <w:szCs w:val="30"/>
          <w:cs/>
        </w:rPr>
        <w:t>ก</w:t>
      </w:r>
      <w:r>
        <w:rPr>
          <w:rFonts w:asciiTheme="majorBidi" w:hAnsiTheme="majorBidi" w:cstheme="majorBidi" w:hint="cs"/>
          <w:sz w:val="30"/>
          <w:szCs w:val="30"/>
          <w:cs/>
        </w:rPr>
        <w:t>ำ</w:t>
      </w:r>
      <w:r w:rsidRPr="00287456">
        <w:rPr>
          <w:rFonts w:asciiTheme="majorBidi" w:hAnsiTheme="majorBidi" w:cstheme="majorBidi"/>
          <w:sz w:val="30"/>
          <w:szCs w:val="30"/>
          <w:cs/>
        </w:rPr>
        <w:t>หนดช</w:t>
      </w:r>
      <w:r>
        <w:rPr>
          <w:rFonts w:asciiTheme="majorBidi" w:hAnsiTheme="majorBidi" w:cstheme="majorBidi" w:hint="cs"/>
          <w:sz w:val="30"/>
          <w:szCs w:val="30"/>
          <w:cs/>
        </w:rPr>
        <w:t>ำ</w:t>
      </w:r>
      <w:r w:rsidRPr="00287456">
        <w:rPr>
          <w:rFonts w:asciiTheme="majorBidi" w:hAnsiTheme="majorBidi" w:cstheme="majorBidi"/>
          <w:sz w:val="30"/>
          <w:szCs w:val="30"/>
          <w:cs/>
        </w:rPr>
        <w:t xml:space="preserve">ระดอกเบี้ย </w:t>
      </w:r>
      <w:r>
        <w:rPr>
          <w:rFonts w:asciiTheme="majorBidi" w:hAnsiTheme="majorBidi" w:cstheme="majorBidi"/>
          <w:sz w:val="30"/>
          <w:szCs w:val="30"/>
          <w:cs/>
        </w:rPr>
        <w:tab/>
      </w:r>
      <w:r>
        <w:rPr>
          <w:rFonts w:asciiTheme="majorBidi" w:hAnsiTheme="majorBidi" w:cstheme="majorBidi"/>
          <w:sz w:val="30"/>
          <w:szCs w:val="30"/>
          <w:cs/>
        </w:rPr>
        <w:tab/>
      </w:r>
      <w:r>
        <w:rPr>
          <w:rFonts w:asciiTheme="majorBidi" w:hAnsiTheme="majorBidi" w:cstheme="majorBidi"/>
          <w:sz w:val="30"/>
          <w:szCs w:val="30"/>
          <w:cs/>
        </w:rPr>
        <w:tab/>
      </w:r>
      <w:r w:rsidRPr="00287456">
        <w:rPr>
          <w:rFonts w:asciiTheme="majorBidi" w:hAnsiTheme="majorBidi" w:cstheme="majorBidi"/>
          <w:sz w:val="30"/>
          <w:szCs w:val="30"/>
          <w:cs/>
        </w:rPr>
        <w:t>ทุก 3 เดือน</w:t>
      </w:r>
    </w:p>
    <w:p w14:paraId="73BB0487" w14:textId="77777777" w:rsidR="00287456" w:rsidRDefault="00287456" w:rsidP="005A1F72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1ECD91" w14:textId="3AC11C80" w:rsidR="000F0AD3" w:rsidRDefault="000F0AD3" w:rsidP="005A1F72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A4B38">
        <w:rPr>
          <w:rFonts w:asciiTheme="majorBidi" w:hAnsiTheme="majorBidi"/>
          <w:spacing w:val="-2"/>
          <w:sz w:val="30"/>
          <w:szCs w:val="30"/>
          <w:cs/>
          <w:lang w:val="en-US"/>
        </w:rPr>
        <w:t xml:space="preserve">ในการประชุมคณะกรรมการบริษัท เมื่อวันที่ </w:t>
      </w:r>
      <w:r>
        <w:rPr>
          <w:rFonts w:asciiTheme="majorBidi" w:hAnsiTheme="majorBidi" w:cstheme="majorBidi"/>
          <w:spacing w:val="-2"/>
          <w:sz w:val="30"/>
          <w:szCs w:val="30"/>
          <w:lang w:val="en-US"/>
        </w:rPr>
        <w:t>8</w:t>
      </w:r>
      <w:r w:rsidRPr="008A4B38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8A4B38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พฤษภาคม</w:t>
      </w:r>
      <w:r w:rsidRPr="008A4B38">
        <w:rPr>
          <w:rFonts w:asciiTheme="majorBidi" w:hAnsiTheme="majorBidi"/>
          <w:spacing w:val="-2"/>
          <w:sz w:val="30"/>
          <w:szCs w:val="30"/>
          <w:cs/>
          <w:lang w:val="en-US"/>
        </w:rPr>
        <w:t xml:space="preserve"> </w:t>
      </w:r>
      <w:r w:rsidRPr="008A4B38">
        <w:rPr>
          <w:rFonts w:asciiTheme="majorBidi" w:hAnsiTheme="majorBidi" w:cstheme="majorBidi"/>
          <w:spacing w:val="-2"/>
          <w:sz w:val="30"/>
          <w:szCs w:val="30"/>
          <w:lang w:val="en-US"/>
        </w:rPr>
        <w:t>2569</w:t>
      </w:r>
      <w:r w:rsidRPr="008A4B38">
        <w:rPr>
          <w:rFonts w:asciiTheme="majorBidi" w:hAnsiTheme="majorBidi"/>
          <w:spacing w:val="-2"/>
          <w:sz w:val="30"/>
          <w:szCs w:val="30"/>
          <w:cs/>
          <w:lang w:val="en-US"/>
        </w:rPr>
        <w:t xml:space="preserve"> คณะกรรมการมีมติอนุมัติ</w:t>
      </w:r>
      <w:r w:rsidRPr="008A4B38">
        <w:rPr>
          <w:rFonts w:asciiTheme="majorBidi" w:hAnsiTheme="majorBidi" w:hint="cs"/>
          <w:spacing w:val="-2"/>
          <w:sz w:val="30"/>
          <w:szCs w:val="30"/>
          <w:cs/>
          <w:lang w:val="en-US"/>
        </w:rPr>
        <w:t>การออกและเสนอขายหุ้นกู้ของบริษัท</w:t>
      </w:r>
      <w:r w:rsidRPr="008A4B38">
        <w:rPr>
          <w:rFonts w:asciiTheme="majorBidi" w:hAnsiTheme="majorBidi"/>
          <w:spacing w:val="-2"/>
          <w:sz w:val="30"/>
          <w:szCs w:val="30"/>
          <w:lang w:val="en-US"/>
        </w:rPr>
        <w:t xml:space="preserve"> </w:t>
      </w:r>
      <w:r w:rsidRPr="008A4B38">
        <w:rPr>
          <w:rFonts w:asciiTheme="majorBidi" w:hAnsiTheme="majorBidi"/>
          <w:spacing w:val="-2"/>
          <w:sz w:val="30"/>
          <w:szCs w:val="30"/>
          <w:cs/>
          <w:lang w:val="en-US"/>
        </w:rPr>
        <w:t xml:space="preserve">ในวงเงินรวมไม่เกิน </w:t>
      </w:r>
      <w:r w:rsidRPr="008A4B38">
        <w:rPr>
          <w:rFonts w:asciiTheme="majorBidi" w:hAnsiTheme="majorBidi"/>
          <w:spacing w:val="-2"/>
          <w:sz w:val="30"/>
          <w:szCs w:val="30"/>
          <w:lang w:val="en-US"/>
        </w:rPr>
        <w:t xml:space="preserve">900 </w:t>
      </w:r>
      <w:r w:rsidRPr="008A4B38">
        <w:rPr>
          <w:rFonts w:asciiTheme="majorBidi" w:hAnsiTheme="majorBidi" w:hint="cs"/>
          <w:spacing w:val="-2"/>
          <w:sz w:val="30"/>
          <w:szCs w:val="30"/>
          <w:cs/>
          <w:lang w:val="en-US"/>
        </w:rPr>
        <w:t>ล้าน</w:t>
      </w:r>
      <w:r w:rsidRPr="008A4B38">
        <w:rPr>
          <w:rFonts w:asciiTheme="majorBidi" w:hAnsiTheme="majorBidi"/>
          <w:spacing w:val="-2"/>
          <w:sz w:val="30"/>
          <w:szCs w:val="30"/>
          <w:cs/>
          <w:lang w:val="en-US"/>
        </w:rPr>
        <w:t>บาท</w:t>
      </w:r>
      <w:r w:rsidRPr="008A4B38">
        <w:rPr>
          <w:rFonts w:asciiTheme="majorBidi" w:hAnsiTheme="majorBidi" w:hint="cs"/>
          <w:spacing w:val="-2"/>
          <w:sz w:val="30"/>
          <w:szCs w:val="30"/>
          <w:cs/>
          <w:lang w:val="en-US"/>
        </w:rPr>
        <w:t xml:space="preserve"> </w:t>
      </w:r>
      <w:r w:rsidRPr="008A4B38">
        <w:rPr>
          <w:rFonts w:asciiTheme="majorBidi" w:hAnsiTheme="majorBidi"/>
          <w:spacing w:val="-2"/>
          <w:sz w:val="30"/>
          <w:szCs w:val="30"/>
          <w:cs/>
          <w:lang w:val="en-US"/>
        </w:rPr>
        <w:t>เพื่อเพิ่มความยืดหยุ่นในการบริหารสภาพคล่องทางการเงิน รองรับ</w:t>
      </w:r>
      <w:r>
        <w:rPr>
          <w:rFonts w:asciiTheme="majorBidi" w:hAnsiTheme="majorBidi"/>
          <w:spacing w:val="-2"/>
          <w:sz w:val="30"/>
          <w:szCs w:val="30"/>
          <w:lang w:val="en-US"/>
        </w:rPr>
        <w:br/>
      </w:r>
      <w:r w:rsidRPr="008A4B38">
        <w:rPr>
          <w:rFonts w:asciiTheme="majorBidi" w:hAnsiTheme="majorBidi"/>
          <w:spacing w:val="-2"/>
          <w:sz w:val="30"/>
          <w:szCs w:val="30"/>
          <w:cs/>
          <w:lang w:val="en-US"/>
        </w:rPr>
        <w:t>การดำเนินธุรกิจ และเสริมความสามารถในการบริหารจัดการแหล่งเงินทุนให้สอดคล้องกับแผนธุรกิจของบริษัท</w:t>
      </w:r>
    </w:p>
    <w:p w14:paraId="6D5F5D28" w14:textId="77777777" w:rsidR="000F0AD3" w:rsidRDefault="000F0AD3" w:rsidP="005A1F72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4D7ED4" w14:textId="5D5C75AB" w:rsidR="000F0AD3" w:rsidRPr="008E37FD" w:rsidRDefault="000F0AD3" w:rsidP="000850F6">
      <w:pPr>
        <w:ind w:left="540" w:right="-2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E37FD">
        <w:rPr>
          <w:rFonts w:asciiTheme="majorBidi" w:hAnsiTheme="majorBidi"/>
          <w:spacing w:val="-4"/>
          <w:sz w:val="30"/>
          <w:szCs w:val="30"/>
          <w:cs/>
        </w:rPr>
        <w:t>กลุ่มบริษัทมีภาระผูกพันต้องปฏิบัติตามข้อก</w:t>
      </w:r>
      <w:r w:rsidR="008E37FD" w:rsidRPr="008E37FD">
        <w:rPr>
          <w:rFonts w:asciiTheme="majorBidi" w:hAnsiTheme="majorBidi" w:hint="cs"/>
          <w:spacing w:val="-4"/>
          <w:sz w:val="30"/>
          <w:szCs w:val="30"/>
          <w:cs/>
        </w:rPr>
        <w:t>ำ</w:t>
      </w:r>
      <w:r w:rsidRPr="008E37FD">
        <w:rPr>
          <w:rFonts w:asciiTheme="majorBidi" w:hAnsiTheme="majorBidi"/>
          <w:spacing w:val="-4"/>
          <w:sz w:val="30"/>
          <w:szCs w:val="30"/>
          <w:cs/>
        </w:rPr>
        <w:t>หนดของสัญญาดังกล่าวและต้องด</w:t>
      </w:r>
      <w:r w:rsidR="008E37FD" w:rsidRPr="008E37FD">
        <w:rPr>
          <w:rFonts w:asciiTheme="majorBidi" w:hAnsiTheme="majorBidi" w:hint="cs"/>
          <w:spacing w:val="-4"/>
          <w:sz w:val="30"/>
          <w:szCs w:val="30"/>
          <w:cs/>
        </w:rPr>
        <w:t>ำ</w:t>
      </w:r>
      <w:r w:rsidRPr="008E37FD">
        <w:rPr>
          <w:rFonts w:asciiTheme="majorBidi" w:hAnsiTheme="majorBidi"/>
          <w:spacing w:val="-4"/>
          <w:sz w:val="30"/>
          <w:szCs w:val="30"/>
          <w:cs/>
        </w:rPr>
        <w:t>รงไว้ซึ่งอัตราส่วนทางการเงินที่ส</w:t>
      </w:r>
      <w:r w:rsidR="008E37FD" w:rsidRPr="008E37FD">
        <w:rPr>
          <w:rFonts w:asciiTheme="majorBidi" w:hAnsiTheme="majorBidi" w:hint="cs"/>
          <w:spacing w:val="-4"/>
          <w:sz w:val="30"/>
          <w:szCs w:val="30"/>
          <w:cs/>
        </w:rPr>
        <w:t>ำ</w:t>
      </w:r>
      <w:r w:rsidRPr="008E37FD">
        <w:rPr>
          <w:rFonts w:asciiTheme="majorBidi" w:hAnsiTheme="majorBidi"/>
          <w:spacing w:val="-4"/>
          <w:sz w:val="30"/>
          <w:szCs w:val="30"/>
          <w:cs/>
        </w:rPr>
        <w:t>คัญ</w:t>
      </w:r>
    </w:p>
    <w:p w14:paraId="0F82954C" w14:textId="77777777" w:rsidR="000850F6" w:rsidRDefault="000850F6" w:rsidP="005A1F72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49163E" w14:textId="77777777" w:rsidR="00993A51" w:rsidRDefault="00993A51" w:rsidP="00993A51">
      <w:pPr>
        <w:ind w:left="54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E1B7F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DE1B7F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มิถุนายน</w:t>
      </w:r>
      <w:r w:rsidRPr="00DE1B7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DE1B7F">
        <w:rPr>
          <w:rFonts w:asciiTheme="majorBidi" w:hAnsiTheme="majorBidi" w:cstheme="majorBidi"/>
          <w:sz w:val="30"/>
          <w:szCs w:val="30"/>
          <w:lang w:val="en-US"/>
        </w:rPr>
        <w:t>2569</w:t>
      </w:r>
      <w:r w:rsidRPr="00DE1B7F">
        <w:rPr>
          <w:rFonts w:asciiTheme="majorBidi" w:hAnsiTheme="majorBidi" w:cstheme="majorBidi"/>
          <w:sz w:val="30"/>
          <w:szCs w:val="30"/>
        </w:rPr>
        <w:t xml:space="preserve"> </w:t>
      </w:r>
      <w:r w:rsidRPr="00DE1B7F">
        <w:rPr>
          <w:rFonts w:asciiTheme="majorBidi" w:hAnsiTheme="majorBidi" w:cstheme="majorBidi"/>
          <w:sz w:val="30"/>
          <w:szCs w:val="30"/>
          <w:cs/>
        </w:rPr>
        <w:t>บริษัทมีวงเงินสินเชื่อซึ่งยังมิได้เบิกใช้เป็น</w:t>
      </w:r>
      <w:r w:rsidRPr="00064AF6">
        <w:rPr>
          <w:rFonts w:asciiTheme="majorBidi" w:hAnsiTheme="majorBidi" w:cstheme="majorBidi"/>
          <w:sz w:val="30"/>
          <w:szCs w:val="30"/>
          <w:cs/>
        </w:rPr>
        <w:t>จำนวนเงินรวม</w:t>
      </w:r>
      <w:r w:rsidRPr="00064AF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64AF6">
        <w:rPr>
          <w:rFonts w:asciiTheme="majorBidi" w:hAnsiTheme="majorBidi" w:cstheme="majorBidi"/>
          <w:sz w:val="30"/>
          <w:szCs w:val="30"/>
          <w:lang w:val="en-US"/>
        </w:rPr>
        <w:t>238.23</w:t>
      </w:r>
      <w:r w:rsidRPr="006C669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C6698">
        <w:rPr>
          <w:rFonts w:asciiTheme="majorBidi" w:hAnsiTheme="majorBidi" w:cstheme="majorBidi"/>
          <w:sz w:val="30"/>
          <w:szCs w:val="30"/>
          <w:cs/>
        </w:rPr>
        <w:t>ล้าน</w:t>
      </w:r>
      <w:r w:rsidRPr="00DE1B7F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DE1B7F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DE1B7F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31 </w:t>
      </w:r>
      <w:r w:rsidRPr="00DE1B7F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ธันวาคม </w:t>
      </w:r>
      <w:r w:rsidRPr="00DE1B7F">
        <w:rPr>
          <w:rFonts w:asciiTheme="majorBidi" w:hAnsiTheme="majorBidi" w:cstheme="majorBidi"/>
          <w:i/>
          <w:iCs/>
          <w:sz w:val="30"/>
          <w:szCs w:val="30"/>
          <w:lang w:val="en-US"/>
        </w:rPr>
        <w:t>2568</w:t>
      </w:r>
      <w:r w:rsidRPr="00DE1B7F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>
        <w:rPr>
          <w:rFonts w:asciiTheme="majorBidi" w:hAnsiTheme="majorBidi" w:cstheme="majorBidi"/>
          <w:i/>
          <w:iCs/>
          <w:sz w:val="30"/>
          <w:szCs w:val="30"/>
        </w:rPr>
        <w:t>208.96</w:t>
      </w:r>
      <w:r w:rsidRPr="00DE1B7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E1B7F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DE1B7F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7EB7E6FA" w14:textId="77777777" w:rsidR="008E37FD" w:rsidRDefault="008E37FD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4CD8441" w14:textId="1BA75D6D" w:rsidR="00E74B79" w:rsidRPr="00740C5B" w:rsidRDefault="00E74B79" w:rsidP="00740C5B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740C5B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ส่วนงานดำเนินงานและการจำแนกรายได้</w:t>
      </w:r>
    </w:p>
    <w:p w14:paraId="4B578874" w14:textId="77777777" w:rsidR="00E74B79" w:rsidRPr="00FE2463" w:rsidRDefault="00E74B79" w:rsidP="00FE2463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1AB7FB" w14:textId="77777777" w:rsidR="00E74B79" w:rsidRPr="00C317E0" w:rsidRDefault="00E74B79" w:rsidP="00453CD6">
      <w:pPr>
        <w:pStyle w:val="ListParagraph"/>
        <w:numPr>
          <w:ilvl w:val="1"/>
          <w:numId w:val="49"/>
        </w:numPr>
        <w:ind w:right="-45" w:hanging="33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317E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ส่วนงานดำเนินงาน</w:t>
      </w:r>
    </w:p>
    <w:p w14:paraId="34112354" w14:textId="77777777" w:rsidR="00E74B79" w:rsidRPr="00FE2463" w:rsidRDefault="00E74B79" w:rsidP="00322E5B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850CD5" w14:textId="77777777" w:rsidR="00E74B79" w:rsidRPr="00C317E0" w:rsidRDefault="00E74B79" w:rsidP="00E74B79">
      <w:pPr>
        <w:pStyle w:val="ListParagraph"/>
        <w:widowControl w:val="0"/>
        <w:tabs>
          <w:tab w:val="left" w:pos="630"/>
        </w:tabs>
        <w:spacing w:line="240" w:lineRule="auto"/>
        <w:ind w:left="878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C317E0">
        <w:rPr>
          <w:rFonts w:asciiTheme="majorBidi" w:hAnsiTheme="majorBidi" w:cstheme="majorBidi"/>
          <w:sz w:val="30"/>
          <w:szCs w:val="30"/>
          <w:cs/>
        </w:rPr>
        <w:t>บริษัทดำเนินกิจการในส่วนงานธุรกิจเดียว ได้แก่ ธุรกิจจัดจำหน่ายผลไม้ส่งออก อีกทั้งผู้บริหารพิจารณาว่ามี ส่วนงานภูมิศาสตร์เดียว ซึ่งเป็นการรับรู้รายได้ ณ เวลาใดเวลาหนึ่งทั้งหมด</w:t>
      </w:r>
    </w:p>
    <w:p w14:paraId="5B4A0D83" w14:textId="77777777" w:rsidR="00E74B79" w:rsidRPr="00C317E0" w:rsidRDefault="00E74B79" w:rsidP="00322E5B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F53507" w14:textId="77777777" w:rsidR="00E74B79" w:rsidRPr="00C317E0" w:rsidRDefault="00E74B79" w:rsidP="00E74B79">
      <w:pPr>
        <w:pStyle w:val="ListParagraph"/>
        <w:widowControl w:val="0"/>
        <w:tabs>
          <w:tab w:val="left" w:pos="630"/>
        </w:tabs>
        <w:spacing w:line="240" w:lineRule="auto"/>
        <w:ind w:left="878" w:right="-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317E0">
        <w:rPr>
          <w:rFonts w:asciiTheme="majorBidi" w:hAnsiTheme="majorBidi" w:cstheme="majorBidi"/>
          <w:sz w:val="30"/>
          <w:szCs w:val="30"/>
          <w:cs/>
        </w:rPr>
        <w:t>ผู้มีอ</w:t>
      </w:r>
      <w:r w:rsidRPr="00C317E0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C317E0">
        <w:rPr>
          <w:rFonts w:asciiTheme="majorBidi" w:hAnsiTheme="majorBidi" w:cstheme="majorBidi"/>
          <w:sz w:val="30"/>
          <w:szCs w:val="30"/>
          <w:cs/>
        </w:rPr>
        <w:t>นาจตัดสินใจสูงสุดด้านการด</w:t>
      </w:r>
      <w:r w:rsidRPr="00C317E0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C317E0">
        <w:rPr>
          <w:rFonts w:asciiTheme="majorBidi" w:hAnsiTheme="majorBidi" w:cstheme="majorBidi"/>
          <w:sz w:val="30"/>
          <w:szCs w:val="30"/>
          <w:cs/>
        </w:rPr>
        <w:t>เนินงานของบริษัทมีการสอบทานรายงานการจัดการภายใน</w:t>
      </w:r>
      <w:r w:rsidRPr="00C317E0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Pr="00C317E0">
        <w:rPr>
          <w:rFonts w:asciiTheme="majorBidi" w:hAnsiTheme="majorBidi" w:cstheme="majorBidi"/>
          <w:sz w:val="30"/>
          <w:szCs w:val="30"/>
          <w:cs/>
        </w:rPr>
        <w:br/>
        <w:t>อย่างน้อยทุกไตรมาส</w:t>
      </w:r>
      <w:r w:rsidRPr="00C317E0">
        <w:rPr>
          <w:rFonts w:asciiTheme="majorBidi" w:hAnsiTheme="majorBidi" w:cstheme="majorBidi" w:hint="cs"/>
          <w:sz w:val="30"/>
          <w:szCs w:val="30"/>
          <w:cs/>
        </w:rPr>
        <w:t xml:space="preserve"> โดยพิจารณาผลการดำเนินงานตามที่แสดงในงบกำไรขาดทุนเบ็ดเสร็จ</w:t>
      </w:r>
    </w:p>
    <w:p w14:paraId="2F3DB4BF" w14:textId="140A2A47" w:rsidR="008A4B38" w:rsidRDefault="008A4B38" w:rsidP="0010010F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553C5E" w14:textId="2D18E609" w:rsidR="00E74B79" w:rsidRPr="00C317E0" w:rsidRDefault="00E74B79" w:rsidP="00453CD6">
      <w:pPr>
        <w:pStyle w:val="ListParagraph"/>
        <w:numPr>
          <w:ilvl w:val="1"/>
          <w:numId w:val="49"/>
        </w:numPr>
        <w:ind w:right="-45" w:hanging="33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317E0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C317E0">
        <w:rPr>
          <w:rFonts w:asciiTheme="majorBidi" w:hAnsiTheme="majorBidi" w:cstheme="majorBidi"/>
          <w:i/>
          <w:iCs/>
          <w:sz w:val="30"/>
          <w:szCs w:val="30"/>
          <w:cs/>
        </w:rPr>
        <w:t>ลูกค้ารายใหญ่</w:t>
      </w:r>
    </w:p>
    <w:p w14:paraId="2EF9B35F" w14:textId="77777777" w:rsidR="00E74B79" w:rsidRPr="00322E5B" w:rsidRDefault="00E74B79" w:rsidP="00322E5B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631974" w14:textId="3AD6A443" w:rsidR="00E74B79" w:rsidRPr="00C317E0" w:rsidRDefault="00E74B79" w:rsidP="00E74B79">
      <w:pPr>
        <w:pStyle w:val="ListParagraph"/>
        <w:widowControl w:val="0"/>
        <w:tabs>
          <w:tab w:val="left" w:pos="630"/>
        </w:tabs>
        <w:spacing w:line="240" w:lineRule="auto"/>
        <w:ind w:left="878" w:right="-27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782D5F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รายได้จาก</w:t>
      </w:r>
      <w:r w:rsidRPr="00782D5F">
        <w:rPr>
          <w:rFonts w:asciiTheme="majorBidi" w:hAnsiTheme="majorBidi" w:cstheme="majorBidi"/>
          <w:sz w:val="30"/>
          <w:szCs w:val="30"/>
          <w:cs/>
        </w:rPr>
        <w:t>ลูกค้า</w:t>
      </w:r>
      <w:r w:rsidRPr="00782D5F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รายหนึ่ง</w:t>
      </w:r>
      <w:r w:rsidRPr="00782D5F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 xml:space="preserve">ระหว่างงวดไตรมาส </w:t>
      </w:r>
      <w:r w:rsidR="005E1C36" w:rsidRPr="00782D5F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2</w:t>
      </w:r>
      <w:r w:rsidRPr="00782D5F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 xml:space="preserve"> ปี</w:t>
      </w:r>
      <w:r w:rsidRPr="00782D5F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782D5F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256</w:t>
      </w:r>
      <w:r w:rsidR="005A1238" w:rsidRPr="00782D5F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9</w:t>
      </w:r>
      <w:r w:rsidRPr="00782D5F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Pr="00782D5F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ของบริษัทเป็นเงินประมาณ</w:t>
      </w:r>
      <w:r w:rsidR="00994E65" w:rsidRPr="00782D5F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="00782D5F" w:rsidRPr="00453CD6">
        <w:rPr>
          <w:rFonts w:asciiTheme="majorBidi" w:hAnsiTheme="majorBidi" w:cstheme="majorBidi"/>
          <w:sz w:val="30"/>
          <w:szCs w:val="30"/>
          <w:cs/>
        </w:rPr>
        <w:t>98</w:t>
      </w:r>
      <w:r w:rsidR="00462378">
        <w:rPr>
          <w:rFonts w:asciiTheme="majorBidi" w:hAnsiTheme="majorBidi" w:cstheme="majorBidi" w:hint="cs"/>
          <w:sz w:val="30"/>
          <w:szCs w:val="30"/>
          <w:cs/>
        </w:rPr>
        <w:t>7</w:t>
      </w:r>
      <w:r w:rsidR="00782D5F" w:rsidRPr="00453CD6">
        <w:rPr>
          <w:rFonts w:asciiTheme="majorBidi" w:hAnsiTheme="majorBidi" w:cstheme="majorBidi"/>
          <w:sz w:val="30"/>
          <w:szCs w:val="30"/>
          <w:cs/>
        </w:rPr>
        <w:t>.</w:t>
      </w:r>
      <w:r w:rsidR="00462378">
        <w:rPr>
          <w:rFonts w:asciiTheme="majorBidi" w:hAnsiTheme="majorBidi" w:cstheme="majorBidi" w:hint="cs"/>
          <w:sz w:val="30"/>
          <w:szCs w:val="30"/>
          <w:cs/>
        </w:rPr>
        <w:t>74</w:t>
      </w:r>
      <w:r w:rsidRPr="00782D5F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Pr="00782D5F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ล้านบาท </w:t>
      </w:r>
      <w:r w:rsidRPr="00782D5F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cs/>
          <w:lang w:eastAsia="th-TH"/>
        </w:rPr>
        <w:t>(</w:t>
      </w:r>
      <w:r w:rsidRPr="00782D5F">
        <w:rPr>
          <w:rFonts w:asciiTheme="majorBidi" w:hAnsiTheme="majorBidi" w:cstheme="majorBidi" w:hint="cs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ไตรมาส </w:t>
      </w:r>
      <w:r w:rsidR="005E1C36" w:rsidRPr="00782D5F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>2</w:t>
      </w:r>
      <w:r w:rsidRPr="00782D5F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 xml:space="preserve"> </w:t>
      </w:r>
      <w:r w:rsidRPr="00782D5F">
        <w:rPr>
          <w:rFonts w:asciiTheme="majorBidi" w:hAnsiTheme="majorBidi" w:cstheme="majorBidi" w:hint="cs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ปี </w:t>
      </w:r>
      <w:r w:rsidRPr="00782D5F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>256</w:t>
      </w:r>
      <w:r w:rsidR="005A1238" w:rsidRPr="00782D5F">
        <w:rPr>
          <w:rFonts w:asciiTheme="majorBidi" w:hAnsiTheme="majorBidi" w:cstheme="majorBidi" w:hint="cs"/>
          <w:i/>
          <w:iCs/>
          <w:snapToGrid w:val="0"/>
          <w:color w:val="000000"/>
          <w:sz w:val="30"/>
          <w:szCs w:val="30"/>
          <w:cs/>
          <w:lang w:eastAsia="th-TH"/>
        </w:rPr>
        <w:t>8</w:t>
      </w:r>
      <w:r w:rsidRPr="00782D5F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 xml:space="preserve">: </w:t>
      </w:r>
      <w:r w:rsidR="005E1C36" w:rsidRPr="00782D5F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>464.28</w:t>
      </w:r>
      <w:r w:rsidR="008963AE" w:rsidRPr="00782D5F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 xml:space="preserve"> </w:t>
      </w:r>
      <w:r w:rsidRPr="00782D5F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cs/>
          <w:lang w:eastAsia="th-TH"/>
        </w:rPr>
        <w:t>ล้านบาท)</w:t>
      </w:r>
      <w:r w:rsidRPr="00782D5F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จากรายได้รวมของบริษัท</w:t>
      </w:r>
    </w:p>
    <w:p w14:paraId="7A7E19C6" w14:textId="6D4BD62E" w:rsidR="00841832" w:rsidRPr="008A4B38" w:rsidRDefault="00841832" w:rsidP="008A4B38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2A883A" w14:textId="37029E42" w:rsidR="00E74B79" w:rsidRPr="00C317E0" w:rsidRDefault="00E74B79" w:rsidP="00453CD6">
      <w:pPr>
        <w:pStyle w:val="ListParagraph"/>
        <w:numPr>
          <w:ilvl w:val="1"/>
          <w:numId w:val="49"/>
        </w:numPr>
        <w:tabs>
          <w:tab w:val="left" w:pos="720"/>
        </w:tabs>
        <w:ind w:hanging="338"/>
        <w:jc w:val="thaiDistribute"/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</w:pPr>
      <w:r w:rsidRPr="00C317E0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 ยอดคงเหลือของสัญญา</w:t>
      </w:r>
    </w:p>
    <w:p w14:paraId="30B8D3D1" w14:textId="77777777" w:rsidR="00E74B79" w:rsidRPr="00322E5B" w:rsidRDefault="00E74B79" w:rsidP="006E15F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9387B5" w14:textId="14CEABF0" w:rsidR="00981A3C" w:rsidRPr="00C317E0" w:rsidRDefault="00E74B79" w:rsidP="00E74B79">
      <w:pPr>
        <w:pStyle w:val="ListParagraph"/>
        <w:widowControl w:val="0"/>
        <w:tabs>
          <w:tab w:val="left" w:pos="630"/>
        </w:tabs>
        <w:spacing w:line="240" w:lineRule="auto"/>
        <w:ind w:left="878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C317E0">
        <w:rPr>
          <w:rFonts w:asciiTheme="majorBidi" w:hAnsiTheme="majorBidi" w:cstheme="majorBidi"/>
          <w:sz w:val="30"/>
          <w:szCs w:val="30"/>
          <w:cs/>
        </w:rPr>
        <w:t>หนี้สินที่เกิดจากสัญญาได้แก่ เงินรับล่วงหน้าค่าสินค้า</w:t>
      </w:r>
      <w:r w:rsidRPr="00C317E0">
        <w:rPr>
          <w:rFonts w:asciiTheme="majorBidi" w:hAnsiTheme="majorBidi" w:cstheme="majorBidi"/>
          <w:sz w:val="30"/>
          <w:szCs w:val="30"/>
        </w:rPr>
        <w:t xml:space="preserve"> </w:t>
      </w:r>
      <w:r w:rsidRPr="00C317E0">
        <w:rPr>
          <w:rFonts w:asciiTheme="majorBidi" w:hAnsiTheme="majorBidi" w:cstheme="majorBidi"/>
          <w:sz w:val="30"/>
          <w:szCs w:val="30"/>
          <w:cs/>
        </w:rPr>
        <w:t>ส่วนใหญ่เกิดจากการขายสินค้าซึ่งบริษัทจะรับรู้เป็นรายได้จากการขาย ณ วันที่มีการส่งมอบสินค้าให้กับลูกค้า</w:t>
      </w:r>
    </w:p>
    <w:p w14:paraId="3E34DF9D" w14:textId="66976181" w:rsidR="00E412C7" w:rsidRPr="00322E5B" w:rsidRDefault="00E412C7" w:rsidP="00322E5B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824CF8" w14:textId="109C7E60" w:rsidR="00322E5B" w:rsidRPr="00740C5B" w:rsidRDefault="00322E5B" w:rsidP="00740C5B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740C5B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กำไรต่อหุ้นขั้นพื้นฐาน</w:t>
      </w:r>
    </w:p>
    <w:p w14:paraId="0DCFBEE2" w14:textId="77777777" w:rsidR="00322E5B" w:rsidRPr="00322E5B" w:rsidRDefault="00322E5B" w:rsidP="00322E5B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DA9015" w14:textId="688BC086" w:rsidR="00322E5B" w:rsidRPr="00C317E0" w:rsidRDefault="00322E5B" w:rsidP="00322E5B">
      <w:pPr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C317E0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กำไรต่อหุ้นขั้นพื้นฐานสำหรับ</w:t>
      </w:r>
      <w:r w:rsidRPr="00C317E0">
        <w:rPr>
          <w:rFonts w:asciiTheme="majorBidi" w:hAnsiTheme="majorBidi" w:cstheme="majorBidi" w:hint="cs"/>
          <w:sz w:val="30"/>
          <w:szCs w:val="30"/>
          <w:cs/>
        </w:rPr>
        <w:t>งวดสามเดือน</w:t>
      </w:r>
      <w:r w:rsidR="004C5AE2">
        <w:rPr>
          <w:rFonts w:asciiTheme="majorBidi" w:hAnsiTheme="majorBidi" w:cstheme="majorBidi" w:hint="cs"/>
          <w:sz w:val="30"/>
          <w:szCs w:val="30"/>
          <w:cs/>
        </w:rPr>
        <w:t>และหกเดือน</w:t>
      </w:r>
      <w:r w:rsidRPr="00C317E0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5E1C36">
        <w:rPr>
          <w:rFonts w:asciiTheme="majorBidi" w:hAnsiTheme="majorBidi" w:cstheme="majorBidi"/>
          <w:sz w:val="30"/>
          <w:szCs w:val="30"/>
        </w:rPr>
        <w:t xml:space="preserve">30 </w:t>
      </w:r>
      <w:r w:rsidR="005E1C36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C317E0">
        <w:rPr>
          <w:rFonts w:asciiTheme="majorBidi" w:hAnsiTheme="majorBidi" w:cstheme="majorBidi"/>
          <w:sz w:val="30"/>
          <w:szCs w:val="30"/>
          <w:cs/>
        </w:rPr>
        <w:t xml:space="preserve"> คำนวณจากกำไรสำหรับ</w:t>
      </w:r>
      <w:r w:rsidRPr="00C317E0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4C5AE2">
        <w:rPr>
          <w:rFonts w:asciiTheme="majorBidi" w:hAnsiTheme="majorBidi" w:cstheme="majorBidi"/>
          <w:sz w:val="30"/>
          <w:szCs w:val="30"/>
          <w:cs/>
        </w:rPr>
        <w:br/>
      </w:r>
      <w:r w:rsidRPr="00C317E0">
        <w:rPr>
          <w:rFonts w:asciiTheme="majorBidi" w:hAnsiTheme="majorBidi" w:cstheme="majorBidi"/>
          <w:sz w:val="30"/>
          <w:szCs w:val="30"/>
          <w:cs/>
        </w:rPr>
        <w:t>ส่วนที่เป็นของผู้ถือหุ้นสามัญของบริษัท และจำนวนหุ้นสามัญถัวเฉลี่ยถ่วงน้ำหนักที่ออกจำหน่ายแล้วระหว่าง</w:t>
      </w:r>
      <w:r w:rsidRPr="00C317E0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Pr="00C317E0">
        <w:rPr>
          <w:rFonts w:asciiTheme="majorBidi" w:hAnsiTheme="majorBidi" w:cstheme="majorBidi"/>
          <w:sz w:val="30"/>
          <w:szCs w:val="30"/>
          <w:cs/>
        </w:rPr>
        <w:t xml:space="preserve"> ซึ่งปรับปรุงด้วยจำนวนหุ้นสามัญที่เปลี่ยนแปลงจากการเปลี่ยนแปลงมูลค่าที่ตราไว้ของหุ้นสามัญ</w:t>
      </w:r>
      <w:r w:rsidRPr="00C317E0">
        <w:rPr>
          <w:rFonts w:asciiTheme="majorBidi" w:hAnsiTheme="majorBidi" w:cstheme="majorBidi"/>
          <w:sz w:val="30"/>
          <w:szCs w:val="30"/>
        </w:rPr>
        <w:t xml:space="preserve"> </w:t>
      </w:r>
      <w:r w:rsidRPr="00C317E0">
        <w:rPr>
          <w:rFonts w:asciiTheme="majorBidi" w:hAnsiTheme="majorBidi" w:cstheme="majorBidi"/>
          <w:sz w:val="30"/>
          <w:szCs w:val="30"/>
          <w:cs/>
        </w:rPr>
        <w:t>จำนวนหุ้นสามัญถัวเฉลี่ยถ่วงน้ำหนักที่นำมาใช้ในการคำนวณกำไรต่อหุ้นสำหรับ</w:t>
      </w:r>
      <w:r w:rsidRPr="00C317E0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4C5AE2">
        <w:rPr>
          <w:rFonts w:asciiTheme="majorBidi" w:hAnsiTheme="majorBidi" w:cstheme="majorBidi" w:hint="cs"/>
          <w:sz w:val="30"/>
          <w:szCs w:val="30"/>
          <w:cs/>
        </w:rPr>
        <w:t>สามเดือนและ</w:t>
      </w:r>
      <w:r w:rsidR="005E1C36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C317E0">
        <w:rPr>
          <w:rFonts w:asciiTheme="majorBidi" w:hAnsiTheme="majorBidi" w:cstheme="majorBidi" w:hint="cs"/>
          <w:sz w:val="30"/>
          <w:szCs w:val="30"/>
          <w:cs/>
        </w:rPr>
        <w:t>เดือนสิ้นสุดวันที่</w:t>
      </w:r>
      <w:r w:rsidR="00953B2E">
        <w:rPr>
          <w:rFonts w:asciiTheme="majorBidi" w:hAnsiTheme="majorBidi" w:cstheme="majorBidi"/>
          <w:sz w:val="30"/>
          <w:szCs w:val="30"/>
        </w:rPr>
        <w:t xml:space="preserve"> </w:t>
      </w:r>
      <w:r w:rsidR="005E1C36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5E1C36">
        <w:rPr>
          <w:rFonts w:asciiTheme="majorBidi" w:hAnsiTheme="majorBidi" w:cstheme="majorBidi" w:hint="cs"/>
          <w:sz w:val="30"/>
          <w:szCs w:val="30"/>
          <w:cs/>
          <w:lang w:val="en-US"/>
        </w:rPr>
        <w:t>มิถุนายน</w:t>
      </w:r>
      <w:r w:rsidRPr="00C317E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C317E0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5E1C36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C317E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317E0">
        <w:rPr>
          <w:rFonts w:asciiTheme="majorBidi" w:hAnsiTheme="majorBidi" w:cstheme="majorBidi"/>
          <w:sz w:val="30"/>
          <w:szCs w:val="30"/>
          <w:cs/>
        </w:rPr>
        <w:t>ได้ถูกปรับปรุงเสมือนว่าการเปลี่ยนแปลงนั้นได้เกิดขึ้นตั้งแต่วันต้น</w:t>
      </w:r>
      <w:r w:rsidRPr="00C317E0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Pr="00C317E0">
        <w:rPr>
          <w:rFonts w:asciiTheme="majorBidi" w:hAnsiTheme="majorBidi" w:cstheme="majorBidi"/>
          <w:sz w:val="30"/>
          <w:szCs w:val="30"/>
          <w:cs/>
        </w:rPr>
        <w:t>ของงวดบัญชีดังกล่าว</w:t>
      </w:r>
      <w:r w:rsidRPr="00C317E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317E0">
        <w:rPr>
          <w:rFonts w:asciiTheme="majorBidi" w:hAnsiTheme="majorBidi" w:cstheme="majorBidi"/>
          <w:sz w:val="30"/>
          <w:szCs w:val="30"/>
          <w:cs/>
        </w:rPr>
        <w:t>โดยแสดงการคำนวณ ดังนี้</w:t>
      </w:r>
    </w:p>
    <w:p w14:paraId="5CD6675E" w14:textId="77777777" w:rsidR="00322E5B" w:rsidRPr="00322E5B" w:rsidRDefault="00322E5B" w:rsidP="00322E5B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4866"/>
        <w:gridCol w:w="1439"/>
        <w:gridCol w:w="270"/>
        <w:gridCol w:w="1166"/>
        <w:gridCol w:w="7"/>
        <w:gridCol w:w="266"/>
        <w:gridCol w:w="1166"/>
      </w:tblGrid>
      <w:tr w:rsidR="005E1C36" w:rsidRPr="00AE4D5B" w14:paraId="2052E047" w14:textId="77777777" w:rsidTr="00453CD6">
        <w:trPr>
          <w:tblHeader/>
        </w:trPr>
        <w:tc>
          <w:tcPr>
            <w:tcW w:w="2650" w:type="pct"/>
          </w:tcPr>
          <w:p w14:paraId="4646E3AA" w14:textId="3943FAAF" w:rsidR="005E1C36" w:rsidRPr="002A3411" w:rsidRDefault="005E1C36" w:rsidP="005E1C3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84" w:type="pct"/>
          </w:tcPr>
          <w:p w14:paraId="2898C787" w14:textId="36F82537" w:rsidR="005E1C36" w:rsidRPr="002A3411" w:rsidRDefault="005E1C36" w:rsidP="005E1C3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34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082B468F" w14:textId="77777777" w:rsidR="005E1C36" w:rsidRPr="002A3411" w:rsidRDefault="005E1C36" w:rsidP="005E1C36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9" w:type="pct"/>
            <w:gridSpan w:val="4"/>
          </w:tcPr>
          <w:p w14:paraId="7F3E9E7B" w14:textId="68B88FA3" w:rsidR="005E1C36" w:rsidRPr="002A3411" w:rsidRDefault="005E1C36" w:rsidP="005E1C3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34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7502" w:rsidRPr="00AE4D5B" w14:paraId="0488D149" w14:textId="77777777" w:rsidTr="00453CD6">
        <w:trPr>
          <w:tblHeader/>
        </w:trPr>
        <w:tc>
          <w:tcPr>
            <w:tcW w:w="2650" w:type="pct"/>
          </w:tcPr>
          <w:p w14:paraId="4795AE43" w14:textId="1FC10621" w:rsidR="00C57502" w:rsidRPr="002A3411" w:rsidRDefault="0023345A" w:rsidP="005E1C3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341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2A341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784" w:type="pct"/>
          </w:tcPr>
          <w:p w14:paraId="544B0978" w14:textId="0B6B4632" w:rsidR="00C57502" w:rsidRPr="002A3411" w:rsidRDefault="00C57502" w:rsidP="005E1C3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3411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7" w:type="pct"/>
          </w:tcPr>
          <w:p w14:paraId="5DB72539" w14:textId="77777777" w:rsidR="00C57502" w:rsidRPr="002A3411" w:rsidRDefault="00C57502" w:rsidP="005E1C36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7CB9DCD9" w14:textId="77777777" w:rsidR="00C57502" w:rsidRPr="002A3411" w:rsidRDefault="00C57502" w:rsidP="005E1C3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3411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9" w:type="pct"/>
            <w:gridSpan w:val="2"/>
          </w:tcPr>
          <w:p w14:paraId="015A6B6B" w14:textId="77777777" w:rsidR="00C57502" w:rsidRPr="002A3411" w:rsidRDefault="00C57502" w:rsidP="005E1C3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14:paraId="561BD35F" w14:textId="7FF4D8D2" w:rsidR="00C57502" w:rsidRPr="00453CD6" w:rsidRDefault="00C57502" w:rsidP="005E1C3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A341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E63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5E1C36" w:rsidRPr="00AE4D5B" w14:paraId="6AC73D32" w14:textId="77777777" w:rsidTr="00C57502">
        <w:trPr>
          <w:tblHeader/>
        </w:trPr>
        <w:tc>
          <w:tcPr>
            <w:tcW w:w="2650" w:type="pct"/>
          </w:tcPr>
          <w:p w14:paraId="36F41FDE" w14:textId="77777777" w:rsidR="005E1C36" w:rsidRPr="002A3411" w:rsidRDefault="005E1C36" w:rsidP="005E1C3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50" w:type="pct"/>
            <w:gridSpan w:val="6"/>
          </w:tcPr>
          <w:p w14:paraId="5FE8385D" w14:textId="3D16B182" w:rsidR="005E1C36" w:rsidRPr="002A3411" w:rsidRDefault="005E1C36" w:rsidP="005E1C3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34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2A341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2A341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 xml:space="preserve">/ </w:t>
            </w:r>
            <w:r w:rsidRPr="002A341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พันหุ้น</w:t>
            </w:r>
            <w:r w:rsidRPr="002A34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C57502" w:rsidRPr="00AE4D5B" w14:paraId="185505D1" w14:textId="77777777" w:rsidTr="00453CD6">
        <w:trPr>
          <w:tblHeader/>
        </w:trPr>
        <w:tc>
          <w:tcPr>
            <w:tcW w:w="2650" w:type="pct"/>
          </w:tcPr>
          <w:p w14:paraId="5D54DE89" w14:textId="301BEE89" w:rsidR="00C57502" w:rsidRPr="002A3411" w:rsidRDefault="00C57502" w:rsidP="005E1C3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34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</w:p>
        </w:tc>
        <w:tc>
          <w:tcPr>
            <w:tcW w:w="784" w:type="pct"/>
          </w:tcPr>
          <w:p w14:paraId="1BEA14F3" w14:textId="77777777" w:rsidR="00C57502" w:rsidRPr="002A3411" w:rsidRDefault="00C57502" w:rsidP="005E1C3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7E326652" w14:textId="77777777" w:rsidR="00C57502" w:rsidRPr="002A3411" w:rsidRDefault="00C57502" w:rsidP="005E1C36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776A2F91" w14:textId="77777777" w:rsidR="00C57502" w:rsidRPr="002A3411" w:rsidRDefault="00C57502" w:rsidP="005E1C3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  <w:gridSpan w:val="2"/>
          </w:tcPr>
          <w:p w14:paraId="3FAFC423" w14:textId="77777777" w:rsidR="00C57502" w:rsidRPr="002A3411" w:rsidRDefault="00C57502" w:rsidP="005E1C3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14:paraId="6E8C52E5" w14:textId="103FB75D" w:rsidR="00C57502" w:rsidRPr="002A3411" w:rsidRDefault="00C57502" w:rsidP="005E1C3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C57502" w:rsidRPr="00AE4D5B" w14:paraId="397D7C9C" w14:textId="77777777" w:rsidTr="00453CD6">
        <w:trPr>
          <w:tblHeader/>
        </w:trPr>
        <w:tc>
          <w:tcPr>
            <w:tcW w:w="2650" w:type="pct"/>
          </w:tcPr>
          <w:p w14:paraId="58E0A7AA" w14:textId="726DBA33" w:rsidR="00C57502" w:rsidRPr="002A3411" w:rsidRDefault="00C57502" w:rsidP="005E1C3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341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2A34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784" w:type="pct"/>
          </w:tcPr>
          <w:p w14:paraId="3D8D0484" w14:textId="5870BEF7" w:rsidR="00C57502" w:rsidRPr="00453CD6" w:rsidRDefault="003529AD" w:rsidP="00453CD6">
            <w:pPr>
              <w:pStyle w:val="BodyText"/>
              <w:tabs>
                <w:tab w:val="decimal" w:pos="1148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53C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44,201</w:t>
            </w:r>
          </w:p>
        </w:tc>
        <w:tc>
          <w:tcPr>
            <w:tcW w:w="147" w:type="pct"/>
          </w:tcPr>
          <w:p w14:paraId="65F31B09" w14:textId="77777777" w:rsidR="00C57502" w:rsidRPr="002A3411" w:rsidRDefault="00C57502" w:rsidP="005E1C36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1EDAD68C" w14:textId="10EFB45B" w:rsidR="00C57502" w:rsidRPr="002A3411" w:rsidRDefault="003529AD" w:rsidP="00453CD6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3C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</w:t>
            </w:r>
            <w:r w:rsidRPr="00453C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890</w:t>
            </w:r>
          </w:p>
        </w:tc>
        <w:tc>
          <w:tcPr>
            <w:tcW w:w="149" w:type="pct"/>
            <w:gridSpan w:val="2"/>
          </w:tcPr>
          <w:p w14:paraId="4C65733A" w14:textId="77777777" w:rsidR="00C57502" w:rsidRPr="002A3411" w:rsidRDefault="00C57502" w:rsidP="005E1C3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14:paraId="3A61155E" w14:textId="41C06371" w:rsidR="00C57502" w:rsidRPr="00453CD6" w:rsidRDefault="00C57502" w:rsidP="00453CD6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E1C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152,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757</w:t>
            </w:r>
          </w:p>
        </w:tc>
      </w:tr>
      <w:tr w:rsidR="00C57502" w:rsidRPr="00AE4D5B" w14:paraId="5D78F89A" w14:textId="77777777" w:rsidTr="00453CD6">
        <w:trPr>
          <w:trHeight w:val="236"/>
          <w:tblHeader/>
        </w:trPr>
        <w:tc>
          <w:tcPr>
            <w:tcW w:w="2650" w:type="pct"/>
          </w:tcPr>
          <w:p w14:paraId="6FB2E9BA" w14:textId="77777777" w:rsidR="00C57502" w:rsidRPr="002A3411" w:rsidRDefault="00C57502" w:rsidP="005E1C3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84" w:type="pct"/>
          </w:tcPr>
          <w:p w14:paraId="3DBD6574" w14:textId="77777777" w:rsidR="00C57502" w:rsidRPr="002A3411" w:rsidRDefault="00C57502" w:rsidP="005E1C3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25E9E7BD" w14:textId="77777777" w:rsidR="00C57502" w:rsidRPr="002A3411" w:rsidRDefault="00C57502" w:rsidP="005E1C36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4C585D63" w14:textId="77777777" w:rsidR="00C57502" w:rsidRPr="002A3411" w:rsidRDefault="00C57502" w:rsidP="005E1C3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  <w:gridSpan w:val="2"/>
          </w:tcPr>
          <w:p w14:paraId="75038504" w14:textId="77777777" w:rsidR="00C57502" w:rsidRPr="002A3411" w:rsidRDefault="00C57502" w:rsidP="005E1C3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14:paraId="196BF3E9" w14:textId="3C70BEE6" w:rsidR="00C57502" w:rsidRPr="002A3411" w:rsidRDefault="00C57502" w:rsidP="005E1C3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C57502" w:rsidRPr="00AE4D5B" w14:paraId="5441DCC6" w14:textId="77777777" w:rsidTr="00453CD6">
        <w:trPr>
          <w:tblHeader/>
        </w:trPr>
        <w:tc>
          <w:tcPr>
            <w:tcW w:w="2650" w:type="pct"/>
          </w:tcPr>
          <w:p w14:paraId="71B66270" w14:textId="7F737658" w:rsidR="00C57502" w:rsidRPr="002A3411" w:rsidRDefault="00C57502" w:rsidP="005E1C3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34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784" w:type="pct"/>
          </w:tcPr>
          <w:p w14:paraId="7CEB5A58" w14:textId="77777777" w:rsidR="00C57502" w:rsidRPr="002A3411" w:rsidRDefault="00C57502" w:rsidP="005E1C3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6BF5E551" w14:textId="77777777" w:rsidR="00C57502" w:rsidRPr="002A3411" w:rsidRDefault="00C57502" w:rsidP="005E1C36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7F61C973" w14:textId="77777777" w:rsidR="00C57502" w:rsidRPr="002A3411" w:rsidRDefault="00C57502" w:rsidP="005E1C3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  <w:gridSpan w:val="2"/>
          </w:tcPr>
          <w:p w14:paraId="657A4134" w14:textId="77777777" w:rsidR="00C57502" w:rsidRPr="002A3411" w:rsidRDefault="00C57502" w:rsidP="005E1C3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14:paraId="536B3E4C" w14:textId="3A7A42CF" w:rsidR="00C57502" w:rsidRPr="002A3411" w:rsidRDefault="00C57502" w:rsidP="005E1C3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C57502" w:rsidRPr="00AE4D5B" w14:paraId="2CEF2DF5" w14:textId="77777777" w:rsidTr="00453CD6">
        <w:trPr>
          <w:tblHeader/>
        </w:trPr>
        <w:tc>
          <w:tcPr>
            <w:tcW w:w="2650" w:type="pct"/>
            <w:vAlign w:val="bottom"/>
          </w:tcPr>
          <w:p w14:paraId="228DF85B" w14:textId="616BF5A7" w:rsidR="00C57502" w:rsidRPr="002A3411" w:rsidRDefault="00C57502" w:rsidP="005E1C3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34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2A341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</w:p>
        </w:tc>
        <w:tc>
          <w:tcPr>
            <w:tcW w:w="784" w:type="pct"/>
            <w:tcBorders>
              <w:bottom w:val="nil"/>
            </w:tcBorders>
          </w:tcPr>
          <w:p w14:paraId="3B7D80E4" w14:textId="0FDC12C0" w:rsidR="00C57502" w:rsidRPr="00453CD6" w:rsidRDefault="00E53EA6" w:rsidP="00453CD6">
            <w:pPr>
              <w:pStyle w:val="BodyText"/>
              <w:tabs>
                <w:tab w:val="decimal" w:pos="1148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53C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200,000</w:t>
            </w:r>
          </w:p>
        </w:tc>
        <w:tc>
          <w:tcPr>
            <w:tcW w:w="147" w:type="pct"/>
          </w:tcPr>
          <w:p w14:paraId="58C68FC1" w14:textId="77777777" w:rsidR="00C57502" w:rsidRPr="00453CD6" w:rsidRDefault="00C57502" w:rsidP="00453CD6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5" w:type="pct"/>
            <w:tcBorders>
              <w:bottom w:val="nil"/>
            </w:tcBorders>
          </w:tcPr>
          <w:p w14:paraId="2F31166C" w14:textId="5F7A9A87" w:rsidR="00C57502" w:rsidRPr="00453CD6" w:rsidRDefault="00E53EA6" w:rsidP="00453CD6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53C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200,000</w:t>
            </w:r>
          </w:p>
        </w:tc>
        <w:tc>
          <w:tcPr>
            <w:tcW w:w="149" w:type="pct"/>
            <w:gridSpan w:val="2"/>
          </w:tcPr>
          <w:p w14:paraId="0935E775" w14:textId="77777777" w:rsidR="00C57502" w:rsidRPr="002A3411" w:rsidRDefault="00C57502" w:rsidP="005E1C3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5" w:type="pct"/>
            <w:tcBorders>
              <w:bottom w:val="nil"/>
            </w:tcBorders>
          </w:tcPr>
          <w:p w14:paraId="5485D2A7" w14:textId="33EA7E4A" w:rsidR="00C57502" w:rsidRPr="002A3411" w:rsidRDefault="00C57502" w:rsidP="00453CD6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140,000</w:t>
            </w:r>
          </w:p>
        </w:tc>
      </w:tr>
      <w:tr w:rsidR="000E633B" w:rsidRPr="00AE4D5B" w14:paraId="4D02C0E2" w14:textId="77777777" w:rsidTr="00C57502">
        <w:trPr>
          <w:tblHeader/>
        </w:trPr>
        <w:tc>
          <w:tcPr>
            <w:tcW w:w="2650" w:type="pct"/>
            <w:vAlign w:val="bottom"/>
          </w:tcPr>
          <w:p w14:paraId="0E4DE364" w14:textId="78763E7A" w:rsidR="000E633B" w:rsidRPr="002A3411" w:rsidRDefault="000E633B" w:rsidP="005E1C36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3411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ผลกระทบจากการลดมูลค่าหุ้นที่ตราไว้</w:t>
            </w:r>
          </w:p>
        </w:tc>
        <w:tc>
          <w:tcPr>
            <w:tcW w:w="784" w:type="pct"/>
            <w:tcBorders>
              <w:bottom w:val="nil"/>
            </w:tcBorders>
          </w:tcPr>
          <w:p w14:paraId="5D192275" w14:textId="07BC161F" w:rsidR="000E633B" w:rsidRPr="002A3411" w:rsidRDefault="00E53EA6" w:rsidP="00453CD6">
            <w:pPr>
              <w:pStyle w:val="BodyText"/>
              <w:tabs>
                <w:tab w:val="decimal" w:pos="878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284BC603" w14:textId="77777777" w:rsidR="000E633B" w:rsidRPr="002A3411" w:rsidRDefault="000E633B" w:rsidP="005E1C36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nil"/>
            </w:tcBorders>
          </w:tcPr>
          <w:p w14:paraId="7DF81CF4" w14:textId="250A848D" w:rsidR="000E633B" w:rsidRPr="002A3411" w:rsidRDefault="00E53EA6" w:rsidP="00453CD6">
            <w:pPr>
              <w:pStyle w:val="BodyText"/>
              <w:tabs>
                <w:tab w:val="decimal" w:pos="607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gridSpan w:val="2"/>
          </w:tcPr>
          <w:p w14:paraId="327BC1DD" w14:textId="77777777" w:rsidR="000E633B" w:rsidRPr="002A3411" w:rsidRDefault="000E633B" w:rsidP="005E1C3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5" w:type="pct"/>
            <w:tcBorders>
              <w:bottom w:val="nil"/>
            </w:tcBorders>
          </w:tcPr>
          <w:p w14:paraId="50C913A0" w14:textId="31A2482D" w:rsidR="000E633B" w:rsidRDefault="000E633B" w:rsidP="00453CD6">
            <w:pPr>
              <w:pStyle w:val="BodyText"/>
              <w:tabs>
                <w:tab w:val="decimal" w:pos="607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57502" w:rsidRPr="00AE4D5B" w14:paraId="7FDDBD22" w14:textId="77777777" w:rsidTr="00C57502">
        <w:trPr>
          <w:tblHeader/>
        </w:trPr>
        <w:tc>
          <w:tcPr>
            <w:tcW w:w="2650" w:type="pct"/>
          </w:tcPr>
          <w:p w14:paraId="26174E6A" w14:textId="62F63983" w:rsidR="00C57502" w:rsidRPr="002A3411" w:rsidRDefault="00C57502" w:rsidP="005E1C3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34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784" w:type="pct"/>
            <w:tcBorders>
              <w:top w:val="single" w:sz="4" w:space="0" w:color="auto"/>
              <w:bottom w:val="nil"/>
            </w:tcBorders>
          </w:tcPr>
          <w:p w14:paraId="6728121F" w14:textId="77777777" w:rsidR="00C57502" w:rsidRPr="002A3411" w:rsidRDefault="00C57502" w:rsidP="005E1C3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074C1265" w14:textId="77777777" w:rsidR="00C57502" w:rsidRPr="002A3411" w:rsidRDefault="00C57502" w:rsidP="005E1C36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nil"/>
            </w:tcBorders>
          </w:tcPr>
          <w:p w14:paraId="0CCC8D00" w14:textId="77777777" w:rsidR="00C57502" w:rsidRPr="002A3411" w:rsidRDefault="00C57502" w:rsidP="005E1C3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  <w:gridSpan w:val="2"/>
          </w:tcPr>
          <w:p w14:paraId="1E49F4CC" w14:textId="77777777" w:rsidR="00C57502" w:rsidRPr="002A3411" w:rsidRDefault="00C57502" w:rsidP="005E1C3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nil"/>
            </w:tcBorders>
          </w:tcPr>
          <w:p w14:paraId="0C6A6C16" w14:textId="00530AA8" w:rsidR="00C57502" w:rsidRPr="002A3411" w:rsidRDefault="00C57502" w:rsidP="005E1C3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C57502" w:rsidRPr="00AE4D5B" w14:paraId="714E548B" w14:textId="77777777" w:rsidTr="00453CD6">
        <w:trPr>
          <w:tblHeader/>
        </w:trPr>
        <w:tc>
          <w:tcPr>
            <w:tcW w:w="2650" w:type="pct"/>
          </w:tcPr>
          <w:p w14:paraId="34A31450" w14:textId="3F1386EB" w:rsidR="00C57502" w:rsidRPr="002A3411" w:rsidRDefault="00C57502" w:rsidP="005E1C3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341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2A34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43D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443DA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443DAE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30 </w:t>
            </w:r>
            <w:r w:rsidRPr="00443DAE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84" w:type="pct"/>
            <w:tcBorders>
              <w:bottom w:val="double" w:sz="4" w:space="0" w:color="auto"/>
            </w:tcBorders>
          </w:tcPr>
          <w:p w14:paraId="6F4F0D1D" w14:textId="221C394F" w:rsidR="00C57502" w:rsidRPr="002A3411" w:rsidRDefault="00E53EA6" w:rsidP="00453CD6">
            <w:pPr>
              <w:pStyle w:val="BodyText"/>
              <w:tabs>
                <w:tab w:val="decimal" w:pos="1148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</w:t>
            </w:r>
            <w:r w:rsidRPr="00453C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47" w:type="pct"/>
          </w:tcPr>
          <w:p w14:paraId="46B6F963" w14:textId="77777777" w:rsidR="00C57502" w:rsidRPr="002A3411" w:rsidRDefault="00C57502" w:rsidP="005E1C36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625F3ABC" w14:textId="4EA94731" w:rsidR="00C57502" w:rsidRPr="002A3411" w:rsidRDefault="00E53EA6" w:rsidP="00453CD6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</w:t>
            </w:r>
            <w:r w:rsidRPr="00453C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49" w:type="pct"/>
            <w:gridSpan w:val="2"/>
          </w:tcPr>
          <w:p w14:paraId="7A5D24A5" w14:textId="77777777" w:rsidR="00C57502" w:rsidRPr="002A3411" w:rsidRDefault="00C57502" w:rsidP="005E1C3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748A1B83" w14:textId="785650F8" w:rsidR="00C57502" w:rsidRPr="00C57502" w:rsidRDefault="00C57502" w:rsidP="00453CD6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3C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140,000</w:t>
            </w:r>
          </w:p>
        </w:tc>
      </w:tr>
      <w:tr w:rsidR="00C57502" w:rsidRPr="00AE4D5B" w14:paraId="289CA097" w14:textId="77777777" w:rsidTr="00C57502">
        <w:trPr>
          <w:trHeight w:val="20"/>
          <w:tblHeader/>
        </w:trPr>
        <w:tc>
          <w:tcPr>
            <w:tcW w:w="2650" w:type="pct"/>
          </w:tcPr>
          <w:p w14:paraId="5C2D413C" w14:textId="77777777" w:rsidR="00C57502" w:rsidRPr="002A3411" w:rsidRDefault="00C57502" w:rsidP="005E1C3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4" w:type="pct"/>
            <w:tcBorders>
              <w:top w:val="double" w:sz="4" w:space="0" w:color="auto"/>
              <w:bottom w:val="nil"/>
            </w:tcBorders>
          </w:tcPr>
          <w:p w14:paraId="4F2C8F03" w14:textId="77777777" w:rsidR="00C57502" w:rsidRPr="002A3411" w:rsidRDefault="00C57502" w:rsidP="005E1C3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7B77355C" w14:textId="77777777" w:rsidR="00C57502" w:rsidRPr="002A3411" w:rsidRDefault="00C57502" w:rsidP="005E1C36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double" w:sz="4" w:space="0" w:color="auto"/>
              <w:bottom w:val="nil"/>
            </w:tcBorders>
          </w:tcPr>
          <w:p w14:paraId="0B90E017" w14:textId="77777777" w:rsidR="00C57502" w:rsidRPr="002A3411" w:rsidRDefault="00C57502" w:rsidP="005E1C3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  <w:gridSpan w:val="2"/>
          </w:tcPr>
          <w:p w14:paraId="4FF1915F" w14:textId="77777777" w:rsidR="00C57502" w:rsidRPr="002A3411" w:rsidRDefault="00C57502" w:rsidP="005E1C3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5" w:type="pct"/>
            <w:tcBorders>
              <w:top w:val="double" w:sz="4" w:space="0" w:color="auto"/>
              <w:bottom w:val="nil"/>
            </w:tcBorders>
          </w:tcPr>
          <w:p w14:paraId="2747115F" w14:textId="3233E2CF" w:rsidR="00C57502" w:rsidRPr="002A3411" w:rsidRDefault="00C57502" w:rsidP="005E1C3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C57502" w:rsidRPr="00AE4D5B" w14:paraId="576FC7C6" w14:textId="77777777" w:rsidTr="00453CD6">
        <w:trPr>
          <w:tblHeader/>
        </w:trPr>
        <w:tc>
          <w:tcPr>
            <w:tcW w:w="2650" w:type="pct"/>
          </w:tcPr>
          <w:p w14:paraId="2F43E151" w14:textId="4D47A4E1" w:rsidR="00C57502" w:rsidRPr="002A3411" w:rsidRDefault="00C57502" w:rsidP="005E1C3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34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 w:rsidRPr="002A34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2A34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Pr="002A34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2A34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784" w:type="pct"/>
            <w:tcBorders>
              <w:bottom w:val="double" w:sz="4" w:space="0" w:color="auto"/>
            </w:tcBorders>
          </w:tcPr>
          <w:p w14:paraId="5A27A5E2" w14:textId="6AF49967" w:rsidR="00C57502" w:rsidRPr="002A3411" w:rsidRDefault="003529AD" w:rsidP="00453CD6">
            <w:pPr>
              <w:pStyle w:val="BodyText"/>
              <w:tabs>
                <w:tab w:val="decimal" w:pos="606"/>
              </w:tabs>
              <w:spacing w:after="0" w:line="240" w:lineRule="auto"/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1.22</w:t>
            </w:r>
          </w:p>
        </w:tc>
        <w:tc>
          <w:tcPr>
            <w:tcW w:w="147" w:type="pct"/>
          </w:tcPr>
          <w:p w14:paraId="3E13B78D" w14:textId="77777777" w:rsidR="00C57502" w:rsidRPr="002A3411" w:rsidRDefault="00C57502" w:rsidP="005E1C36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0651C26C" w14:textId="5E8421D1" w:rsidR="00C57502" w:rsidRPr="002A3411" w:rsidRDefault="003529AD" w:rsidP="00453CD6">
            <w:pPr>
              <w:pStyle w:val="BodyText"/>
              <w:tabs>
                <w:tab w:val="decimal" w:pos="60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1.22</w:t>
            </w:r>
          </w:p>
        </w:tc>
        <w:tc>
          <w:tcPr>
            <w:tcW w:w="149" w:type="pct"/>
            <w:gridSpan w:val="2"/>
          </w:tcPr>
          <w:p w14:paraId="099C55BF" w14:textId="77777777" w:rsidR="00C57502" w:rsidRPr="002A3411" w:rsidRDefault="00C57502" w:rsidP="005E1C3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15757E02" w14:textId="3A22676C" w:rsidR="00C57502" w:rsidRPr="002A3411" w:rsidRDefault="00C57502" w:rsidP="00453CD6">
            <w:pPr>
              <w:pStyle w:val="BodyText"/>
              <w:tabs>
                <w:tab w:val="decimal" w:pos="60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</w:t>
            </w:r>
            <w:r w:rsidRPr="00453C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09</w:t>
            </w:r>
          </w:p>
        </w:tc>
      </w:tr>
      <w:tr w:rsidR="00C57502" w:rsidRPr="00AE4D5B" w14:paraId="27FAB42A" w14:textId="77777777" w:rsidTr="00453CD6">
        <w:trPr>
          <w:tblHeader/>
        </w:trPr>
        <w:tc>
          <w:tcPr>
            <w:tcW w:w="2650" w:type="pct"/>
          </w:tcPr>
          <w:p w14:paraId="2D36C59D" w14:textId="77777777" w:rsidR="00C57502" w:rsidRPr="002A3411" w:rsidRDefault="00C57502" w:rsidP="00B8598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84" w:type="pct"/>
            <w:tcBorders>
              <w:top w:val="double" w:sz="4" w:space="0" w:color="auto"/>
            </w:tcBorders>
          </w:tcPr>
          <w:p w14:paraId="2947F194" w14:textId="77777777" w:rsidR="00C57502" w:rsidRPr="002A3411" w:rsidRDefault="00C57502" w:rsidP="00B8598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480B7090" w14:textId="77777777" w:rsidR="00C57502" w:rsidRPr="002A3411" w:rsidRDefault="00C57502" w:rsidP="00B85981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</w:tcPr>
          <w:p w14:paraId="31D7C2CF" w14:textId="77777777" w:rsidR="00C57502" w:rsidRPr="002A3411" w:rsidRDefault="00C57502" w:rsidP="00B8598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  <w:gridSpan w:val="2"/>
          </w:tcPr>
          <w:p w14:paraId="3D596002" w14:textId="77777777" w:rsidR="00C57502" w:rsidRPr="002A3411" w:rsidRDefault="00C57502" w:rsidP="00B8598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</w:tcPr>
          <w:p w14:paraId="79EA2E2F" w14:textId="645F29E9" w:rsidR="00C57502" w:rsidRPr="002A3411" w:rsidRDefault="00C57502" w:rsidP="00B8598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945736" w:rsidRPr="00AE4D5B" w14:paraId="42E84709" w14:textId="77777777" w:rsidTr="00453CD6">
        <w:trPr>
          <w:tblHeader/>
        </w:trPr>
        <w:tc>
          <w:tcPr>
            <w:tcW w:w="2650" w:type="pct"/>
          </w:tcPr>
          <w:p w14:paraId="2498ABF1" w14:textId="40BC95C1" w:rsidR="00945736" w:rsidRPr="002A3411" w:rsidRDefault="008857DB" w:rsidP="00B8598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341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2A341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784" w:type="pct"/>
          </w:tcPr>
          <w:p w14:paraId="1009054F" w14:textId="77777777" w:rsidR="00945736" w:rsidRPr="002A3411" w:rsidRDefault="00945736" w:rsidP="00B8598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3411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7" w:type="pct"/>
          </w:tcPr>
          <w:p w14:paraId="744D5D52" w14:textId="77777777" w:rsidR="00945736" w:rsidRPr="002A3411" w:rsidRDefault="00945736" w:rsidP="00B85981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gridSpan w:val="2"/>
          </w:tcPr>
          <w:p w14:paraId="57020235" w14:textId="77777777" w:rsidR="00945736" w:rsidRPr="002A3411" w:rsidRDefault="00945736" w:rsidP="00B8598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3411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5" w:type="pct"/>
          </w:tcPr>
          <w:p w14:paraId="031B88FE" w14:textId="77777777" w:rsidR="00945736" w:rsidRPr="002A3411" w:rsidRDefault="00945736" w:rsidP="00B85981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526334AA" w14:textId="77777777" w:rsidR="00945736" w:rsidRPr="002A3411" w:rsidRDefault="00945736" w:rsidP="00B8598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341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847B64" w:rsidRPr="00AE4D5B" w14:paraId="751A5FCA" w14:textId="77777777" w:rsidTr="00C57502">
        <w:trPr>
          <w:tblHeader/>
        </w:trPr>
        <w:tc>
          <w:tcPr>
            <w:tcW w:w="2650" w:type="pct"/>
          </w:tcPr>
          <w:p w14:paraId="63F9F69D" w14:textId="77777777" w:rsidR="00847B64" w:rsidRPr="002A3411" w:rsidRDefault="00847B64" w:rsidP="00B8598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50" w:type="pct"/>
            <w:gridSpan w:val="6"/>
          </w:tcPr>
          <w:p w14:paraId="0776D6C8" w14:textId="44549F5D" w:rsidR="00847B64" w:rsidRPr="002A3411" w:rsidRDefault="00847B64" w:rsidP="00B85981">
            <w:pPr>
              <w:pStyle w:val="BodyText"/>
              <w:tabs>
                <w:tab w:val="decimal" w:pos="986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34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2A341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2A341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 xml:space="preserve">/ </w:t>
            </w:r>
            <w:r w:rsidRPr="002A341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พันหุ้น</w:t>
            </w:r>
            <w:r w:rsidRPr="002A34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945736" w:rsidRPr="00AE4D5B" w14:paraId="7187DD69" w14:textId="77777777" w:rsidTr="00453CD6">
        <w:tc>
          <w:tcPr>
            <w:tcW w:w="2650" w:type="pct"/>
          </w:tcPr>
          <w:p w14:paraId="0FD9BDE0" w14:textId="77777777" w:rsidR="00945736" w:rsidRPr="002A3411" w:rsidRDefault="00945736" w:rsidP="00B8598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34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</w:p>
        </w:tc>
        <w:tc>
          <w:tcPr>
            <w:tcW w:w="784" w:type="pct"/>
          </w:tcPr>
          <w:p w14:paraId="2F55E6A9" w14:textId="77777777" w:rsidR="00945736" w:rsidRPr="002A3411" w:rsidRDefault="00945736" w:rsidP="00B85981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ABD1D64" w14:textId="77777777" w:rsidR="00945736" w:rsidRPr="002A3411" w:rsidRDefault="00945736" w:rsidP="00B85981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gridSpan w:val="2"/>
          </w:tcPr>
          <w:p w14:paraId="741D703F" w14:textId="77777777" w:rsidR="00945736" w:rsidRPr="002A3411" w:rsidRDefault="00945736" w:rsidP="00B85981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86828CF" w14:textId="77777777" w:rsidR="00945736" w:rsidRPr="002A3411" w:rsidRDefault="00945736" w:rsidP="00B85981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3EF253DB" w14:textId="77777777" w:rsidR="00945736" w:rsidRPr="002A3411" w:rsidRDefault="00945736" w:rsidP="00B85981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529AD" w:rsidRPr="00AE4D5B" w14:paraId="3184B75D" w14:textId="77777777" w:rsidTr="00453CD6">
        <w:tc>
          <w:tcPr>
            <w:tcW w:w="2650" w:type="pct"/>
          </w:tcPr>
          <w:p w14:paraId="0445F1B8" w14:textId="77777777" w:rsidR="003529AD" w:rsidRPr="002A3411" w:rsidRDefault="003529AD" w:rsidP="003529A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341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2A34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784" w:type="pct"/>
          </w:tcPr>
          <w:p w14:paraId="0A56DAF7" w14:textId="5C3280EB" w:rsidR="003529AD" w:rsidRPr="005A1238" w:rsidRDefault="003529AD" w:rsidP="00453CD6">
            <w:pPr>
              <w:pStyle w:val="BodyText"/>
              <w:tabs>
                <w:tab w:val="decimal" w:pos="1148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D501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276,409</w:t>
            </w:r>
          </w:p>
        </w:tc>
        <w:tc>
          <w:tcPr>
            <w:tcW w:w="147" w:type="pct"/>
          </w:tcPr>
          <w:p w14:paraId="33F560E3" w14:textId="77777777" w:rsidR="003529AD" w:rsidRPr="002A3411" w:rsidRDefault="003529AD" w:rsidP="003529AD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gridSpan w:val="2"/>
          </w:tcPr>
          <w:p w14:paraId="6792A247" w14:textId="49FB3901" w:rsidR="003529AD" w:rsidRPr="007A6AFE" w:rsidRDefault="003529AD" w:rsidP="003529AD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D501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276,290</w:t>
            </w:r>
          </w:p>
        </w:tc>
        <w:tc>
          <w:tcPr>
            <w:tcW w:w="145" w:type="pct"/>
          </w:tcPr>
          <w:p w14:paraId="7F68785F" w14:textId="77777777" w:rsidR="003529AD" w:rsidRPr="002A3411" w:rsidRDefault="003529AD" w:rsidP="003529AD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65DEDB02" w14:textId="45C6BE91" w:rsidR="003529AD" w:rsidRPr="002A3411" w:rsidRDefault="003529AD" w:rsidP="003529AD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165,781</w:t>
            </w:r>
          </w:p>
        </w:tc>
      </w:tr>
      <w:tr w:rsidR="00945736" w:rsidRPr="002A3411" w14:paraId="474F3FE3" w14:textId="77777777" w:rsidTr="00453CD6">
        <w:trPr>
          <w:trHeight w:val="443"/>
        </w:trPr>
        <w:tc>
          <w:tcPr>
            <w:tcW w:w="2650" w:type="pct"/>
          </w:tcPr>
          <w:p w14:paraId="4B7B4A3E" w14:textId="77777777" w:rsidR="00945736" w:rsidRPr="002A3411" w:rsidRDefault="00945736" w:rsidP="00B8598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84" w:type="pct"/>
          </w:tcPr>
          <w:p w14:paraId="53DC1619" w14:textId="77777777" w:rsidR="00945736" w:rsidRPr="002A3411" w:rsidRDefault="00945736" w:rsidP="00945736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7" w:type="pct"/>
          </w:tcPr>
          <w:p w14:paraId="2DB2CE00" w14:textId="77777777" w:rsidR="00945736" w:rsidRPr="002A3411" w:rsidRDefault="00945736" w:rsidP="00B85981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9" w:type="pct"/>
            <w:gridSpan w:val="2"/>
          </w:tcPr>
          <w:p w14:paraId="3F95971D" w14:textId="77777777" w:rsidR="00945736" w:rsidRPr="007A6AFE" w:rsidRDefault="00945736" w:rsidP="00B85981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" w:type="pct"/>
          </w:tcPr>
          <w:p w14:paraId="68D30774" w14:textId="77777777" w:rsidR="00945736" w:rsidRPr="002A3411" w:rsidRDefault="00945736" w:rsidP="00B85981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5" w:type="pct"/>
          </w:tcPr>
          <w:p w14:paraId="02D1D7C5" w14:textId="77777777" w:rsidR="00945736" w:rsidRPr="002A3411" w:rsidRDefault="00945736" w:rsidP="00B85981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945736" w:rsidRPr="00AE4D5B" w14:paraId="06663935" w14:textId="77777777" w:rsidTr="00453CD6">
        <w:tc>
          <w:tcPr>
            <w:tcW w:w="2650" w:type="pct"/>
          </w:tcPr>
          <w:p w14:paraId="4652BE75" w14:textId="77777777" w:rsidR="00945736" w:rsidRPr="002A3411" w:rsidRDefault="00945736" w:rsidP="00B8598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34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784" w:type="pct"/>
          </w:tcPr>
          <w:p w14:paraId="6F617AEC" w14:textId="77777777" w:rsidR="00945736" w:rsidRPr="002A3411" w:rsidRDefault="00945736" w:rsidP="00945736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F147758" w14:textId="77777777" w:rsidR="00945736" w:rsidRPr="002A3411" w:rsidRDefault="00945736" w:rsidP="00B85981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gridSpan w:val="2"/>
          </w:tcPr>
          <w:p w14:paraId="7F335DD5" w14:textId="77777777" w:rsidR="00945736" w:rsidRPr="007A6AFE" w:rsidRDefault="00945736" w:rsidP="00B85981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70A39FC0" w14:textId="77777777" w:rsidR="00945736" w:rsidRPr="002A3411" w:rsidRDefault="00945736" w:rsidP="00B85981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50346DD4" w14:textId="77777777" w:rsidR="00945736" w:rsidRPr="002A3411" w:rsidRDefault="00945736" w:rsidP="00B85981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45736" w:rsidRPr="00AE4D5B" w14:paraId="124F032B" w14:textId="77777777" w:rsidTr="00453CD6">
        <w:tc>
          <w:tcPr>
            <w:tcW w:w="2650" w:type="pct"/>
            <w:vAlign w:val="bottom"/>
          </w:tcPr>
          <w:p w14:paraId="1AAD5BE8" w14:textId="77777777" w:rsidR="00945736" w:rsidRPr="002A3411" w:rsidRDefault="00945736" w:rsidP="00B8598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34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2A341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A341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784" w:type="pct"/>
            <w:tcBorders>
              <w:bottom w:val="nil"/>
            </w:tcBorders>
          </w:tcPr>
          <w:p w14:paraId="07AB88DC" w14:textId="7489AD65" w:rsidR="00945736" w:rsidRPr="005A1238" w:rsidRDefault="00E53EA6" w:rsidP="00453CD6">
            <w:pPr>
              <w:pStyle w:val="BodyText"/>
              <w:tabs>
                <w:tab w:val="decimal" w:pos="1148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  <w:tc>
          <w:tcPr>
            <w:tcW w:w="147" w:type="pct"/>
          </w:tcPr>
          <w:p w14:paraId="040D3312" w14:textId="77777777" w:rsidR="00945736" w:rsidRPr="002A3411" w:rsidRDefault="00945736" w:rsidP="00B85981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gridSpan w:val="2"/>
            <w:tcBorders>
              <w:bottom w:val="nil"/>
            </w:tcBorders>
          </w:tcPr>
          <w:p w14:paraId="096CEF6B" w14:textId="60CDEB08" w:rsidR="00945736" w:rsidRPr="007A6AFE" w:rsidRDefault="00E53EA6" w:rsidP="00B85981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  <w:tc>
          <w:tcPr>
            <w:tcW w:w="145" w:type="pct"/>
          </w:tcPr>
          <w:p w14:paraId="33297FFD" w14:textId="77777777" w:rsidR="00945736" w:rsidRPr="002A3411" w:rsidRDefault="00945736" w:rsidP="00B85981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nil"/>
            </w:tcBorders>
          </w:tcPr>
          <w:p w14:paraId="5A1FD584" w14:textId="56BE8F1C" w:rsidR="00945736" w:rsidRPr="002A3411" w:rsidRDefault="00C57502" w:rsidP="00B85981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14,000</w:t>
            </w:r>
          </w:p>
        </w:tc>
      </w:tr>
      <w:tr w:rsidR="00945736" w:rsidRPr="00AE4D5B" w14:paraId="1BC8B87C" w14:textId="77777777" w:rsidTr="00453CD6">
        <w:tc>
          <w:tcPr>
            <w:tcW w:w="2650" w:type="pct"/>
            <w:vAlign w:val="bottom"/>
          </w:tcPr>
          <w:p w14:paraId="7C3956C5" w14:textId="7737653B" w:rsidR="00945736" w:rsidRPr="002A3411" w:rsidRDefault="00945736" w:rsidP="00B8598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3411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</w:t>
            </w:r>
            <w:r w:rsidR="00C57502" w:rsidRPr="00C57502">
              <w:rPr>
                <w:rFonts w:asciiTheme="majorBidi" w:hAnsiTheme="majorBidi" w:cstheme="majorBidi"/>
                <w:sz w:val="30"/>
                <w:szCs w:val="30"/>
                <w:cs/>
              </w:rPr>
              <w:t>หุ้นที่ออกจ</w:t>
            </w:r>
            <w:r w:rsidR="00443DAE">
              <w:rPr>
                <w:rFonts w:asciiTheme="majorBidi" w:hAnsiTheme="majorBidi" w:cstheme="majorBidi" w:hint="cs"/>
                <w:sz w:val="30"/>
                <w:szCs w:val="30"/>
                <w:cs/>
              </w:rPr>
              <w:t>ำ</w:t>
            </w:r>
            <w:r w:rsidR="00C57502" w:rsidRPr="00C57502">
              <w:rPr>
                <w:rFonts w:asciiTheme="majorBidi" w:hAnsiTheme="majorBidi" w:cstheme="majorBidi"/>
                <w:sz w:val="30"/>
                <w:szCs w:val="30"/>
                <w:cs/>
              </w:rPr>
              <w:t>หน่าย</w:t>
            </w: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14:paraId="3EC2AEB7" w14:textId="23336E0A" w:rsidR="00945736" w:rsidRPr="005A1238" w:rsidRDefault="00E53EA6" w:rsidP="00453CD6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E14C141" w14:textId="77777777" w:rsidR="00945736" w:rsidRPr="002A3411" w:rsidRDefault="00945736" w:rsidP="00B85981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gridSpan w:val="2"/>
            <w:tcBorders>
              <w:bottom w:val="single" w:sz="4" w:space="0" w:color="auto"/>
            </w:tcBorders>
          </w:tcPr>
          <w:p w14:paraId="4D469F3F" w14:textId="071134CD" w:rsidR="00945736" w:rsidRPr="007A6AFE" w:rsidRDefault="00E53EA6" w:rsidP="00B85981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9581C6A" w14:textId="77777777" w:rsidR="00945736" w:rsidRPr="002A3411" w:rsidRDefault="00945736" w:rsidP="00B85981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3446D0E5" w14:textId="3A2354AB" w:rsidR="00945736" w:rsidRPr="002A3411" w:rsidRDefault="00C57502" w:rsidP="00B85981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126,000</w:t>
            </w:r>
          </w:p>
        </w:tc>
      </w:tr>
      <w:tr w:rsidR="00945736" w:rsidRPr="00AE4D5B" w14:paraId="3D69FFB9" w14:textId="77777777" w:rsidTr="00453CD6">
        <w:tc>
          <w:tcPr>
            <w:tcW w:w="2650" w:type="pct"/>
          </w:tcPr>
          <w:p w14:paraId="7E5A37F9" w14:textId="77777777" w:rsidR="00945736" w:rsidRPr="002A3411" w:rsidRDefault="00945736" w:rsidP="00B8598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34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784" w:type="pct"/>
            <w:tcBorders>
              <w:top w:val="single" w:sz="4" w:space="0" w:color="auto"/>
            </w:tcBorders>
          </w:tcPr>
          <w:p w14:paraId="66223DDF" w14:textId="77777777" w:rsidR="00945736" w:rsidRPr="005A1238" w:rsidRDefault="00945736" w:rsidP="00945736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7AC827B" w14:textId="77777777" w:rsidR="00945736" w:rsidRPr="002A3411" w:rsidRDefault="00945736" w:rsidP="00B85981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gridSpan w:val="2"/>
            <w:tcBorders>
              <w:top w:val="single" w:sz="4" w:space="0" w:color="auto"/>
            </w:tcBorders>
          </w:tcPr>
          <w:p w14:paraId="301696FB" w14:textId="77777777" w:rsidR="00945736" w:rsidRPr="002A3411" w:rsidRDefault="00945736" w:rsidP="00B85981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DAADD0B" w14:textId="77777777" w:rsidR="00945736" w:rsidRPr="002A3411" w:rsidRDefault="00945736" w:rsidP="00B85981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4EEEE23C" w14:textId="77777777" w:rsidR="00945736" w:rsidRPr="002A3411" w:rsidRDefault="00945736" w:rsidP="00B85981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45736" w:rsidRPr="00AE4D5B" w14:paraId="4EFD42A4" w14:textId="77777777" w:rsidTr="00453CD6">
        <w:tc>
          <w:tcPr>
            <w:tcW w:w="2650" w:type="pct"/>
          </w:tcPr>
          <w:p w14:paraId="26843393" w14:textId="787406CC" w:rsidR="00945736" w:rsidRPr="002A3411" w:rsidRDefault="00945736" w:rsidP="00B8598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341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2A34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  <w:r w:rsidR="005067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067A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</w:t>
            </w:r>
            <w:r w:rsidR="005067A2" w:rsidRPr="005067A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C57502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30 </w:t>
            </w:r>
            <w:r w:rsidR="00C5750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84" w:type="pct"/>
            <w:tcBorders>
              <w:bottom w:val="double" w:sz="4" w:space="0" w:color="auto"/>
            </w:tcBorders>
          </w:tcPr>
          <w:p w14:paraId="38BB604D" w14:textId="1635C8C8" w:rsidR="00945736" w:rsidRPr="00825391" w:rsidRDefault="00E53EA6" w:rsidP="00453CD6">
            <w:pPr>
              <w:pStyle w:val="BodyText"/>
              <w:tabs>
                <w:tab w:val="decimal" w:pos="1148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200,000</w:t>
            </w:r>
          </w:p>
        </w:tc>
        <w:tc>
          <w:tcPr>
            <w:tcW w:w="147" w:type="pct"/>
          </w:tcPr>
          <w:p w14:paraId="50C77F51" w14:textId="77777777" w:rsidR="00945736" w:rsidRPr="002A3411" w:rsidRDefault="00945736" w:rsidP="00B85981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gridSpan w:val="2"/>
            <w:tcBorders>
              <w:bottom w:val="double" w:sz="4" w:space="0" w:color="auto"/>
            </w:tcBorders>
          </w:tcPr>
          <w:p w14:paraId="106C2E34" w14:textId="2864601F" w:rsidR="00945736" w:rsidRPr="002A3411" w:rsidRDefault="00E53EA6" w:rsidP="00B85981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200,000</w:t>
            </w:r>
          </w:p>
        </w:tc>
        <w:tc>
          <w:tcPr>
            <w:tcW w:w="145" w:type="pct"/>
          </w:tcPr>
          <w:p w14:paraId="21354A53" w14:textId="77777777" w:rsidR="00945736" w:rsidRPr="002A3411" w:rsidRDefault="00945736" w:rsidP="00B85981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147105EE" w14:textId="2DC85955" w:rsidR="00945736" w:rsidRPr="002A3411" w:rsidRDefault="00C57502" w:rsidP="00B85981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52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140,000</w:t>
            </w:r>
          </w:p>
        </w:tc>
      </w:tr>
      <w:tr w:rsidR="00945736" w:rsidRPr="002A3411" w14:paraId="4CFDE80F" w14:textId="77777777" w:rsidTr="00453CD6">
        <w:trPr>
          <w:trHeight w:val="386"/>
        </w:trPr>
        <w:tc>
          <w:tcPr>
            <w:tcW w:w="2650" w:type="pct"/>
            <w:tcBorders>
              <w:bottom w:val="nil"/>
            </w:tcBorders>
          </w:tcPr>
          <w:p w14:paraId="64F27CD8" w14:textId="77777777" w:rsidR="00945736" w:rsidRPr="002A3411" w:rsidRDefault="00945736" w:rsidP="00B8598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84" w:type="pct"/>
            <w:tcBorders>
              <w:top w:val="double" w:sz="4" w:space="0" w:color="auto"/>
              <w:bottom w:val="nil"/>
            </w:tcBorders>
          </w:tcPr>
          <w:p w14:paraId="45AC608E" w14:textId="77777777" w:rsidR="00945736" w:rsidRPr="002A3411" w:rsidRDefault="00945736" w:rsidP="00945736">
            <w:pPr>
              <w:pStyle w:val="BodyText"/>
              <w:tabs>
                <w:tab w:val="decimal" w:pos="106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24676597" w14:textId="77777777" w:rsidR="00945736" w:rsidRPr="002A3411" w:rsidRDefault="00945736" w:rsidP="00B85981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9" w:type="pct"/>
            <w:gridSpan w:val="2"/>
            <w:tcBorders>
              <w:top w:val="double" w:sz="4" w:space="0" w:color="auto"/>
              <w:bottom w:val="nil"/>
            </w:tcBorders>
          </w:tcPr>
          <w:p w14:paraId="2DB111CF" w14:textId="77777777" w:rsidR="00945736" w:rsidRPr="002A3411" w:rsidRDefault="00945736" w:rsidP="00B85981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5" w:type="pct"/>
            <w:tcBorders>
              <w:bottom w:val="nil"/>
            </w:tcBorders>
          </w:tcPr>
          <w:p w14:paraId="7D04FA04" w14:textId="77777777" w:rsidR="00945736" w:rsidRPr="002A3411" w:rsidRDefault="00945736" w:rsidP="00B85981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5" w:type="pct"/>
            <w:tcBorders>
              <w:top w:val="double" w:sz="4" w:space="0" w:color="auto"/>
              <w:bottom w:val="nil"/>
            </w:tcBorders>
          </w:tcPr>
          <w:p w14:paraId="42F85C68" w14:textId="77777777" w:rsidR="00945736" w:rsidRPr="002A3411" w:rsidRDefault="00945736" w:rsidP="00B85981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945736" w:rsidRPr="00AE4D5B" w14:paraId="4F14904E" w14:textId="77777777" w:rsidTr="00453CD6">
        <w:tc>
          <w:tcPr>
            <w:tcW w:w="2650" w:type="pct"/>
            <w:tcBorders>
              <w:bottom w:val="nil"/>
            </w:tcBorders>
          </w:tcPr>
          <w:p w14:paraId="43BC5EF7" w14:textId="77777777" w:rsidR="00945736" w:rsidRPr="002A3411" w:rsidRDefault="00945736" w:rsidP="00B8598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34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 w:rsidRPr="002A34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2A34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Pr="002A34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2A34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784" w:type="pct"/>
            <w:tcBorders>
              <w:bottom w:val="double" w:sz="4" w:space="0" w:color="auto"/>
            </w:tcBorders>
          </w:tcPr>
          <w:p w14:paraId="2C940991" w14:textId="7A17E412" w:rsidR="00945736" w:rsidRPr="002A3411" w:rsidRDefault="003529AD" w:rsidP="00453CD6">
            <w:pPr>
              <w:pStyle w:val="BodyText"/>
              <w:spacing w:after="0" w:line="240" w:lineRule="auto"/>
              <w:ind w:left="-108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1.38</w:t>
            </w:r>
          </w:p>
        </w:tc>
        <w:tc>
          <w:tcPr>
            <w:tcW w:w="147" w:type="pct"/>
            <w:tcBorders>
              <w:bottom w:val="nil"/>
            </w:tcBorders>
          </w:tcPr>
          <w:p w14:paraId="290A6DAD" w14:textId="77777777" w:rsidR="00945736" w:rsidRPr="002A3411" w:rsidRDefault="00945736" w:rsidP="00B85981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gridSpan w:val="2"/>
            <w:tcBorders>
              <w:bottom w:val="double" w:sz="4" w:space="0" w:color="auto"/>
            </w:tcBorders>
          </w:tcPr>
          <w:p w14:paraId="101E446B" w14:textId="019590B6" w:rsidR="00945736" w:rsidRPr="002A3411" w:rsidRDefault="003529AD" w:rsidP="00B85981">
            <w:pPr>
              <w:pStyle w:val="BodyText"/>
              <w:tabs>
                <w:tab w:val="decimal" w:pos="60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1.38</w:t>
            </w:r>
          </w:p>
        </w:tc>
        <w:tc>
          <w:tcPr>
            <w:tcW w:w="145" w:type="pct"/>
            <w:tcBorders>
              <w:bottom w:val="nil"/>
            </w:tcBorders>
          </w:tcPr>
          <w:p w14:paraId="743363AE" w14:textId="77777777" w:rsidR="00945736" w:rsidRPr="002A3411" w:rsidRDefault="00945736" w:rsidP="00B85981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72840DDB" w14:textId="61DD477E" w:rsidR="00945736" w:rsidRPr="002A3411" w:rsidRDefault="00C57502" w:rsidP="00B85981">
            <w:pPr>
              <w:pStyle w:val="BodyText"/>
              <w:tabs>
                <w:tab w:val="decimal" w:pos="60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1.18</w:t>
            </w:r>
          </w:p>
        </w:tc>
      </w:tr>
    </w:tbl>
    <w:p w14:paraId="7B4B96EF" w14:textId="77777777" w:rsidR="00322E5B" w:rsidRDefault="00322E5B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7FB875E7" w14:textId="564E23A3" w:rsidR="004A3B91" w:rsidRPr="00453CD6" w:rsidRDefault="004A3B91" w:rsidP="00740C5B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453CD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เงินปันผล</w:t>
      </w:r>
    </w:p>
    <w:p w14:paraId="433E8185" w14:textId="77777777" w:rsidR="002F2D74" w:rsidRPr="004C5AE2" w:rsidRDefault="002F2D74" w:rsidP="004C5AE2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7852DB" w14:textId="4AF0C26A" w:rsidR="00DC11C1" w:rsidRPr="00453CD6" w:rsidRDefault="00DC11C1" w:rsidP="00453CD6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1C5807FB" w14:textId="77777777" w:rsidR="00DC11C1" w:rsidRPr="004C5AE2" w:rsidRDefault="00DC11C1" w:rsidP="004C5AE2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818"/>
        <w:gridCol w:w="1728"/>
        <w:gridCol w:w="1224"/>
        <w:gridCol w:w="270"/>
        <w:gridCol w:w="1170"/>
      </w:tblGrid>
      <w:tr w:rsidR="002F2D74" w:rsidRPr="00493ACB" w14:paraId="7E3CE2C1" w14:textId="77777777" w:rsidTr="00453CD6">
        <w:trPr>
          <w:tblHeader/>
        </w:trPr>
        <w:tc>
          <w:tcPr>
            <w:tcW w:w="2970" w:type="dxa"/>
            <w:vAlign w:val="bottom"/>
          </w:tcPr>
          <w:p w14:paraId="739180AE" w14:textId="77777777" w:rsidR="002F2D74" w:rsidRPr="005452B8" w:rsidRDefault="002F2D74" w:rsidP="005452B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8" w:type="dxa"/>
            <w:vAlign w:val="bottom"/>
            <w:hideMark/>
          </w:tcPr>
          <w:p w14:paraId="300295BD" w14:textId="77777777" w:rsidR="002F2D74" w:rsidRPr="005452B8" w:rsidRDefault="002F2D74" w:rsidP="005452B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52B8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28" w:type="dxa"/>
            <w:vAlign w:val="bottom"/>
            <w:hideMark/>
          </w:tcPr>
          <w:p w14:paraId="6E373751" w14:textId="77777777" w:rsidR="002F2D74" w:rsidRPr="005452B8" w:rsidRDefault="002F2D74" w:rsidP="005452B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52B8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24" w:type="dxa"/>
            <w:vAlign w:val="bottom"/>
            <w:hideMark/>
          </w:tcPr>
          <w:p w14:paraId="57521F74" w14:textId="77777777" w:rsidR="002F2D74" w:rsidRPr="005452B8" w:rsidRDefault="002F2D74" w:rsidP="005452B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52B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048D76E4" w14:textId="77777777" w:rsidR="002F2D74" w:rsidRPr="005452B8" w:rsidRDefault="002F2D74" w:rsidP="005452B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4216C2D3" w14:textId="77777777" w:rsidR="002F2D74" w:rsidRPr="005452B8" w:rsidRDefault="002F2D74" w:rsidP="005452B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52B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2F2D74" w:rsidRPr="00493ACB" w14:paraId="3311DCD8" w14:textId="77777777" w:rsidTr="00453CD6">
        <w:trPr>
          <w:tblHeader/>
        </w:trPr>
        <w:tc>
          <w:tcPr>
            <w:tcW w:w="2970" w:type="dxa"/>
          </w:tcPr>
          <w:p w14:paraId="00D3F89C" w14:textId="77777777" w:rsidR="002F2D74" w:rsidRPr="005452B8" w:rsidRDefault="002F2D74" w:rsidP="005452B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8" w:type="dxa"/>
          </w:tcPr>
          <w:p w14:paraId="5EF51AC3" w14:textId="77777777" w:rsidR="002F2D74" w:rsidRPr="005452B8" w:rsidRDefault="002F2D74" w:rsidP="005452B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8" w:type="dxa"/>
          </w:tcPr>
          <w:p w14:paraId="7C109D7A" w14:textId="77777777" w:rsidR="002F2D74" w:rsidRPr="005452B8" w:rsidRDefault="002F2D74" w:rsidP="005452B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24" w:type="dxa"/>
            <w:hideMark/>
          </w:tcPr>
          <w:p w14:paraId="2476598B" w14:textId="77777777" w:rsidR="002F2D74" w:rsidRPr="005452B8" w:rsidRDefault="002F2D74" w:rsidP="005452B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452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6B55E5A9" w14:textId="77777777" w:rsidR="002F2D74" w:rsidRPr="005452B8" w:rsidRDefault="002F2D74" w:rsidP="005452B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59587F20" w14:textId="77777777" w:rsidR="002F2D74" w:rsidRPr="005452B8" w:rsidRDefault="002F2D74" w:rsidP="005452B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452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F2D74" w:rsidRPr="00493ACB" w14:paraId="126FD2FF" w14:textId="77777777" w:rsidTr="00453CD6">
        <w:trPr>
          <w:tblHeader/>
        </w:trPr>
        <w:tc>
          <w:tcPr>
            <w:tcW w:w="2970" w:type="dxa"/>
            <w:hideMark/>
          </w:tcPr>
          <w:p w14:paraId="4F522BBA" w14:textId="41E0B6A1" w:rsidR="002F2D74" w:rsidRPr="00453CD6" w:rsidRDefault="002F2D74" w:rsidP="005452B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53C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1818" w:type="dxa"/>
          </w:tcPr>
          <w:p w14:paraId="1E644F92" w14:textId="77777777" w:rsidR="002F2D74" w:rsidRPr="005452B8" w:rsidRDefault="002F2D74" w:rsidP="005452B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</w:tcPr>
          <w:p w14:paraId="094D5515" w14:textId="77777777" w:rsidR="002F2D74" w:rsidRPr="005452B8" w:rsidRDefault="002F2D74" w:rsidP="005452B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76C5AD37" w14:textId="77777777" w:rsidR="002F2D74" w:rsidRPr="005452B8" w:rsidRDefault="002F2D74" w:rsidP="005452B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89305BA" w14:textId="77777777" w:rsidR="002F2D74" w:rsidRPr="005452B8" w:rsidRDefault="002F2D74" w:rsidP="005452B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B4F7607" w14:textId="77777777" w:rsidR="002F2D74" w:rsidRPr="005452B8" w:rsidRDefault="002F2D74" w:rsidP="005452B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F2D74" w:rsidRPr="00493ACB" w14:paraId="4733133B" w14:textId="77777777" w:rsidTr="00453CD6">
        <w:tc>
          <w:tcPr>
            <w:tcW w:w="2970" w:type="dxa"/>
            <w:hideMark/>
          </w:tcPr>
          <w:p w14:paraId="66FE3C0E" w14:textId="7C175231" w:rsidR="002F2D74" w:rsidRPr="005452B8" w:rsidRDefault="000448C6" w:rsidP="002F2D74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52B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</w:t>
            </w:r>
            <w:r w:rsidRPr="005452B8">
              <w:rPr>
                <w:rFonts w:asciiTheme="majorBidi" w:hAnsiTheme="majorBidi" w:cstheme="majorBidi" w:hint="cs"/>
                <w:sz w:val="30"/>
                <w:szCs w:val="30"/>
                <w:cs/>
              </w:rPr>
              <w:t>ำ</w:t>
            </w:r>
            <w:r w:rsidRPr="005452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18" w:type="dxa"/>
            <w:hideMark/>
          </w:tcPr>
          <w:p w14:paraId="4252C080" w14:textId="4A23B47E" w:rsidR="002F2D74" w:rsidRPr="005452B8" w:rsidRDefault="00782D5F" w:rsidP="00453CD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3CD6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2F2D74" w:rsidRPr="00782D5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82D5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="002F2D74" w:rsidRPr="005452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F2D74" w:rsidRPr="005452B8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728" w:type="dxa"/>
            <w:hideMark/>
          </w:tcPr>
          <w:p w14:paraId="7BAFB90D" w14:textId="65EDF5FE" w:rsidR="002F2D74" w:rsidRPr="005452B8" w:rsidRDefault="002F2D74" w:rsidP="00453CD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52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5452B8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24" w:type="dxa"/>
          </w:tcPr>
          <w:p w14:paraId="1F5B1DAA" w14:textId="242C8D39" w:rsidR="002F2D74" w:rsidRPr="005452B8" w:rsidRDefault="000448C6" w:rsidP="00453CD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0.1145</w:t>
            </w:r>
          </w:p>
        </w:tc>
        <w:tc>
          <w:tcPr>
            <w:tcW w:w="270" w:type="dxa"/>
          </w:tcPr>
          <w:p w14:paraId="058DB2A4" w14:textId="77777777" w:rsidR="002F2D74" w:rsidRPr="005452B8" w:rsidRDefault="002F2D74" w:rsidP="002F2D74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0AF3AE" w14:textId="569C08AE" w:rsidR="002F2D74" w:rsidRPr="005452B8" w:rsidRDefault="000448C6" w:rsidP="00453CD6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22.90</w:t>
            </w:r>
          </w:p>
        </w:tc>
      </w:tr>
      <w:tr w:rsidR="002F2D74" w:rsidRPr="00493ACB" w14:paraId="337A398F" w14:textId="77777777" w:rsidTr="00453CD6">
        <w:tc>
          <w:tcPr>
            <w:tcW w:w="2970" w:type="dxa"/>
          </w:tcPr>
          <w:p w14:paraId="0D75A10B" w14:textId="77777777" w:rsidR="002F2D74" w:rsidRPr="005452B8" w:rsidRDefault="002F2D74" w:rsidP="005452B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8" w:type="dxa"/>
          </w:tcPr>
          <w:p w14:paraId="74AFD7F8" w14:textId="77777777" w:rsidR="002F2D74" w:rsidRPr="005452B8" w:rsidRDefault="002F2D74" w:rsidP="005452B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8" w:type="dxa"/>
          </w:tcPr>
          <w:p w14:paraId="18FD2F0C" w14:textId="77777777" w:rsidR="002F2D74" w:rsidRPr="005452B8" w:rsidRDefault="002F2D74" w:rsidP="005452B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44028CD7" w14:textId="77777777" w:rsidR="002F2D74" w:rsidRPr="005452B8" w:rsidRDefault="002F2D74" w:rsidP="005452B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E1F7C3" w14:textId="77777777" w:rsidR="002F2D74" w:rsidRPr="005452B8" w:rsidRDefault="002F2D74" w:rsidP="005452B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7EABDA4" w14:textId="77777777" w:rsidR="002F2D74" w:rsidRPr="005452B8" w:rsidRDefault="002F2D74" w:rsidP="005452B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2D74" w:rsidRPr="00493ACB" w14:paraId="295B64BB" w14:textId="77777777" w:rsidTr="00453CD6">
        <w:tc>
          <w:tcPr>
            <w:tcW w:w="2970" w:type="dxa"/>
            <w:hideMark/>
          </w:tcPr>
          <w:p w14:paraId="72FEFBE3" w14:textId="409248E7" w:rsidR="002F2D74" w:rsidRPr="00453CD6" w:rsidRDefault="002F2D74" w:rsidP="005452B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3CD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818" w:type="dxa"/>
          </w:tcPr>
          <w:p w14:paraId="3B12249B" w14:textId="77777777" w:rsidR="002F2D74" w:rsidRPr="005452B8" w:rsidRDefault="002F2D74" w:rsidP="005452B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8" w:type="dxa"/>
          </w:tcPr>
          <w:p w14:paraId="421332F0" w14:textId="77777777" w:rsidR="002F2D74" w:rsidRPr="005452B8" w:rsidRDefault="002F2D74" w:rsidP="005452B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7595F8DA" w14:textId="77777777" w:rsidR="002F2D74" w:rsidRPr="005452B8" w:rsidRDefault="002F2D74" w:rsidP="005452B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78B0F8" w14:textId="77777777" w:rsidR="002F2D74" w:rsidRPr="005452B8" w:rsidRDefault="002F2D74" w:rsidP="005452B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229D19D" w14:textId="77777777" w:rsidR="002F2D74" w:rsidRPr="005452B8" w:rsidRDefault="002F2D74" w:rsidP="005452B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2D74" w:rsidRPr="00493ACB" w14:paraId="6085069F" w14:textId="77777777" w:rsidTr="00453CD6">
        <w:tc>
          <w:tcPr>
            <w:tcW w:w="2970" w:type="dxa"/>
          </w:tcPr>
          <w:p w14:paraId="60D76EEB" w14:textId="7B46476B" w:rsidR="002F2D74" w:rsidRPr="005452B8" w:rsidRDefault="002F2D74" w:rsidP="005452B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53C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  <w:r w:rsidRPr="00453C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</w:t>
            </w:r>
          </w:p>
        </w:tc>
        <w:tc>
          <w:tcPr>
            <w:tcW w:w="1818" w:type="dxa"/>
          </w:tcPr>
          <w:p w14:paraId="43C71453" w14:textId="77777777" w:rsidR="002F2D74" w:rsidRPr="005452B8" w:rsidRDefault="002F2D74" w:rsidP="005452B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8" w:type="dxa"/>
          </w:tcPr>
          <w:p w14:paraId="47637DA8" w14:textId="77777777" w:rsidR="002F2D74" w:rsidRPr="005452B8" w:rsidRDefault="002F2D74" w:rsidP="005452B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4ED87723" w14:textId="77777777" w:rsidR="002F2D74" w:rsidRPr="005452B8" w:rsidRDefault="002F2D74" w:rsidP="005452B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5F6323" w14:textId="77777777" w:rsidR="002F2D74" w:rsidRPr="005452B8" w:rsidRDefault="002F2D74" w:rsidP="005452B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36B255C" w14:textId="77777777" w:rsidR="002F2D74" w:rsidRPr="005452B8" w:rsidRDefault="002F2D74" w:rsidP="005452B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2D74" w:rsidRPr="00493ACB" w14:paraId="2922B654" w14:textId="77777777" w:rsidTr="00453CD6">
        <w:tc>
          <w:tcPr>
            <w:tcW w:w="2970" w:type="dxa"/>
            <w:hideMark/>
          </w:tcPr>
          <w:p w14:paraId="3234149B" w14:textId="41E3894E" w:rsidR="002F2D74" w:rsidRPr="00453CD6" w:rsidRDefault="000A4898" w:rsidP="005452B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2F2D74" w:rsidRPr="005452B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2F2D7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ระหว่างกาล </w:t>
            </w:r>
            <w:r w:rsidR="002F2D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18" w:type="dxa"/>
            <w:hideMark/>
          </w:tcPr>
          <w:p w14:paraId="13073A67" w14:textId="4D45D635" w:rsidR="002F2D74" w:rsidRPr="00453CD6" w:rsidRDefault="002F2D74" w:rsidP="00453CD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พฤษภาคม</w:t>
            </w:r>
            <w:r w:rsidRPr="00453C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53CD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28" w:type="dxa"/>
            <w:hideMark/>
          </w:tcPr>
          <w:p w14:paraId="17584ED2" w14:textId="63F27EB1" w:rsidR="002F2D74" w:rsidRPr="005452B8" w:rsidRDefault="002F2D74" w:rsidP="00453CD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Pr="005452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452B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24" w:type="dxa"/>
            <w:hideMark/>
          </w:tcPr>
          <w:p w14:paraId="31D49A1E" w14:textId="35C0A0EC" w:rsidR="002F2D74" w:rsidRPr="0040177B" w:rsidRDefault="002F2D74" w:rsidP="005452B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</w:t>
            </w:r>
            <w:r w:rsidR="004017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250</w:t>
            </w:r>
          </w:p>
        </w:tc>
        <w:tc>
          <w:tcPr>
            <w:tcW w:w="270" w:type="dxa"/>
          </w:tcPr>
          <w:p w14:paraId="442943D8" w14:textId="77777777" w:rsidR="002F2D74" w:rsidRPr="005452B8" w:rsidRDefault="002F2D74" w:rsidP="005452B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7E1C923A" w14:textId="087F39C9" w:rsidR="002F2D74" w:rsidRPr="005452B8" w:rsidRDefault="002F2D74" w:rsidP="005452B8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17.50</w:t>
            </w:r>
          </w:p>
        </w:tc>
      </w:tr>
    </w:tbl>
    <w:p w14:paraId="372EA66B" w14:textId="77777777" w:rsidR="004A3B91" w:rsidRPr="004C5AE2" w:rsidRDefault="004A3B91" w:rsidP="004C5AE2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12771E" w14:textId="5733F7DB" w:rsidR="00E74B79" w:rsidRPr="00740C5B" w:rsidRDefault="00E74B79" w:rsidP="00740C5B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740C5B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76707DDB" w14:textId="77777777" w:rsidR="00E74B79" w:rsidRPr="00322E5B" w:rsidRDefault="00E74B79" w:rsidP="00322E5B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993119" w14:textId="77777777" w:rsidR="00E74B79" w:rsidRPr="00C17D83" w:rsidRDefault="00E74B79" w:rsidP="00E74B79">
      <w:pPr>
        <w:tabs>
          <w:tab w:val="left" w:pos="810"/>
        </w:tabs>
        <w:spacing w:line="240" w:lineRule="atLeast"/>
        <w:ind w:left="51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17D83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C17D8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13FD6447" w14:textId="77777777" w:rsidR="00E74B79" w:rsidRPr="00322E5B" w:rsidRDefault="00E74B79" w:rsidP="00322E5B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FCA340" w14:textId="77777777" w:rsidR="00E74B79" w:rsidRPr="00C17D83" w:rsidRDefault="00E74B79" w:rsidP="00E74B79">
      <w:pPr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C17D83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</w:t>
      </w:r>
      <w:r w:rsidRPr="00C17D83">
        <w:rPr>
          <w:rFonts w:asciiTheme="majorBidi" w:hAnsiTheme="majorBidi" w:cstheme="majorBidi" w:hint="cs"/>
          <w:sz w:val="30"/>
          <w:szCs w:val="30"/>
          <w:cs/>
        </w:rPr>
        <w:t>สินทรัพย์ทางการเงินและ</w:t>
      </w:r>
      <w:r w:rsidRPr="00C17D83">
        <w:rPr>
          <w:rFonts w:asciiTheme="majorBidi" w:hAnsiTheme="majorBidi" w:cstheme="majorBidi"/>
          <w:sz w:val="30"/>
          <w:szCs w:val="30"/>
          <w:cs/>
        </w:rPr>
        <w:t>หนี้สินทางการเงินรวมถึง</w:t>
      </w:r>
      <w:r w:rsidRPr="00C17D83">
        <w:rPr>
          <w:rFonts w:asciiTheme="majorBidi" w:hAnsiTheme="majorBidi" w:cstheme="majorBidi"/>
          <w:spacing w:val="-4"/>
          <w:sz w:val="30"/>
          <w:szCs w:val="30"/>
          <w:cs/>
        </w:rPr>
        <w:t>ลำดับชั้นมูลค่ายุติธรรม</w:t>
      </w:r>
      <w:r w:rsidRPr="00C17D8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17D83">
        <w:rPr>
          <w:rFonts w:asciiTheme="majorBidi" w:hAnsiTheme="majorBidi" w:cstheme="majorBidi"/>
          <w:spacing w:val="-4"/>
          <w:sz w:val="30"/>
          <w:szCs w:val="30"/>
          <w:cs/>
        </w:rPr>
        <w:t>แต่ไม่รวมถึงการแสดงข้อมูลมูลค่ายุติธรรมสำหรับ</w:t>
      </w:r>
      <w:r w:rsidRPr="00C17D83">
        <w:rPr>
          <w:rFonts w:asciiTheme="majorBidi" w:hAnsiTheme="majorBidi" w:cstheme="majorBidi" w:hint="cs"/>
          <w:spacing w:val="-4"/>
          <w:sz w:val="30"/>
          <w:szCs w:val="30"/>
          <w:cs/>
        </w:rPr>
        <w:t>สินทรัพย์ทางการเงินและ</w:t>
      </w:r>
      <w:r w:rsidRPr="00C17D83">
        <w:rPr>
          <w:rFonts w:asciiTheme="majorBidi" w:hAnsiTheme="majorBidi" w:cstheme="majorBidi"/>
          <w:spacing w:val="-4"/>
          <w:sz w:val="30"/>
          <w:szCs w:val="30"/>
          <w:cs/>
        </w:rPr>
        <w:t>หนี้สินทางการเงิน</w:t>
      </w:r>
      <w:r w:rsidRPr="00C17D83">
        <w:rPr>
          <w:rFonts w:asciiTheme="majorBidi" w:hAnsiTheme="majorBidi" w:cstheme="majorBidi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F4191D0" w14:textId="77777777" w:rsidR="00E412C7" w:rsidRPr="00322E5B" w:rsidRDefault="00E412C7" w:rsidP="00322E5B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2250"/>
        <w:gridCol w:w="270"/>
        <w:gridCol w:w="1890"/>
        <w:gridCol w:w="360"/>
        <w:gridCol w:w="1710"/>
      </w:tblGrid>
      <w:tr w:rsidR="008E4FCA" w:rsidRPr="009C661D" w14:paraId="0FC3B038" w14:textId="77777777" w:rsidTr="00994E65">
        <w:trPr>
          <w:trHeight w:val="261"/>
          <w:tblHeader/>
        </w:trPr>
        <w:tc>
          <w:tcPr>
            <w:tcW w:w="2700" w:type="dxa"/>
            <w:vAlign w:val="bottom"/>
          </w:tcPr>
          <w:p w14:paraId="001E8AAB" w14:textId="77777777" w:rsidR="008E4FCA" w:rsidRPr="009C661D" w:rsidRDefault="008E4FCA" w:rsidP="00C17D83">
            <w:pPr>
              <w:spacing w:line="36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0" w:type="dxa"/>
            <w:gridSpan w:val="5"/>
          </w:tcPr>
          <w:p w14:paraId="0936A0CE" w14:textId="090853CF" w:rsidR="008E4FCA" w:rsidRPr="008E4FCA" w:rsidRDefault="008E4FCA" w:rsidP="00C17D83">
            <w:pPr>
              <w:pStyle w:val="acctfourfigures"/>
              <w:tabs>
                <w:tab w:val="left" w:pos="72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E4FC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1F230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และ</w:t>
            </w:r>
            <w:r w:rsidRPr="008E4FC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2A3411" w:rsidRPr="009C661D" w14:paraId="0511892D" w14:textId="77777777" w:rsidTr="00994E65">
        <w:trPr>
          <w:trHeight w:val="261"/>
          <w:tblHeader/>
        </w:trPr>
        <w:tc>
          <w:tcPr>
            <w:tcW w:w="2700" w:type="dxa"/>
            <w:vAlign w:val="bottom"/>
          </w:tcPr>
          <w:p w14:paraId="4D9F6D32" w14:textId="77777777" w:rsidR="002A3411" w:rsidRPr="009C661D" w:rsidRDefault="002A3411" w:rsidP="00C17D83">
            <w:pPr>
              <w:spacing w:line="36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3"/>
          </w:tcPr>
          <w:p w14:paraId="782CF13A" w14:textId="77777777" w:rsidR="002A3411" w:rsidRPr="009C661D" w:rsidRDefault="002A3411" w:rsidP="00C17D83">
            <w:pPr>
              <w:pStyle w:val="acctfourfigures"/>
              <w:tabs>
                <w:tab w:val="left" w:pos="72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C66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360" w:type="dxa"/>
          </w:tcPr>
          <w:p w14:paraId="6F2F24A5" w14:textId="77777777" w:rsidR="002A3411" w:rsidRPr="009C661D" w:rsidRDefault="002A3411" w:rsidP="00C17D83">
            <w:pPr>
              <w:pStyle w:val="acctfourfigures"/>
              <w:tabs>
                <w:tab w:val="left" w:pos="72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14:paraId="7E9DC167" w14:textId="77777777" w:rsidR="002A3411" w:rsidRPr="009C661D" w:rsidRDefault="002A3411" w:rsidP="00C17D83">
            <w:pPr>
              <w:pStyle w:val="acctfourfigures"/>
              <w:tabs>
                <w:tab w:val="left" w:pos="72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C66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2A3411" w:rsidRPr="009C661D" w14:paraId="722071A0" w14:textId="77777777" w:rsidTr="00994E65">
        <w:trPr>
          <w:trHeight w:val="261"/>
          <w:tblHeader/>
        </w:trPr>
        <w:tc>
          <w:tcPr>
            <w:tcW w:w="2700" w:type="dxa"/>
            <w:vAlign w:val="bottom"/>
            <w:hideMark/>
          </w:tcPr>
          <w:p w14:paraId="0CC84776" w14:textId="77777777" w:rsidR="002A3411" w:rsidRPr="009C661D" w:rsidRDefault="002A3411" w:rsidP="00C17D83">
            <w:pPr>
              <w:spacing w:line="36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250" w:type="dxa"/>
          </w:tcPr>
          <w:p w14:paraId="7A6A319C" w14:textId="77777777" w:rsidR="002A3411" w:rsidRPr="00EA14D9" w:rsidRDefault="002A3411" w:rsidP="00C17D83">
            <w:pPr>
              <w:tabs>
                <w:tab w:val="left" w:pos="720"/>
              </w:tabs>
              <w:spacing w:line="360" w:lineRule="exac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4D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</w:t>
            </w:r>
          </w:p>
          <w:p w14:paraId="56FE3345" w14:textId="77777777" w:rsidR="002A3411" w:rsidRPr="009C661D" w:rsidRDefault="002A3411" w:rsidP="00C17D83">
            <w:pPr>
              <w:tabs>
                <w:tab w:val="left" w:pos="720"/>
              </w:tabs>
              <w:spacing w:line="360" w:lineRule="exac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4D9">
              <w:rPr>
                <w:rFonts w:asciiTheme="majorBidi" w:hAnsiTheme="majorBidi" w:cstheme="majorBidi"/>
                <w:sz w:val="30"/>
                <w:szCs w:val="30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7101B2CF" w14:textId="77777777" w:rsidR="002A3411" w:rsidRPr="009C661D" w:rsidRDefault="002A3411" w:rsidP="00C17D83">
            <w:pPr>
              <w:tabs>
                <w:tab w:val="left" w:pos="720"/>
              </w:tabs>
              <w:spacing w:line="360" w:lineRule="exac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  <w:hideMark/>
          </w:tcPr>
          <w:p w14:paraId="693599BF" w14:textId="77777777" w:rsidR="002A3411" w:rsidRPr="009C661D" w:rsidRDefault="002A3411" w:rsidP="00C17D83">
            <w:pPr>
              <w:tabs>
                <w:tab w:val="left" w:pos="720"/>
              </w:tabs>
              <w:spacing w:line="360" w:lineRule="exact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661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360" w:type="dxa"/>
            <w:vAlign w:val="bottom"/>
          </w:tcPr>
          <w:p w14:paraId="4858199D" w14:textId="77777777" w:rsidR="002A3411" w:rsidRPr="009C661D" w:rsidRDefault="002A3411" w:rsidP="00C17D83">
            <w:pPr>
              <w:pStyle w:val="acctfourfigures"/>
              <w:tabs>
                <w:tab w:val="left" w:pos="72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vAlign w:val="bottom"/>
          </w:tcPr>
          <w:p w14:paraId="76DB8515" w14:textId="77777777" w:rsidR="002A3411" w:rsidRPr="009C661D" w:rsidRDefault="002A3411" w:rsidP="00C17D83">
            <w:pPr>
              <w:pStyle w:val="acctfourfigures"/>
              <w:tabs>
                <w:tab w:val="left" w:pos="72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E8D69CB" w14:textId="77777777" w:rsidR="002A3411" w:rsidRPr="009C661D" w:rsidRDefault="002A3411" w:rsidP="00C17D83">
            <w:pPr>
              <w:pStyle w:val="acctfourfigures"/>
              <w:tabs>
                <w:tab w:val="left" w:pos="72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C661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C66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C66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2A3411" w:rsidRPr="009C661D" w14:paraId="7BBBF396" w14:textId="77777777" w:rsidTr="00994E65">
        <w:trPr>
          <w:trHeight w:val="261"/>
          <w:tblHeader/>
        </w:trPr>
        <w:tc>
          <w:tcPr>
            <w:tcW w:w="2700" w:type="dxa"/>
          </w:tcPr>
          <w:p w14:paraId="61B40201" w14:textId="77777777" w:rsidR="002A3411" w:rsidRPr="009C661D" w:rsidRDefault="002A3411" w:rsidP="00C17D83">
            <w:pPr>
              <w:spacing w:line="36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6480" w:type="dxa"/>
            <w:gridSpan w:val="5"/>
          </w:tcPr>
          <w:p w14:paraId="51BDDC5E" w14:textId="77777777" w:rsidR="002A3411" w:rsidRPr="009C661D" w:rsidRDefault="002A3411" w:rsidP="00C17D83">
            <w:pPr>
              <w:pStyle w:val="acctfourfigures"/>
              <w:tabs>
                <w:tab w:val="decimal" w:pos="59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C66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C66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9C66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A3411" w:rsidRPr="009C661D" w14:paraId="2B597D6B" w14:textId="77777777" w:rsidTr="00AF01DA">
        <w:trPr>
          <w:trHeight w:val="261"/>
        </w:trPr>
        <w:tc>
          <w:tcPr>
            <w:tcW w:w="2700" w:type="dxa"/>
          </w:tcPr>
          <w:p w14:paraId="747CC1D7" w14:textId="3CD034B5" w:rsidR="002A3411" w:rsidRPr="009C661D" w:rsidRDefault="002A3411" w:rsidP="00AF01DA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9C66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1D02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1D02E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  <w:r w:rsidR="008E4FC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9C66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8E4F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9</w:t>
            </w:r>
          </w:p>
        </w:tc>
        <w:tc>
          <w:tcPr>
            <w:tcW w:w="2250" w:type="dxa"/>
          </w:tcPr>
          <w:p w14:paraId="71255B26" w14:textId="77777777" w:rsidR="002A3411" w:rsidRPr="009C661D" w:rsidRDefault="002A3411" w:rsidP="00AF01D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26BF5C" w14:textId="77777777" w:rsidR="002A3411" w:rsidRPr="009C661D" w:rsidRDefault="002A3411" w:rsidP="00AF01D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0687FE53" w14:textId="77777777" w:rsidR="002A3411" w:rsidRPr="009C661D" w:rsidRDefault="002A3411" w:rsidP="00AF01D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A3457B9" w14:textId="77777777" w:rsidR="002A3411" w:rsidRPr="009C661D" w:rsidRDefault="002A3411" w:rsidP="00AF01D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5161612" w14:textId="77777777" w:rsidR="002A3411" w:rsidRPr="009C661D" w:rsidRDefault="002A3411" w:rsidP="00AF01D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2A3411" w:rsidRPr="009C661D" w14:paraId="0D5712F8" w14:textId="77777777" w:rsidTr="00AF01DA">
        <w:trPr>
          <w:trHeight w:val="261"/>
        </w:trPr>
        <w:tc>
          <w:tcPr>
            <w:tcW w:w="2700" w:type="dxa"/>
            <w:hideMark/>
          </w:tcPr>
          <w:p w14:paraId="232D3349" w14:textId="77777777" w:rsidR="002A3411" w:rsidRPr="009C661D" w:rsidRDefault="002A3411" w:rsidP="00AF01D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C66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2250" w:type="dxa"/>
          </w:tcPr>
          <w:p w14:paraId="181540F4" w14:textId="77777777" w:rsidR="002A3411" w:rsidRPr="009C661D" w:rsidRDefault="002A3411" w:rsidP="00AF01D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69846C" w14:textId="77777777" w:rsidR="002A3411" w:rsidRPr="009C661D" w:rsidRDefault="002A3411" w:rsidP="00AF01D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2509C40E" w14:textId="77777777" w:rsidR="002A3411" w:rsidRPr="009C661D" w:rsidRDefault="002A3411" w:rsidP="00AF01D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2B315FF" w14:textId="77777777" w:rsidR="002A3411" w:rsidRPr="009C661D" w:rsidRDefault="002A3411" w:rsidP="00AF01D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B5F9800" w14:textId="77777777" w:rsidR="002A3411" w:rsidRPr="009C661D" w:rsidRDefault="002A3411" w:rsidP="00AF01D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2707" w:rsidRPr="009C661D" w14:paraId="2AE38E4F" w14:textId="77777777" w:rsidTr="00453CD6">
        <w:trPr>
          <w:trHeight w:val="261"/>
        </w:trPr>
        <w:tc>
          <w:tcPr>
            <w:tcW w:w="2700" w:type="dxa"/>
            <w:hideMark/>
          </w:tcPr>
          <w:p w14:paraId="607F6BD7" w14:textId="77777777" w:rsidR="00B42707" w:rsidRPr="009C661D" w:rsidRDefault="00B42707" w:rsidP="00B42707">
            <w:pPr>
              <w:ind w:left="162" w:right="-90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9C661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2250" w:type="dxa"/>
          </w:tcPr>
          <w:p w14:paraId="1358F658" w14:textId="1A82E769" w:rsidR="00B42707" w:rsidRDefault="00B42707" w:rsidP="00B42707">
            <w:pPr>
              <w:pStyle w:val="acctfourfigures"/>
              <w:tabs>
                <w:tab w:val="clear" w:pos="765"/>
              </w:tabs>
              <w:spacing w:line="240" w:lineRule="atLeast"/>
              <w:ind w:left="-43" w:right="-137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6EF3C46" w14:textId="77777777" w:rsidR="00B42707" w:rsidRDefault="00B42707" w:rsidP="00B4270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32E82D03" w14:textId="2AF470F3" w:rsidR="00B42707" w:rsidRPr="009C661D" w:rsidRDefault="00B42707" w:rsidP="00B4270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192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,723</w:t>
            </w:r>
          </w:p>
        </w:tc>
        <w:tc>
          <w:tcPr>
            <w:tcW w:w="360" w:type="dxa"/>
          </w:tcPr>
          <w:p w14:paraId="10138EEE" w14:textId="77777777" w:rsidR="00B42707" w:rsidRPr="009C661D" w:rsidRDefault="00B42707" w:rsidP="00B4270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95EF4D6" w14:textId="7E9DF0E4" w:rsidR="00B42707" w:rsidRPr="009C661D" w:rsidRDefault="00B42707" w:rsidP="00453CD6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192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,723</w:t>
            </w:r>
          </w:p>
        </w:tc>
      </w:tr>
      <w:tr w:rsidR="00B42707" w:rsidRPr="009C661D" w14:paraId="5480EF54" w14:textId="77777777" w:rsidTr="00453CD6">
        <w:trPr>
          <w:trHeight w:val="261"/>
        </w:trPr>
        <w:tc>
          <w:tcPr>
            <w:tcW w:w="2700" w:type="dxa"/>
          </w:tcPr>
          <w:p w14:paraId="759FF101" w14:textId="609B8CA5" w:rsidR="00B42707" w:rsidRPr="00F20A22" w:rsidRDefault="001F2487" w:rsidP="00B42707">
            <w:pPr>
              <w:ind w:left="162" w:right="-9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A22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250" w:type="dxa"/>
          </w:tcPr>
          <w:p w14:paraId="13ED98D2" w14:textId="52AC77FF" w:rsidR="00B42707" w:rsidRPr="00F20A22" w:rsidDel="001D02E9" w:rsidRDefault="00B42707" w:rsidP="00B42707">
            <w:pPr>
              <w:pStyle w:val="acctfourfigures"/>
              <w:tabs>
                <w:tab w:val="clear" w:pos="765"/>
              </w:tabs>
              <w:spacing w:line="240" w:lineRule="atLeast"/>
              <w:ind w:left="-43" w:right="-137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0A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D0C61AB" w14:textId="77777777" w:rsidR="00B42707" w:rsidRPr="00F20A22" w:rsidRDefault="00B42707" w:rsidP="00B4270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7F0BAB7E" w14:textId="211E8599" w:rsidR="00B42707" w:rsidRPr="00F20A22" w:rsidDel="001D02E9" w:rsidRDefault="001F2487" w:rsidP="00B4270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0A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B42707" w:rsidRPr="00F20A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0,000</w:t>
            </w:r>
          </w:p>
        </w:tc>
        <w:tc>
          <w:tcPr>
            <w:tcW w:w="360" w:type="dxa"/>
          </w:tcPr>
          <w:p w14:paraId="7DBF00D3" w14:textId="77777777" w:rsidR="00B42707" w:rsidRPr="00F20A22" w:rsidRDefault="00B42707" w:rsidP="00B4270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38F88D4" w14:textId="08B7E3BF" w:rsidR="00B42707" w:rsidRPr="00F20A22" w:rsidDel="001D02E9" w:rsidRDefault="001F2487" w:rsidP="00453CD6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A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52,431</w:t>
            </w:r>
          </w:p>
        </w:tc>
      </w:tr>
      <w:tr w:rsidR="00B42707" w:rsidRPr="009C661D" w14:paraId="436253CE" w14:textId="77777777" w:rsidTr="00AF01DA">
        <w:trPr>
          <w:trHeight w:val="261"/>
        </w:trPr>
        <w:tc>
          <w:tcPr>
            <w:tcW w:w="2700" w:type="dxa"/>
          </w:tcPr>
          <w:p w14:paraId="76D73AFF" w14:textId="77777777" w:rsidR="00B42707" w:rsidRPr="009C661D" w:rsidRDefault="00B42707" w:rsidP="00B42707">
            <w:pPr>
              <w:ind w:left="162" w:right="-9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2250" w:type="dxa"/>
          </w:tcPr>
          <w:p w14:paraId="39FF41B9" w14:textId="0C2F5A23" w:rsidR="00B42707" w:rsidRDefault="00B42707" w:rsidP="00B4270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8,319</w:t>
            </w:r>
          </w:p>
        </w:tc>
        <w:tc>
          <w:tcPr>
            <w:tcW w:w="270" w:type="dxa"/>
          </w:tcPr>
          <w:p w14:paraId="10891E11" w14:textId="77777777" w:rsidR="00B42707" w:rsidRDefault="00B42707" w:rsidP="00B4270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vAlign w:val="bottom"/>
          </w:tcPr>
          <w:p w14:paraId="77532D11" w14:textId="0FA19535" w:rsidR="00B42707" w:rsidRPr="009C661D" w:rsidRDefault="00B42707" w:rsidP="00B42707">
            <w:pPr>
              <w:pStyle w:val="acctfourfigures"/>
              <w:tabs>
                <w:tab w:val="clear" w:pos="765"/>
              </w:tabs>
              <w:spacing w:line="240" w:lineRule="atLeast"/>
              <w:ind w:left="-43" w:right="-10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4CF4DC89" w14:textId="77777777" w:rsidR="00B42707" w:rsidRPr="009C661D" w:rsidRDefault="00B42707" w:rsidP="00B4270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8BD5B3E" w14:textId="44E5D756" w:rsidR="00B42707" w:rsidRPr="009C661D" w:rsidRDefault="00B42707" w:rsidP="00453CD6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8,319</w:t>
            </w:r>
          </w:p>
        </w:tc>
      </w:tr>
    </w:tbl>
    <w:p w14:paraId="38220CDA" w14:textId="77777777" w:rsidR="0007739A" w:rsidRPr="0007739A" w:rsidRDefault="0007739A" w:rsidP="0007739A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2250"/>
        <w:gridCol w:w="270"/>
        <w:gridCol w:w="1890"/>
        <w:gridCol w:w="360"/>
        <w:gridCol w:w="1710"/>
      </w:tblGrid>
      <w:tr w:rsidR="0007739A" w:rsidRPr="009C661D" w14:paraId="6A0ABC50" w14:textId="77777777" w:rsidTr="001C0A3D">
        <w:trPr>
          <w:trHeight w:val="261"/>
          <w:tblHeader/>
        </w:trPr>
        <w:tc>
          <w:tcPr>
            <w:tcW w:w="2700" w:type="dxa"/>
            <w:vAlign w:val="bottom"/>
          </w:tcPr>
          <w:p w14:paraId="550B46BD" w14:textId="77777777" w:rsidR="0007739A" w:rsidRPr="009C661D" w:rsidRDefault="0007739A" w:rsidP="001C0A3D">
            <w:pPr>
              <w:spacing w:line="36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0" w:type="dxa"/>
            <w:gridSpan w:val="5"/>
          </w:tcPr>
          <w:p w14:paraId="2CA5A72A" w14:textId="3307CFFD" w:rsidR="0007739A" w:rsidRPr="008E4FCA" w:rsidRDefault="0007739A" w:rsidP="001C0A3D">
            <w:pPr>
              <w:pStyle w:val="acctfourfigures"/>
              <w:tabs>
                <w:tab w:val="left" w:pos="72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E4FC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07739A" w:rsidRPr="009C661D" w14:paraId="1AB9F8DA" w14:textId="77777777" w:rsidTr="001C0A3D">
        <w:trPr>
          <w:trHeight w:val="261"/>
          <w:tblHeader/>
        </w:trPr>
        <w:tc>
          <w:tcPr>
            <w:tcW w:w="2700" w:type="dxa"/>
            <w:vAlign w:val="bottom"/>
          </w:tcPr>
          <w:p w14:paraId="38E742E6" w14:textId="77777777" w:rsidR="0007739A" w:rsidRPr="009C661D" w:rsidRDefault="0007739A" w:rsidP="001C0A3D">
            <w:pPr>
              <w:spacing w:line="36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3"/>
          </w:tcPr>
          <w:p w14:paraId="1AFE325F" w14:textId="77777777" w:rsidR="0007739A" w:rsidRPr="009C661D" w:rsidRDefault="0007739A" w:rsidP="001C0A3D">
            <w:pPr>
              <w:pStyle w:val="acctfourfigures"/>
              <w:tabs>
                <w:tab w:val="left" w:pos="72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C66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360" w:type="dxa"/>
          </w:tcPr>
          <w:p w14:paraId="24DF1E8F" w14:textId="77777777" w:rsidR="0007739A" w:rsidRPr="009C661D" w:rsidRDefault="0007739A" w:rsidP="001C0A3D">
            <w:pPr>
              <w:pStyle w:val="acctfourfigures"/>
              <w:tabs>
                <w:tab w:val="left" w:pos="72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14:paraId="1EA428B2" w14:textId="77777777" w:rsidR="0007739A" w:rsidRPr="009C661D" w:rsidRDefault="0007739A" w:rsidP="001C0A3D">
            <w:pPr>
              <w:pStyle w:val="acctfourfigures"/>
              <w:tabs>
                <w:tab w:val="left" w:pos="72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C66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07739A" w:rsidRPr="009C661D" w14:paraId="024B2B4A" w14:textId="77777777" w:rsidTr="001C0A3D">
        <w:trPr>
          <w:trHeight w:val="261"/>
          <w:tblHeader/>
        </w:trPr>
        <w:tc>
          <w:tcPr>
            <w:tcW w:w="2700" w:type="dxa"/>
            <w:vAlign w:val="bottom"/>
            <w:hideMark/>
          </w:tcPr>
          <w:p w14:paraId="6B8C81E8" w14:textId="77777777" w:rsidR="0007739A" w:rsidRPr="009C661D" w:rsidRDefault="0007739A" w:rsidP="001C0A3D">
            <w:pPr>
              <w:spacing w:line="36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250" w:type="dxa"/>
          </w:tcPr>
          <w:p w14:paraId="0860A2C3" w14:textId="77777777" w:rsidR="0007739A" w:rsidRPr="00EA14D9" w:rsidRDefault="0007739A" w:rsidP="001C0A3D">
            <w:pPr>
              <w:tabs>
                <w:tab w:val="left" w:pos="720"/>
              </w:tabs>
              <w:spacing w:line="360" w:lineRule="exac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4D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</w:t>
            </w:r>
          </w:p>
          <w:p w14:paraId="7E50C184" w14:textId="77777777" w:rsidR="0007739A" w:rsidRPr="009C661D" w:rsidRDefault="0007739A" w:rsidP="001C0A3D">
            <w:pPr>
              <w:tabs>
                <w:tab w:val="left" w:pos="720"/>
              </w:tabs>
              <w:spacing w:line="360" w:lineRule="exac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4D9">
              <w:rPr>
                <w:rFonts w:asciiTheme="majorBidi" w:hAnsiTheme="majorBidi" w:cstheme="majorBidi"/>
                <w:sz w:val="30"/>
                <w:szCs w:val="30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7B1CEB5F" w14:textId="77777777" w:rsidR="0007739A" w:rsidRPr="009C661D" w:rsidRDefault="0007739A" w:rsidP="001C0A3D">
            <w:pPr>
              <w:tabs>
                <w:tab w:val="left" w:pos="720"/>
              </w:tabs>
              <w:spacing w:line="360" w:lineRule="exac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  <w:hideMark/>
          </w:tcPr>
          <w:p w14:paraId="1F7E969F" w14:textId="77777777" w:rsidR="0007739A" w:rsidRPr="009C661D" w:rsidRDefault="0007739A" w:rsidP="001C0A3D">
            <w:pPr>
              <w:tabs>
                <w:tab w:val="left" w:pos="720"/>
              </w:tabs>
              <w:spacing w:line="360" w:lineRule="exact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661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360" w:type="dxa"/>
            <w:vAlign w:val="bottom"/>
          </w:tcPr>
          <w:p w14:paraId="56651605" w14:textId="77777777" w:rsidR="0007739A" w:rsidRPr="009C661D" w:rsidRDefault="0007739A" w:rsidP="001C0A3D">
            <w:pPr>
              <w:pStyle w:val="acctfourfigures"/>
              <w:tabs>
                <w:tab w:val="left" w:pos="72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vAlign w:val="bottom"/>
          </w:tcPr>
          <w:p w14:paraId="7F0AA9DC" w14:textId="77777777" w:rsidR="0007739A" w:rsidRPr="009C661D" w:rsidRDefault="0007739A" w:rsidP="001C0A3D">
            <w:pPr>
              <w:pStyle w:val="acctfourfigures"/>
              <w:tabs>
                <w:tab w:val="left" w:pos="72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7235A47" w14:textId="77777777" w:rsidR="0007739A" w:rsidRPr="009C661D" w:rsidRDefault="0007739A" w:rsidP="001C0A3D">
            <w:pPr>
              <w:pStyle w:val="acctfourfigures"/>
              <w:tabs>
                <w:tab w:val="left" w:pos="720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C661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C66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C66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07739A" w:rsidRPr="009C661D" w14:paraId="3A17A502" w14:textId="77777777" w:rsidTr="001C0A3D">
        <w:trPr>
          <w:trHeight w:val="261"/>
          <w:tblHeader/>
        </w:trPr>
        <w:tc>
          <w:tcPr>
            <w:tcW w:w="2700" w:type="dxa"/>
          </w:tcPr>
          <w:p w14:paraId="18C87307" w14:textId="77777777" w:rsidR="0007739A" w:rsidRPr="009C661D" w:rsidRDefault="0007739A" w:rsidP="001C0A3D">
            <w:pPr>
              <w:spacing w:line="36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6480" w:type="dxa"/>
            <w:gridSpan w:val="5"/>
          </w:tcPr>
          <w:p w14:paraId="5CF18F69" w14:textId="77777777" w:rsidR="0007739A" w:rsidRPr="009C661D" w:rsidRDefault="0007739A" w:rsidP="001C0A3D">
            <w:pPr>
              <w:pStyle w:val="acctfourfigures"/>
              <w:tabs>
                <w:tab w:val="decimal" w:pos="595"/>
              </w:tabs>
              <w:spacing w:line="360" w:lineRule="exac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C66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C66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9C66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E4FCA" w:rsidRPr="009C661D" w14:paraId="57CE9B6B" w14:textId="77777777" w:rsidTr="00AF01DA">
        <w:trPr>
          <w:trHeight w:val="261"/>
        </w:trPr>
        <w:tc>
          <w:tcPr>
            <w:tcW w:w="2700" w:type="dxa"/>
          </w:tcPr>
          <w:p w14:paraId="7B6BEA3B" w14:textId="77777777" w:rsidR="008E4FCA" w:rsidRPr="009C661D" w:rsidRDefault="008E4FCA" w:rsidP="00AF01DA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9C66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9C66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9C66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2250" w:type="dxa"/>
          </w:tcPr>
          <w:p w14:paraId="7605D12B" w14:textId="77777777" w:rsidR="008E4FCA" w:rsidRPr="009C661D" w:rsidRDefault="008E4FCA" w:rsidP="00AF01D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3642A6" w14:textId="77777777" w:rsidR="008E4FCA" w:rsidRPr="009C661D" w:rsidRDefault="008E4FCA" w:rsidP="00AF01D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34A7C707" w14:textId="77777777" w:rsidR="008E4FCA" w:rsidRPr="009C661D" w:rsidRDefault="008E4FCA" w:rsidP="00AF01D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38B2086" w14:textId="77777777" w:rsidR="008E4FCA" w:rsidRPr="009C661D" w:rsidRDefault="008E4FCA" w:rsidP="00AF01D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2B6B8B60" w14:textId="77777777" w:rsidR="008E4FCA" w:rsidRPr="009C661D" w:rsidRDefault="008E4FCA" w:rsidP="00AF01D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E4FCA" w:rsidRPr="009C661D" w14:paraId="24EEEA90" w14:textId="77777777" w:rsidTr="00AF01DA">
        <w:trPr>
          <w:trHeight w:val="261"/>
        </w:trPr>
        <w:tc>
          <w:tcPr>
            <w:tcW w:w="2700" w:type="dxa"/>
            <w:hideMark/>
          </w:tcPr>
          <w:p w14:paraId="2C2D44E5" w14:textId="77777777" w:rsidR="008E4FCA" w:rsidRPr="009C661D" w:rsidRDefault="008E4FCA" w:rsidP="00AF01D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C66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2250" w:type="dxa"/>
          </w:tcPr>
          <w:p w14:paraId="5FB8C3AE" w14:textId="77777777" w:rsidR="008E4FCA" w:rsidRPr="009C661D" w:rsidRDefault="008E4FCA" w:rsidP="00AF01D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37D6C8" w14:textId="77777777" w:rsidR="008E4FCA" w:rsidRPr="009C661D" w:rsidRDefault="008E4FCA" w:rsidP="00AF01D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F379810" w14:textId="77777777" w:rsidR="008E4FCA" w:rsidRPr="009C661D" w:rsidRDefault="008E4FCA" w:rsidP="00AF01D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2D17CC0" w14:textId="77777777" w:rsidR="008E4FCA" w:rsidRPr="009C661D" w:rsidRDefault="008E4FCA" w:rsidP="00AF01D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9AB8A8B" w14:textId="77777777" w:rsidR="008E4FCA" w:rsidRPr="009C661D" w:rsidRDefault="008E4FCA" w:rsidP="00AF01D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4FCA" w:rsidRPr="009C661D" w14:paraId="2AE110EB" w14:textId="77777777" w:rsidTr="00AF01DA">
        <w:trPr>
          <w:trHeight w:val="261"/>
        </w:trPr>
        <w:tc>
          <w:tcPr>
            <w:tcW w:w="2700" w:type="dxa"/>
            <w:hideMark/>
          </w:tcPr>
          <w:p w14:paraId="7CA957A6" w14:textId="77777777" w:rsidR="008E4FCA" w:rsidRPr="009C661D" w:rsidRDefault="008E4FCA" w:rsidP="00AF01DA">
            <w:pPr>
              <w:ind w:left="162" w:right="-90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9C661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2250" w:type="dxa"/>
          </w:tcPr>
          <w:p w14:paraId="07946422" w14:textId="77777777" w:rsidR="008E4FCA" w:rsidRDefault="008E4FCA" w:rsidP="00AF01DA">
            <w:pPr>
              <w:pStyle w:val="acctfourfigures"/>
              <w:tabs>
                <w:tab w:val="clear" w:pos="765"/>
              </w:tabs>
              <w:spacing w:line="240" w:lineRule="atLeast"/>
              <w:ind w:left="-43" w:right="-137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2D22452" w14:textId="77777777" w:rsidR="008E4FCA" w:rsidRDefault="008E4FCA" w:rsidP="00AF01D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vAlign w:val="bottom"/>
          </w:tcPr>
          <w:p w14:paraId="32C851EE" w14:textId="77777777" w:rsidR="008E4FCA" w:rsidRPr="009C661D" w:rsidRDefault="008E4FCA" w:rsidP="00AF01D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162,044</w:t>
            </w:r>
          </w:p>
        </w:tc>
        <w:tc>
          <w:tcPr>
            <w:tcW w:w="360" w:type="dxa"/>
          </w:tcPr>
          <w:p w14:paraId="49FBDFC4" w14:textId="77777777" w:rsidR="008E4FCA" w:rsidRPr="009C661D" w:rsidRDefault="008E4FCA" w:rsidP="00AF01D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EC446E8" w14:textId="77777777" w:rsidR="008E4FCA" w:rsidRPr="009C661D" w:rsidRDefault="008E4FCA" w:rsidP="00453CD6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162,044</w:t>
            </w:r>
          </w:p>
        </w:tc>
      </w:tr>
      <w:tr w:rsidR="008E4FCA" w:rsidRPr="009C661D" w14:paraId="1B8EF808" w14:textId="77777777" w:rsidTr="00AF01DA">
        <w:trPr>
          <w:trHeight w:val="261"/>
        </w:trPr>
        <w:tc>
          <w:tcPr>
            <w:tcW w:w="2700" w:type="dxa"/>
          </w:tcPr>
          <w:p w14:paraId="1752CAA9" w14:textId="77777777" w:rsidR="008E4FCA" w:rsidRPr="009C661D" w:rsidRDefault="008E4FCA" w:rsidP="00AF01DA">
            <w:pPr>
              <w:ind w:left="162" w:right="-9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2250" w:type="dxa"/>
          </w:tcPr>
          <w:p w14:paraId="5E356D37" w14:textId="77777777" w:rsidR="008E4FCA" w:rsidRDefault="008E4FCA" w:rsidP="00AF01D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2,611</w:t>
            </w:r>
          </w:p>
        </w:tc>
        <w:tc>
          <w:tcPr>
            <w:tcW w:w="270" w:type="dxa"/>
          </w:tcPr>
          <w:p w14:paraId="42ABBD2F" w14:textId="77777777" w:rsidR="008E4FCA" w:rsidRDefault="008E4FCA" w:rsidP="00AF01D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vAlign w:val="bottom"/>
          </w:tcPr>
          <w:p w14:paraId="5185849F" w14:textId="77777777" w:rsidR="008E4FCA" w:rsidRPr="009C661D" w:rsidRDefault="008E4FCA" w:rsidP="00AF01DA">
            <w:pPr>
              <w:pStyle w:val="acctfourfigures"/>
              <w:tabs>
                <w:tab w:val="clear" w:pos="765"/>
              </w:tabs>
              <w:spacing w:line="240" w:lineRule="atLeast"/>
              <w:ind w:left="-43" w:right="-10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0A3DABB8" w14:textId="77777777" w:rsidR="008E4FCA" w:rsidRPr="009C661D" w:rsidRDefault="008E4FCA" w:rsidP="00AF01D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AF17128" w14:textId="77777777" w:rsidR="008E4FCA" w:rsidRPr="009C661D" w:rsidRDefault="008E4FCA" w:rsidP="00453CD6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2,611</w:t>
            </w:r>
          </w:p>
        </w:tc>
      </w:tr>
    </w:tbl>
    <w:p w14:paraId="3AEF79FB" w14:textId="12DC1346" w:rsidR="00DE1B7F" w:rsidRPr="00B16CE8" w:rsidRDefault="00DE1B7F" w:rsidP="00322E5B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A5EF39B" w14:textId="041E1A0B" w:rsidR="00E74B79" w:rsidRPr="00010A74" w:rsidRDefault="00E74B79" w:rsidP="004B5167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B5167">
        <w:rPr>
          <w:rFonts w:asciiTheme="majorBidi" w:hAnsiTheme="majorBidi" w:cstheme="majorBidi"/>
          <w:sz w:val="30"/>
          <w:szCs w:val="30"/>
          <w:cs/>
        </w:rPr>
        <w:tab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4B5167">
        <w:rPr>
          <w:rFonts w:asciiTheme="majorBidi" w:hAnsiTheme="majorBidi" w:cstheme="majorBidi"/>
          <w:sz w:val="30"/>
          <w:szCs w:val="30"/>
        </w:rPr>
        <w:br/>
      </w:r>
      <w:r w:rsidRPr="004B5167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</w:p>
    <w:p w14:paraId="07B46D36" w14:textId="77777777" w:rsidR="00E74B79" w:rsidRPr="00B16CE8" w:rsidRDefault="00E74B79" w:rsidP="00DE1B7F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36"/>
        <w:gridCol w:w="6694"/>
      </w:tblGrid>
      <w:tr w:rsidR="00E74B79" w:rsidRPr="00010A74" w14:paraId="4069C2A6" w14:textId="77777777" w:rsidTr="00460D30">
        <w:trPr>
          <w:tblHeader/>
        </w:trPr>
        <w:tc>
          <w:tcPr>
            <w:tcW w:w="2250" w:type="dxa"/>
            <w:hideMark/>
          </w:tcPr>
          <w:p w14:paraId="2FCE534F" w14:textId="77777777" w:rsidR="00E74B79" w:rsidRPr="00010A74" w:rsidRDefault="00E74B79" w:rsidP="00460D3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10A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195EDB5D" w14:textId="77777777" w:rsidR="00E74B79" w:rsidRPr="00010A74" w:rsidRDefault="00E74B79" w:rsidP="00460D3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694" w:type="dxa"/>
            <w:hideMark/>
          </w:tcPr>
          <w:p w14:paraId="67123435" w14:textId="77777777" w:rsidR="00E74B79" w:rsidRPr="00010A74" w:rsidRDefault="00E74B79" w:rsidP="00460D3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10A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E74B79" w:rsidRPr="00010A74" w14:paraId="2D0A7CAD" w14:textId="77777777" w:rsidTr="00460D30">
        <w:trPr>
          <w:trHeight w:val="236"/>
        </w:trPr>
        <w:tc>
          <w:tcPr>
            <w:tcW w:w="2250" w:type="dxa"/>
            <w:hideMark/>
          </w:tcPr>
          <w:p w14:paraId="345D3BA3" w14:textId="77777777" w:rsidR="00E74B79" w:rsidRPr="00010A74" w:rsidRDefault="00E74B79" w:rsidP="00460D3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0A7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เงินกู้ยืม</w:t>
            </w:r>
          </w:p>
        </w:tc>
        <w:tc>
          <w:tcPr>
            <w:tcW w:w="236" w:type="dxa"/>
          </w:tcPr>
          <w:p w14:paraId="77C5B42D" w14:textId="77777777" w:rsidR="00E74B79" w:rsidRPr="00010A74" w:rsidRDefault="00E74B79" w:rsidP="00460D3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rtl/>
                <w:lang w:bidi="th-TH"/>
              </w:rPr>
            </w:pPr>
          </w:p>
        </w:tc>
        <w:tc>
          <w:tcPr>
            <w:tcW w:w="6694" w:type="dxa"/>
            <w:hideMark/>
          </w:tcPr>
          <w:p w14:paraId="769E2BFD" w14:textId="77777777" w:rsidR="00E74B79" w:rsidRPr="00010A74" w:rsidRDefault="00E74B79" w:rsidP="00460D3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95CB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วัดมูลค่าด้วยกระแสเงินสดในอนาคตและคิดลดเป็นมูลค่าปัจจุบัน</w:t>
            </w:r>
          </w:p>
        </w:tc>
      </w:tr>
      <w:tr w:rsidR="00F20A22" w:rsidRPr="00010A74" w14:paraId="67CDA66B" w14:textId="77777777" w:rsidTr="00460D30">
        <w:trPr>
          <w:trHeight w:val="236"/>
        </w:trPr>
        <w:tc>
          <w:tcPr>
            <w:tcW w:w="2250" w:type="dxa"/>
          </w:tcPr>
          <w:p w14:paraId="433EAADB" w14:textId="5D4ED317" w:rsidR="00F20A22" w:rsidRPr="005B2FA9" w:rsidRDefault="00D83F79" w:rsidP="00460D3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A22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36" w:type="dxa"/>
          </w:tcPr>
          <w:p w14:paraId="562D5B44" w14:textId="77777777" w:rsidR="00F20A22" w:rsidRPr="00010A74" w:rsidRDefault="00F20A22" w:rsidP="00460D3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rtl/>
                <w:lang w:bidi="th-TH"/>
              </w:rPr>
            </w:pPr>
          </w:p>
        </w:tc>
        <w:tc>
          <w:tcPr>
            <w:tcW w:w="6694" w:type="dxa"/>
          </w:tcPr>
          <w:p w14:paraId="25131306" w14:textId="5F83CFD3" w:rsidR="00ED221D" w:rsidRPr="009D06A1" w:rsidRDefault="00E45DC3" w:rsidP="00E45DC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80" w:right="-20" w:hanging="380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E45DC3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ราคาเสนอซื้อจากสมาคมตลาดตราสารหนี้ไทย ณ วันที่รายงาน กรณีไม่มีราคาเสนอซื้อ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E45DC3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ราคาเสนอซื้อดังกล่าวจะคา นวณโดยใช้เส้นอัตราผลตอบแทนพันธบัตรรัฐบาลของสมาคมตลาดตราสารหนี้ไทยตามระยะเวลาเดียวกันปรับด้วยค่าความเสี่ยงที่เหมาะสม</w:t>
            </w:r>
          </w:p>
        </w:tc>
      </w:tr>
      <w:tr w:rsidR="00E74B79" w:rsidRPr="00010A74" w14:paraId="44399353" w14:textId="77777777" w:rsidTr="00460D30">
        <w:trPr>
          <w:trHeight w:val="236"/>
        </w:trPr>
        <w:tc>
          <w:tcPr>
            <w:tcW w:w="2250" w:type="dxa"/>
          </w:tcPr>
          <w:p w14:paraId="065DC4C1" w14:textId="77777777" w:rsidR="00E74B79" w:rsidRPr="00010A74" w:rsidRDefault="00E74B79" w:rsidP="00460D3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อนุพันธ์</w:t>
            </w:r>
          </w:p>
        </w:tc>
        <w:tc>
          <w:tcPr>
            <w:tcW w:w="236" w:type="dxa"/>
          </w:tcPr>
          <w:p w14:paraId="5651D3AA" w14:textId="77777777" w:rsidR="00E74B79" w:rsidRPr="00010A74" w:rsidRDefault="00E74B79" w:rsidP="00460D3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rtl/>
                <w:lang w:bidi="th-TH"/>
              </w:rPr>
            </w:pPr>
          </w:p>
        </w:tc>
        <w:tc>
          <w:tcPr>
            <w:tcW w:w="6694" w:type="dxa"/>
          </w:tcPr>
          <w:p w14:paraId="1C31F967" w14:textId="52FE9CF4" w:rsidR="00E74B79" w:rsidRPr="00595CB5" w:rsidRDefault="00E74B79" w:rsidP="00460D3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5B2FA9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5B2FA9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</w:t>
            </w:r>
            <w:r>
              <w:rPr>
                <w:rFonts w:asciiTheme="majorBidi" w:hAnsiTheme="majorBidi" w:cs="Angsana New"/>
                <w:sz w:val="30"/>
                <w:szCs w:val="30"/>
                <w:lang w:bidi="th-TH"/>
              </w:rPr>
              <w:br/>
            </w:r>
            <w:r w:rsidRPr="005B2FA9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ซื้อขายเงินตราต่างประเทศล่วงหน้า ณ วันที่รายงาน</w:t>
            </w:r>
          </w:p>
        </w:tc>
      </w:tr>
    </w:tbl>
    <w:p w14:paraId="2A961802" w14:textId="63F99B80" w:rsidR="00322E5B" w:rsidRPr="00B16CE8" w:rsidRDefault="00322E5B" w:rsidP="008A18DB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F574F9E" w14:textId="6F299DC2" w:rsidR="00E74B79" w:rsidRPr="00740C5B" w:rsidRDefault="00E74B79" w:rsidP="00740C5B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740C5B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0396434F" w14:textId="77777777" w:rsidR="00E74B79" w:rsidRPr="00B16CE8" w:rsidRDefault="00E74B79" w:rsidP="00C17D83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7021"/>
        <w:gridCol w:w="2159"/>
      </w:tblGrid>
      <w:tr w:rsidR="00CD6FAF" w:rsidRPr="00AE4D5B" w14:paraId="0039B3FD" w14:textId="77777777" w:rsidTr="00853BBC">
        <w:trPr>
          <w:tblHeader/>
        </w:trPr>
        <w:tc>
          <w:tcPr>
            <w:tcW w:w="3824" w:type="pct"/>
          </w:tcPr>
          <w:p w14:paraId="2A7AAC93" w14:textId="4DDAFA3D" w:rsidR="00CD6FAF" w:rsidRPr="002A3411" w:rsidRDefault="00CD6FAF" w:rsidP="00AF01DA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76" w:type="pct"/>
            <w:vMerge w:val="restart"/>
          </w:tcPr>
          <w:p w14:paraId="1A64478C" w14:textId="57DC17FB" w:rsidR="00CD6FAF" w:rsidRPr="002A3411" w:rsidRDefault="00CD6FAF" w:rsidP="00AF01D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34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2A34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6FAF" w:rsidRPr="00AE4D5B" w14:paraId="5BE3CCE6" w14:textId="77777777" w:rsidTr="00853BBC">
        <w:trPr>
          <w:tblHeader/>
        </w:trPr>
        <w:tc>
          <w:tcPr>
            <w:tcW w:w="3824" w:type="pct"/>
          </w:tcPr>
          <w:p w14:paraId="38721045" w14:textId="7552CFE6" w:rsidR="00CD6FAF" w:rsidRPr="00972739" w:rsidRDefault="00CD6FAF" w:rsidP="00AF01DA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3B61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A3B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4A3B9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  <w:r w:rsidRPr="003B61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2569</w:t>
            </w:r>
          </w:p>
        </w:tc>
        <w:tc>
          <w:tcPr>
            <w:tcW w:w="1176" w:type="pct"/>
            <w:vMerge/>
          </w:tcPr>
          <w:p w14:paraId="0AE70627" w14:textId="6EF96815" w:rsidR="00CD6FAF" w:rsidRPr="002A3411" w:rsidRDefault="00CD6FAF" w:rsidP="00AF01D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61691E" w:rsidRPr="00AE4D5B" w14:paraId="5CBA4BB4" w14:textId="77777777" w:rsidTr="00853BBC">
        <w:trPr>
          <w:tblHeader/>
        </w:trPr>
        <w:tc>
          <w:tcPr>
            <w:tcW w:w="3824" w:type="pct"/>
          </w:tcPr>
          <w:p w14:paraId="7127F3EF" w14:textId="3AD1CF2C" w:rsidR="0061691E" w:rsidRPr="004E36B6" w:rsidRDefault="0061691E" w:rsidP="00AF01DA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6" w:type="pct"/>
          </w:tcPr>
          <w:p w14:paraId="7C2E8BC6" w14:textId="68B550FE" w:rsidR="0061691E" w:rsidRPr="00853BBC" w:rsidRDefault="00853BBC" w:rsidP="00AF01DA">
            <w:pPr>
              <w:pStyle w:val="BodyText"/>
              <w:tabs>
                <w:tab w:val="decimal" w:pos="986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853BB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53BB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853BB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61691E" w:rsidRPr="003F5A0B" w14:paraId="1B1A9995" w14:textId="77777777" w:rsidTr="00853BBC">
        <w:tc>
          <w:tcPr>
            <w:tcW w:w="3824" w:type="pct"/>
          </w:tcPr>
          <w:p w14:paraId="71F71526" w14:textId="0BA01323" w:rsidR="0061691E" w:rsidRPr="003F5A0B" w:rsidRDefault="0061691E" w:rsidP="003F5A0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0A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10A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176" w:type="pct"/>
          </w:tcPr>
          <w:p w14:paraId="0CA9074C" w14:textId="77777777" w:rsidR="0061691E" w:rsidRPr="003F5A0B" w:rsidRDefault="0061691E" w:rsidP="003F5A0B">
            <w:pPr>
              <w:pStyle w:val="BodyText"/>
              <w:tabs>
                <w:tab w:val="decimal" w:pos="876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691E" w:rsidRPr="003F5A0B" w14:paraId="078CDAD9" w14:textId="77777777" w:rsidTr="00853BBC">
        <w:tc>
          <w:tcPr>
            <w:tcW w:w="3824" w:type="pct"/>
          </w:tcPr>
          <w:p w14:paraId="616EA6BB" w14:textId="41B466F0" w:rsidR="0061691E" w:rsidRPr="00010A74" w:rsidRDefault="0061691E" w:rsidP="003F5A0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10A74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176" w:type="pct"/>
          </w:tcPr>
          <w:p w14:paraId="2FC2949F" w14:textId="3945A216" w:rsidR="0061691E" w:rsidRPr="00AC72E0" w:rsidRDefault="00F76730" w:rsidP="00453CD6">
            <w:pPr>
              <w:pStyle w:val="BodyText"/>
              <w:tabs>
                <w:tab w:val="decimal" w:pos="974"/>
              </w:tabs>
              <w:spacing w:after="0" w:line="240" w:lineRule="auto"/>
              <w:ind w:left="-108" w:right="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1,04</w:t>
            </w:r>
            <w:r w:rsidR="003E08D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1691E" w:rsidRPr="003F5A0B" w14:paraId="48860470" w14:textId="77777777" w:rsidTr="00853BBC">
        <w:tc>
          <w:tcPr>
            <w:tcW w:w="3824" w:type="pct"/>
          </w:tcPr>
          <w:p w14:paraId="785733DA" w14:textId="5865262F" w:rsidR="0061691E" w:rsidRPr="00010A74" w:rsidRDefault="0061691E" w:rsidP="003F5A0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สัญญาแต่งตั้งบริการวิชาชีพ</w:t>
            </w:r>
          </w:p>
        </w:tc>
        <w:tc>
          <w:tcPr>
            <w:tcW w:w="1176" w:type="pct"/>
          </w:tcPr>
          <w:p w14:paraId="097AF79A" w14:textId="3F67F591" w:rsidR="0061691E" w:rsidRPr="00AC72E0" w:rsidRDefault="00F76730" w:rsidP="00453CD6">
            <w:pPr>
              <w:pStyle w:val="BodyText"/>
              <w:tabs>
                <w:tab w:val="decimal" w:pos="974"/>
              </w:tabs>
              <w:spacing w:after="0" w:line="240" w:lineRule="auto"/>
              <w:ind w:left="-108" w:right="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</w:tr>
      <w:tr w:rsidR="0061691E" w:rsidRPr="003F5A0B" w14:paraId="2EB7BD06" w14:textId="77777777" w:rsidTr="00853BBC">
        <w:tc>
          <w:tcPr>
            <w:tcW w:w="3824" w:type="pct"/>
          </w:tcPr>
          <w:p w14:paraId="0F596BF5" w14:textId="59DB5F20" w:rsidR="0061691E" w:rsidRPr="005B2FA9" w:rsidRDefault="0061691E" w:rsidP="003F5A0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0A74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1176" w:type="pct"/>
            <w:tcBorders>
              <w:bottom w:val="single" w:sz="4" w:space="0" w:color="auto"/>
            </w:tcBorders>
          </w:tcPr>
          <w:p w14:paraId="773EE5AB" w14:textId="124491C6" w:rsidR="0061691E" w:rsidRPr="00AC72E0" w:rsidRDefault="00F76730" w:rsidP="00453CD6">
            <w:pPr>
              <w:pStyle w:val="BodyText"/>
              <w:tabs>
                <w:tab w:val="decimal" w:pos="974"/>
              </w:tabs>
              <w:spacing w:after="0" w:line="240" w:lineRule="auto"/>
              <w:ind w:left="-108" w:right="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6,671</w:t>
            </w:r>
          </w:p>
        </w:tc>
      </w:tr>
      <w:tr w:rsidR="0061691E" w:rsidRPr="003F5A0B" w14:paraId="345368F3" w14:textId="77777777" w:rsidTr="00853BBC">
        <w:tc>
          <w:tcPr>
            <w:tcW w:w="3824" w:type="pct"/>
          </w:tcPr>
          <w:p w14:paraId="43FDACF0" w14:textId="7EEDF110" w:rsidR="0061691E" w:rsidRPr="00010A74" w:rsidRDefault="0061691E" w:rsidP="003F5A0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0A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6" w:type="pct"/>
            <w:tcBorders>
              <w:top w:val="single" w:sz="4" w:space="0" w:color="auto"/>
              <w:bottom w:val="double" w:sz="4" w:space="0" w:color="auto"/>
            </w:tcBorders>
          </w:tcPr>
          <w:p w14:paraId="6C93ADCF" w14:textId="0D379D1E" w:rsidR="0061691E" w:rsidRPr="007B5F6B" w:rsidRDefault="00F76730" w:rsidP="00453CD6">
            <w:pPr>
              <w:pStyle w:val="BodyText"/>
              <w:tabs>
                <w:tab w:val="decimal" w:pos="974"/>
              </w:tabs>
              <w:spacing w:after="0" w:line="240" w:lineRule="auto"/>
              <w:ind w:left="-108" w:right="1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</w:t>
            </w:r>
            <w:r w:rsidR="003E08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</w:t>
            </w:r>
          </w:p>
        </w:tc>
      </w:tr>
    </w:tbl>
    <w:p w14:paraId="501FD873" w14:textId="77777777" w:rsidR="00B16CE8" w:rsidRDefault="00B16CE8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F9E1767" w14:textId="77777777" w:rsidR="00975F67" w:rsidRPr="00740C5B" w:rsidRDefault="00975F67" w:rsidP="00975F67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740C5B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เหตุการณ์ภายหลังรอบระยะเวลารายงาน</w:t>
      </w:r>
    </w:p>
    <w:p w14:paraId="5EF48862" w14:textId="77777777" w:rsidR="00975F67" w:rsidRDefault="00975F67" w:rsidP="00975F67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20F9C1" w14:textId="77777777" w:rsidR="00975F67" w:rsidRDefault="00975F67" w:rsidP="00975F67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BC1008">
        <w:rPr>
          <w:rFonts w:asciiTheme="majorBidi" w:hAnsiTheme="majorBidi" w:cstheme="majorBidi"/>
          <w:sz w:val="30"/>
          <w:szCs w:val="30"/>
          <w:cs/>
        </w:rPr>
        <w:t>ในการประชุม</w:t>
      </w:r>
      <w:r w:rsidRPr="00BC1008">
        <w:rPr>
          <w:rFonts w:asciiTheme="majorBidi" w:hAnsiTheme="majorBidi" w:cstheme="majorBidi" w:hint="cs"/>
          <w:sz w:val="30"/>
          <w:szCs w:val="30"/>
          <w:cs/>
        </w:rPr>
        <w:t xml:space="preserve">คณะกรรมการบริษัท </w:t>
      </w:r>
      <w:r w:rsidRPr="00BC1008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BC1008">
        <w:rPr>
          <w:rFonts w:asciiTheme="majorBidi" w:hAnsiTheme="majorBidi" w:cstheme="majorBidi"/>
          <w:sz w:val="30"/>
          <w:szCs w:val="30"/>
        </w:rPr>
        <w:t xml:space="preserve"> </w:t>
      </w:r>
      <w:r w:rsidRPr="00BC1008">
        <w:rPr>
          <w:rFonts w:asciiTheme="majorBidi" w:hAnsiTheme="majorBidi" w:cstheme="majorBidi"/>
          <w:sz w:val="30"/>
          <w:szCs w:val="30"/>
          <w:lang w:val="en-US"/>
        </w:rPr>
        <w:t xml:space="preserve">17 </w:t>
      </w:r>
      <w:r w:rsidRPr="00BC1008">
        <w:rPr>
          <w:rFonts w:asciiTheme="majorBidi" w:hAnsiTheme="majorBidi" w:cstheme="majorBidi" w:hint="cs"/>
          <w:sz w:val="30"/>
          <w:szCs w:val="30"/>
          <w:cs/>
          <w:lang w:val="en-US"/>
        </w:rPr>
        <w:t>มีนาคม</w:t>
      </w:r>
      <w:r w:rsidRPr="00BC1008">
        <w:rPr>
          <w:rFonts w:asciiTheme="majorBidi" w:hAnsiTheme="majorBidi" w:cstheme="majorBidi"/>
          <w:sz w:val="30"/>
          <w:szCs w:val="30"/>
        </w:rPr>
        <w:t xml:space="preserve"> 256</w:t>
      </w:r>
      <w:r w:rsidRPr="00BC1008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BC1008">
        <w:rPr>
          <w:rFonts w:asciiTheme="majorBidi" w:hAnsiTheme="majorBidi" w:cstheme="majorBidi"/>
          <w:sz w:val="30"/>
          <w:szCs w:val="30"/>
        </w:rPr>
        <w:t xml:space="preserve"> </w:t>
      </w:r>
      <w:r w:rsidRPr="00BC1008">
        <w:rPr>
          <w:rFonts w:asciiTheme="majorBidi" w:hAnsiTheme="majorBidi" w:cstheme="majorBidi"/>
          <w:sz w:val="30"/>
          <w:szCs w:val="30"/>
          <w:cs/>
        </w:rPr>
        <w:t>คณะกรรมการมีมติอนุมัติ</w:t>
      </w:r>
      <w:r w:rsidRPr="00BC1008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BC1008">
        <w:rPr>
          <w:rFonts w:asciiTheme="majorBidi" w:hAnsiTheme="majorBidi"/>
          <w:sz w:val="30"/>
          <w:szCs w:val="30"/>
          <w:cs/>
        </w:rPr>
        <w:t xml:space="preserve">บริษัท เอ็นทีเอฟ </w:t>
      </w:r>
      <w:r w:rsidRPr="00BC1008">
        <w:rPr>
          <w:rFonts w:asciiTheme="majorBidi" w:hAnsiTheme="majorBidi"/>
          <w:sz w:val="30"/>
          <w:szCs w:val="30"/>
        </w:rPr>
        <w:br/>
      </w:r>
      <w:r w:rsidRPr="00BC1008">
        <w:rPr>
          <w:rFonts w:asciiTheme="majorBidi" w:hAnsiTheme="majorBidi"/>
          <w:sz w:val="30"/>
          <w:szCs w:val="30"/>
          <w:cs/>
        </w:rPr>
        <w:t>โฮลดิ้ง จำกัด (“บริษัทย่อย”) เข้าทำสัญญาร่วมลงทุนและจัดตั้งบริษัทร่วมทุนใหม่</w:t>
      </w:r>
      <w:r w:rsidRPr="00BC1008">
        <w:rPr>
          <w:rFonts w:asciiTheme="majorBidi" w:hAnsiTheme="majorBidi"/>
          <w:sz w:val="30"/>
          <w:szCs w:val="30"/>
        </w:rPr>
        <w:t xml:space="preserve"> </w:t>
      </w:r>
      <w:r w:rsidRPr="00BC1008">
        <w:rPr>
          <w:rFonts w:asciiTheme="majorBidi" w:hAnsiTheme="majorBidi"/>
          <w:sz w:val="30"/>
          <w:szCs w:val="30"/>
          <w:cs/>
        </w:rPr>
        <w:t xml:space="preserve">บริษัท </w:t>
      </w:r>
      <w:r w:rsidRPr="00BC1008">
        <w:rPr>
          <w:rFonts w:asciiTheme="majorBidi" w:hAnsiTheme="majorBidi"/>
          <w:sz w:val="30"/>
          <w:szCs w:val="30"/>
        </w:rPr>
        <w:t xml:space="preserve">Shenzhen </w:t>
      </w:r>
      <w:proofErr w:type="spellStart"/>
      <w:r w:rsidRPr="00BC1008">
        <w:rPr>
          <w:rFonts w:asciiTheme="majorBidi" w:hAnsiTheme="majorBidi"/>
          <w:sz w:val="30"/>
          <w:szCs w:val="30"/>
        </w:rPr>
        <w:t>Goldurian</w:t>
      </w:r>
      <w:proofErr w:type="spellEnd"/>
      <w:r w:rsidRPr="00BC1008">
        <w:rPr>
          <w:rFonts w:asciiTheme="majorBidi" w:hAnsiTheme="majorBidi"/>
          <w:sz w:val="30"/>
          <w:szCs w:val="30"/>
        </w:rPr>
        <w:t xml:space="preserve"> Love Supply Chain </w:t>
      </w:r>
      <w:r w:rsidRPr="00BC1008">
        <w:rPr>
          <w:rFonts w:asciiTheme="majorBidi" w:hAnsiTheme="majorBidi"/>
          <w:sz w:val="30"/>
          <w:szCs w:val="30"/>
          <w:lang w:val="en-US"/>
        </w:rPr>
        <w:t xml:space="preserve">&amp; </w:t>
      </w:r>
      <w:r w:rsidRPr="00BC1008">
        <w:rPr>
          <w:rFonts w:asciiTheme="majorBidi" w:hAnsiTheme="majorBidi"/>
          <w:sz w:val="30"/>
          <w:szCs w:val="30"/>
        </w:rPr>
        <w:t xml:space="preserve">Technology Co., Ltd. </w:t>
      </w:r>
      <w:r w:rsidRPr="00BC1008">
        <w:rPr>
          <w:rFonts w:asciiTheme="majorBidi" w:hAnsiTheme="majorBidi"/>
          <w:sz w:val="30"/>
          <w:szCs w:val="30"/>
          <w:cs/>
        </w:rPr>
        <w:t xml:space="preserve">จำกัด ร่วมกับ บริษัท </w:t>
      </w:r>
      <w:r w:rsidRPr="00BC1008">
        <w:rPr>
          <w:rFonts w:asciiTheme="majorBidi" w:hAnsiTheme="majorBidi"/>
          <w:sz w:val="30"/>
          <w:szCs w:val="30"/>
        </w:rPr>
        <w:t xml:space="preserve">Shenzhen Silk Road Huayu Supply Chain Technology Co., Ltd. </w:t>
      </w:r>
      <w:r w:rsidRPr="00FD2481">
        <w:rPr>
          <w:rFonts w:asciiTheme="majorBidi" w:hAnsiTheme="majorBidi"/>
          <w:sz w:val="30"/>
          <w:szCs w:val="30"/>
          <w:cs/>
        </w:rPr>
        <w:t xml:space="preserve">ณ </w:t>
      </w:r>
      <w:r w:rsidRPr="00A977D6">
        <w:rPr>
          <w:rFonts w:asciiTheme="majorBidi" w:hAnsiTheme="majorBidi"/>
          <w:sz w:val="30"/>
          <w:szCs w:val="30"/>
          <w:cs/>
        </w:rPr>
        <w:t>เมืองเซินเจิ้น ประเทศจีน</w:t>
      </w:r>
      <w:r w:rsidRPr="00FD2481">
        <w:rPr>
          <w:rFonts w:asciiTheme="majorBidi" w:hAnsiTheme="majorBidi"/>
          <w:sz w:val="30"/>
          <w:szCs w:val="30"/>
          <w:cs/>
        </w:rPr>
        <w:t xml:space="preserve"> โดยมีทุนจดทะเบียนจำนวน</w:t>
      </w:r>
      <w:r>
        <w:rPr>
          <w:rFonts w:asciiTheme="majorBidi" w:hAnsiTheme="majorBidi"/>
          <w:sz w:val="30"/>
          <w:szCs w:val="30"/>
        </w:rPr>
        <w:t xml:space="preserve"> 5,000,000 </w:t>
      </w:r>
      <w:r w:rsidRPr="00FD2481">
        <w:rPr>
          <w:rFonts w:asciiTheme="majorBidi" w:hAnsiTheme="majorBidi"/>
          <w:sz w:val="30"/>
          <w:szCs w:val="30"/>
          <w:cs/>
        </w:rPr>
        <w:t>หุ้น มูลค่าที่ตราไว้หุ้นละ</w:t>
      </w:r>
      <w:r>
        <w:rPr>
          <w:rFonts w:asciiTheme="majorBidi" w:hAnsiTheme="majorBidi"/>
          <w:sz w:val="30"/>
          <w:szCs w:val="30"/>
        </w:rPr>
        <w:t xml:space="preserve"> 1 </w:t>
      </w:r>
      <w:r w:rsidRPr="00FD2481">
        <w:rPr>
          <w:rFonts w:asciiTheme="majorBidi" w:hAnsiTheme="majorBidi"/>
          <w:sz w:val="30"/>
          <w:szCs w:val="30"/>
          <w:cs/>
        </w:rPr>
        <w:t xml:space="preserve">หยวน </w:t>
      </w:r>
      <w:r>
        <w:rPr>
          <w:rFonts w:asciiTheme="majorBidi" w:hAnsiTheme="majorBidi"/>
          <w:sz w:val="30"/>
          <w:szCs w:val="30"/>
          <w:cs/>
        </w:rPr>
        <w:br/>
      </w:r>
      <w:r w:rsidRPr="00FD2481">
        <w:rPr>
          <w:rFonts w:asciiTheme="majorBidi" w:hAnsiTheme="majorBidi"/>
          <w:sz w:val="30"/>
          <w:szCs w:val="30"/>
          <w:cs/>
        </w:rPr>
        <w:t>คิดเป็นทุนจดทะเบียนรวมจำนวน</w:t>
      </w:r>
      <w:r>
        <w:rPr>
          <w:rFonts w:asciiTheme="majorBidi" w:hAnsiTheme="majorBidi"/>
          <w:sz w:val="30"/>
          <w:szCs w:val="30"/>
        </w:rPr>
        <w:t xml:space="preserve"> 5,000,000 </w:t>
      </w:r>
      <w:r w:rsidRPr="00FD2481">
        <w:rPr>
          <w:rFonts w:asciiTheme="majorBidi" w:hAnsiTheme="majorBidi"/>
          <w:sz w:val="30"/>
          <w:szCs w:val="30"/>
          <w:cs/>
        </w:rPr>
        <w:t>หยวน และได้จดทะเบียนจัดตั้งบริษัทเมื่อวันที่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  <w:lang w:val="en-US"/>
        </w:rPr>
        <w:t xml:space="preserve">23 </w:t>
      </w:r>
      <w:r w:rsidRPr="00FD2481">
        <w:rPr>
          <w:rFonts w:asciiTheme="majorBidi" w:hAnsiTheme="majorBidi"/>
          <w:sz w:val="30"/>
          <w:szCs w:val="30"/>
          <w:cs/>
        </w:rPr>
        <w:t>กรกฎาคม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/>
          <w:sz w:val="30"/>
          <w:szCs w:val="30"/>
          <w:lang w:val="en-US"/>
        </w:rPr>
        <w:t xml:space="preserve">2569 </w:t>
      </w:r>
      <w:r w:rsidRPr="002C361C">
        <w:rPr>
          <w:rFonts w:asciiTheme="majorBidi" w:hAnsiTheme="majorBidi"/>
          <w:sz w:val="30"/>
          <w:szCs w:val="30"/>
          <w:cs/>
          <w:lang w:val="en-US"/>
        </w:rPr>
        <w:t xml:space="preserve">กลุ่มบริษัทถือหุ้นสัดส่วนร้อยละ </w:t>
      </w:r>
      <w:r w:rsidRPr="002C361C">
        <w:rPr>
          <w:rFonts w:asciiTheme="majorBidi" w:hAnsiTheme="majorBidi"/>
          <w:sz w:val="30"/>
          <w:szCs w:val="30"/>
          <w:lang w:val="en-US"/>
        </w:rPr>
        <w:t xml:space="preserve">45 </w:t>
      </w:r>
      <w:r w:rsidRPr="002C361C">
        <w:rPr>
          <w:rFonts w:asciiTheme="majorBidi" w:hAnsiTheme="majorBidi"/>
          <w:sz w:val="30"/>
          <w:szCs w:val="30"/>
          <w:cs/>
          <w:lang w:val="en-US"/>
        </w:rPr>
        <w:t>ของทุนจดทะเบียน และบันทึกเงินลงทุนดังกล่าวเป็นเงินลงทุนในบริษัทร่วม เนื่องจากกลุ่มบริษัทมีอิทธิพลอย่างมีนัยสำคัญ</w:t>
      </w:r>
      <w:r>
        <w:rPr>
          <w:rFonts w:asciiTheme="majorBidi" w:hAnsiTheme="majorBidi" w:hint="cs"/>
          <w:sz w:val="30"/>
          <w:szCs w:val="30"/>
          <w:cs/>
          <w:lang w:val="en-US"/>
        </w:rPr>
        <w:t xml:space="preserve">กับบริษัทร่วม </w:t>
      </w:r>
      <w:r w:rsidRPr="00FD2481">
        <w:rPr>
          <w:rFonts w:asciiTheme="majorBidi" w:hAnsiTheme="majorBidi"/>
          <w:sz w:val="30"/>
          <w:szCs w:val="30"/>
          <w:cs/>
        </w:rPr>
        <w:t>บริษัทร่วมดังกล่าว</w:t>
      </w:r>
      <w:r>
        <w:rPr>
          <w:rFonts w:asciiTheme="majorBidi" w:hAnsiTheme="majorBidi" w:hint="cs"/>
          <w:sz w:val="30"/>
          <w:szCs w:val="30"/>
          <w:cs/>
        </w:rPr>
        <w:t>มีวัตถุประสงค์</w:t>
      </w:r>
      <w:r w:rsidRPr="00FD2481">
        <w:rPr>
          <w:rFonts w:asciiTheme="majorBidi" w:hAnsiTheme="majorBidi"/>
          <w:sz w:val="30"/>
          <w:szCs w:val="30"/>
          <w:cs/>
        </w:rPr>
        <w:t>เพื่อดำเนินธุรกิจให้บริการซัพพลายเชนสินค้าเกษตรแบบครบวงจรในประเทศจีน โดยทำหน้าที่เป็นผู้บริหารจัดการและประสานงานตลอดห่วงโซ่อุปทาน ครอบคลุมการจัดหาและคัดเลือกสินค้า การคัดแยกและบรรจุภัณฑ์ การพัฒนาแบรนด์และการจดทะเบียนเครื่องหมายการค้า การดำเนินงานด้านการส่งออก และการพัฒนาตลาดในประเทศจีนสำหรับลูกค้า นอกจากนี้ บริษัทยังทำหน้าที่เป็นศูนย์กลางในการรับคำสั่งซื้อจากลูกค้าในประเทศจีน เช่น ธุรกิจค้าส่ง ซูเปอร์มาร์เก็ต และช่องทางพาณิชย์อิเล็กทรอนิกส์ และส่งต่อคำสั่งซื้อดังกล่าวมายังกลุ่มบริษัทในประเทศไทยเพื่อดำเนินการจัดหาและส่งมอบสินค้าให้แก่ลูกค้าต่อไป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1A1A5F5F" w14:textId="77777777" w:rsidR="00975F67" w:rsidRDefault="00975F67" w:rsidP="00975F67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0C97577" w14:textId="77777777" w:rsidR="00975F67" w:rsidRPr="007C49F5" w:rsidRDefault="00975F67" w:rsidP="00975F67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7C49F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มาตรฐานการรายงานทางการเงินที่ยังไม่ได้ใช้</w:t>
      </w:r>
    </w:p>
    <w:p w14:paraId="4BAC0150" w14:textId="77777777" w:rsidR="00975F67" w:rsidRPr="007C49F5" w:rsidRDefault="00975F67" w:rsidP="00975F67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0BB44EA" w14:textId="77777777" w:rsidR="00975F67" w:rsidRPr="007C49F5" w:rsidRDefault="00975F67" w:rsidP="00975F67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7C49F5">
        <w:rPr>
          <w:rFonts w:asciiTheme="majorBidi" w:hAnsiTheme="majorBidi"/>
          <w:sz w:val="30"/>
          <w:szCs w:val="30"/>
          <w:cs/>
        </w:rPr>
        <w:t xml:space="preserve">มาตรฐานการรายงานทางการเงินที่ออกและปรับปรุงใหม่ซึ่งเกี่ยวกับการดำเนินงานของกลุ่มบริษัท จะมีผลบังคับใช้กับงบการเงินสำหรับรอบระยะเวลาบัญชีที่เริ่มในหรือหลังวันที่ </w:t>
      </w:r>
      <w:r w:rsidRPr="007C49F5">
        <w:rPr>
          <w:rFonts w:asciiTheme="majorBidi" w:hAnsiTheme="majorBidi"/>
          <w:sz w:val="30"/>
          <w:szCs w:val="30"/>
        </w:rPr>
        <w:t>1</w:t>
      </w:r>
      <w:r w:rsidRPr="007C49F5">
        <w:rPr>
          <w:rFonts w:asciiTheme="majorBidi" w:hAnsiTheme="majorBidi"/>
          <w:sz w:val="30"/>
          <w:szCs w:val="30"/>
          <w:cs/>
        </w:rPr>
        <w:t xml:space="preserve"> มกราคม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  <w:lang w:val="en-US"/>
        </w:rPr>
        <w:t>2570</w:t>
      </w:r>
      <w:r w:rsidRPr="007C49F5">
        <w:rPr>
          <w:rFonts w:asciiTheme="majorBidi" w:hAnsiTheme="majorBidi"/>
          <w:sz w:val="30"/>
          <w:szCs w:val="30"/>
          <w:cs/>
        </w:rPr>
        <w:t xml:space="preserve"> และ</w:t>
      </w:r>
      <w:r w:rsidRPr="007C49F5">
        <w:rPr>
          <w:rFonts w:asciiTheme="majorBidi" w:hAnsiTheme="majorBidi" w:hint="cs"/>
          <w:sz w:val="30"/>
          <w:szCs w:val="30"/>
          <w:cs/>
        </w:rPr>
        <w:t>อนุญาตให้</w:t>
      </w:r>
      <w:r w:rsidRPr="007C49F5">
        <w:rPr>
          <w:rFonts w:asciiTheme="majorBidi" w:hAnsiTheme="majorBidi"/>
          <w:sz w:val="30"/>
          <w:szCs w:val="30"/>
          <w:cs/>
        </w:rPr>
        <w:t>นำมาถือปฏิบัติก่อนวันที่มีผลบังคับใช้ได้ อย่างไรก็ตามกลุ่มบริษัท</w:t>
      </w:r>
      <w:r>
        <w:rPr>
          <w:rFonts w:asciiTheme="majorBidi" w:hAnsiTheme="majorBidi" w:hint="cs"/>
          <w:sz w:val="30"/>
          <w:szCs w:val="30"/>
          <w:cs/>
        </w:rPr>
        <w:t>อยู่ในระหว่างพิจารณาผลกระทบและยัง</w:t>
      </w:r>
      <w:r w:rsidRPr="007C49F5">
        <w:rPr>
          <w:rFonts w:asciiTheme="majorBidi" w:hAnsiTheme="majorBidi"/>
          <w:sz w:val="30"/>
          <w:szCs w:val="30"/>
          <w:cs/>
        </w:rPr>
        <w:t>ไม่ได้นำมาตรฐาน</w:t>
      </w:r>
      <w:r>
        <w:rPr>
          <w:rFonts w:asciiTheme="majorBidi" w:hAnsiTheme="majorBidi"/>
          <w:sz w:val="30"/>
          <w:szCs w:val="30"/>
          <w:cs/>
        </w:rPr>
        <w:br/>
      </w:r>
      <w:r w:rsidRPr="007C49F5">
        <w:rPr>
          <w:rFonts w:asciiTheme="majorBidi" w:hAnsiTheme="majorBidi"/>
          <w:sz w:val="30"/>
          <w:szCs w:val="30"/>
          <w:cs/>
        </w:rPr>
        <w:t>การ</w:t>
      </w:r>
      <w:r w:rsidRPr="007C49F5">
        <w:rPr>
          <w:rFonts w:asciiTheme="majorBidi" w:hAnsiTheme="majorBidi" w:hint="cs"/>
          <w:sz w:val="30"/>
          <w:szCs w:val="30"/>
          <w:cs/>
        </w:rPr>
        <w:t>รายงานทางการเงินที่ออกและ</w:t>
      </w:r>
      <w:r w:rsidRPr="007C49F5">
        <w:rPr>
          <w:rFonts w:asciiTheme="majorBidi" w:hAnsiTheme="majorBidi"/>
          <w:sz w:val="30"/>
          <w:szCs w:val="30"/>
          <w:cs/>
        </w:rPr>
        <w:t>ปรับปรุง</w:t>
      </w:r>
      <w:r w:rsidRPr="007C49F5">
        <w:rPr>
          <w:rFonts w:asciiTheme="majorBidi" w:hAnsiTheme="majorBidi" w:hint="cs"/>
          <w:sz w:val="30"/>
          <w:szCs w:val="30"/>
          <w:cs/>
        </w:rPr>
        <w:t>ใหม่</w:t>
      </w:r>
      <w:r w:rsidRPr="007C49F5">
        <w:rPr>
          <w:rFonts w:asciiTheme="majorBidi" w:hAnsiTheme="majorBidi"/>
          <w:sz w:val="30"/>
          <w:szCs w:val="30"/>
          <w:cs/>
        </w:rPr>
        <w:t>ดังกล่าวมาถือปฏิบัติก่อนวันที่มีผลบังคับใช้ในการจัดทำงบการเงินระหว่างกาลฉบับนี้</w:t>
      </w:r>
    </w:p>
    <w:p w14:paraId="220DDBA5" w14:textId="764AD36E" w:rsidR="005251E0" w:rsidRPr="00975F67" w:rsidRDefault="005251E0" w:rsidP="00975F67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sectPr w:rsidR="005251E0" w:rsidRPr="00975F67" w:rsidSect="00F6039E">
      <w:headerReference w:type="default" r:id="rId11"/>
      <w:footerReference w:type="default" r:id="rId12"/>
      <w:pgSz w:w="11907" w:h="16840" w:code="9"/>
      <w:pgMar w:top="691" w:right="1152" w:bottom="576" w:left="1152" w:header="720" w:footer="720" w:gutter="0"/>
      <w:paperSrc w:first="7" w:other="7"/>
      <w:pgNumType w:start="11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BBBDD" w14:textId="77777777" w:rsidR="006B224C" w:rsidRDefault="006B224C">
      <w:r>
        <w:separator/>
      </w:r>
    </w:p>
  </w:endnote>
  <w:endnote w:type="continuationSeparator" w:id="0">
    <w:p w14:paraId="37D6CDC9" w14:textId="77777777" w:rsidR="006B224C" w:rsidRDefault="006B224C">
      <w:r>
        <w:continuationSeparator/>
      </w:r>
    </w:p>
  </w:endnote>
  <w:endnote w:type="continuationNotice" w:id="1">
    <w:p w14:paraId="3A68F8CB" w14:textId="77777777" w:rsidR="006B224C" w:rsidRDefault="006B224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ont2010">
    <w:altName w:val="Calibri"/>
    <w:panose1 w:val="00000000000000000000"/>
    <w:charset w:val="4D"/>
    <w:family w:val="auto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38236" w14:textId="77777777" w:rsidR="00DF1F30" w:rsidRPr="00AA2509" w:rsidRDefault="00DF1F30">
    <w:pPr>
      <w:pStyle w:val="Footer"/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AA2509">
      <w:rPr>
        <w:rFonts w:asciiTheme="majorBidi" w:hAnsiTheme="majorBidi" w:cstheme="majorBidi"/>
        <w:caps/>
        <w:sz w:val="30"/>
        <w:szCs w:val="30"/>
      </w:rPr>
      <w:fldChar w:fldCharType="begin"/>
    </w:r>
    <w:r w:rsidRPr="00AA2509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AA2509">
      <w:rPr>
        <w:rFonts w:asciiTheme="majorBidi" w:hAnsiTheme="majorBidi" w:cstheme="majorBidi"/>
        <w:caps/>
        <w:sz w:val="30"/>
        <w:szCs w:val="30"/>
      </w:rPr>
      <w:fldChar w:fldCharType="separate"/>
    </w:r>
    <w:r w:rsidRPr="00AA2509">
      <w:rPr>
        <w:rFonts w:asciiTheme="majorBidi" w:hAnsiTheme="majorBidi" w:cstheme="majorBidi"/>
        <w:caps/>
        <w:noProof/>
        <w:sz w:val="30"/>
        <w:szCs w:val="30"/>
      </w:rPr>
      <w:t>2</w:t>
    </w:r>
    <w:r w:rsidRPr="00AA2509">
      <w:rPr>
        <w:rFonts w:asciiTheme="majorBidi" w:hAnsiTheme="majorBidi" w:cstheme="majorBidi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5A7E4" w14:textId="77777777" w:rsidR="006B224C" w:rsidRDefault="006B224C">
      <w:r>
        <w:separator/>
      </w:r>
    </w:p>
  </w:footnote>
  <w:footnote w:type="continuationSeparator" w:id="0">
    <w:p w14:paraId="272B9500" w14:textId="77777777" w:rsidR="006B224C" w:rsidRDefault="006B224C">
      <w:r>
        <w:continuationSeparator/>
      </w:r>
    </w:p>
  </w:footnote>
  <w:footnote w:type="continuationNotice" w:id="1">
    <w:p w14:paraId="6E9D6EEA" w14:textId="77777777" w:rsidR="006B224C" w:rsidRDefault="006B224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68269" w14:textId="7E303175" w:rsidR="00546E6F" w:rsidRDefault="00546E6F" w:rsidP="00546E6F">
    <w:pPr>
      <w:spacing w:line="240" w:lineRule="auto"/>
      <w:ind w:left="180" w:right="389" w:hanging="180"/>
      <w:rPr>
        <w:rFonts w:ascii="Angsana New" w:hAnsi="Angsana New"/>
        <w:b/>
        <w:bCs/>
        <w:sz w:val="32"/>
        <w:szCs w:val="32"/>
        <w:cs/>
      </w:rPr>
    </w:pPr>
    <w:r w:rsidRPr="00512999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512999">
      <w:rPr>
        <w:rFonts w:ascii="Angsana New" w:hAnsi="Angsana New"/>
        <w:b/>
        <w:bCs/>
        <w:sz w:val="32"/>
        <w:szCs w:val="32"/>
        <w:cs/>
      </w:rPr>
      <w:t xml:space="preserve"> </w:t>
    </w:r>
    <w:r w:rsidRPr="00512999">
      <w:rPr>
        <w:rFonts w:ascii="Angsana New" w:hAnsi="Angsana New" w:hint="cs"/>
        <w:b/>
        <w:bCs/>
        <w:sz w:val="32"/>
        <w:szCs w:val="32"/>
        <w:cs/>
      </w:rPr>
      <w:t>เอ็นทีเอฟ</w:t>
    </w:r>
    <w:r w:rsidRPr="00512999">
      <w:rPr>
        <w:rFonts w:ascii="Angsana New" w:hAnsi="Angsana New"/>
        <w:b/>
        <w:bCs/>
        <w:sz w:val="32"/>
        <w:szCs w:val="32"/>
        <w:cs/>
      </w:rPr>
      <w:t xml:space="preserve"> </w:t>
    </w:r>
    <w:r w:rsidRPr="00512999">
      <w:rPr>
        <w:rFonts w:ascii="Angsana New" w:hAnsi="Angsana New" w:hint="cs"/>
        <w:b/>
        <w:bCs/>
        <w:sz w:val="32"/>
        <w:szCs w:val="32"/>
        <w:cs/>
      </w:rPr>
      <w:t>อินเตอร์กรุ๊ป</w:t>
    </w:r>
    <w:r w:rsidRPr="00512999">
      <w:rPr>
        <w:rFonts w:ascii="Angsana New" w:hAnsi="Angsana New"/>
        <w:b/>
        <w:bCs/>
        <w:sz w:val="32"/>
        <w:szCs w:val="32"/>
        <w:cs/>
      </w:rPr>
      <w:t xml:space="preserve"> (</w:t>
    </w:r>
    <w:r w:rsidRPr="00512999">
      <w:rPr>
        <w:rFonts w:ascii="Angsana New" w:hAnsi="Angsana New" w:hint="cs"/>
        <w:b/>
        <w:bCs/>
        <w:sz w:val="32"/>
        <w:szCs w:val="32"/>
        <w:cs/>
      </w:rPr>
      <w:t>ประเทศไทย</w:t>
    </w:r>
    <w:r w:rsidRPr="00512999">
      <w:rPr>
        <w:rFonts w:ascii="Angsana New" w:hAnsi="Angsana New"/>
        <w:b/>
        <w:bCs/>
        <w:sz w:val="32"/>
        <w:szCs w:val="32"/>
        <w:cs/>
      </w:rPr>
      <w:t xml:space="preserve">) </w:t>
    </w:r>
    <w:r w:rsidRPr="00512999">
      <w:rPr>
        <w:rFonts w:ascii="Angsana New" w:hAnsi="Angsana New" w:hint="cs"/>
        <w:b/>
        <w:bCs/>
        <w:sz w:val="32"/>
        <w:szCs w:val="32"/>
        <w:cs/>
      </w:rPr>
      <w:t>จำกัด</w:t>
    </w:r>
    <w:r w:rsidRPr="00512999">
      <w:rPr>
        <w:rFonts w:ascii="Angsana New" w:hAnsi="Angsana New"/>
        <w:b/>
        <w:bCs/>
        <w:sz w:val="32"/>
        <w:szCs w:val="32"/>
        <w:cs/>
      </w:rPr>
      <w:t xml:space="preserve"> (</w:t>
    </w:r>
    <w:r w:rsidRPr="00512999">
      <w:rPr>
        <w:rFonts w:ascii="Angsana New" w:hAnsi="Angsana New" w:hint="cs"/>
        <w:b/>
        <w:bCs/>
        <w:sz w:val="32"/>
        <w:szCs w:val="32"/>
        <w:cs/>
      </w:rPr>
      <w:t>มหาชน</w:t>
    </w:r>
    <w:r w:rsidRPr="00512999">
      <w:rPr>
        <w:rFonts w:ascii="Angsana New" w:hAnsi="Angsana New"/>
        <w:b/>
        <w:bCs/>
        <w:sz w:val="32"/>
        <w:szCs w:val="32"/>
        <w:cs/>
      </w:rPr>
      <w:t>)</w:t>
    </w:r>
    <w:r w:rsidR="0073439F">
      <w:rPr>
        <w:rFonts w:ascii="Angsana New" w:hAnsi="Angsana New"/>
        <w:b/>
        <w:bCs/>
        <w:sz w:val="32"/>
        <w:szCs w:val="32"/>
      </w:rPr>
      <w:t xml:space="preserve"> </w:t>
    </w:r>
    <w:r w:rsidR="0073439F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1F2A256" w14:textId="77777777" w:rsidR="001654D0" w:rsidRPr="001654D0" w:rsidRDefault="001654D0" w:rsidP="00A12D93">
    <w:pPr>
      <w:spacing w:line="240" w:lineRule="auto"/>
      <w:ind w:left="180" w:right="389" w:hanging="180"/>
      <w:rPr>
        <w:rFonts w:ascii="Angsana New" w:hAnsi="Angsana New"/>
        <w:b/>
        <w:bCs/>
        <w:sz w:val="32"/>
        <w:szCs w:val="32"/>
      </w:rPr>
    </w:pPr>
    <w:r w:rsidRPr="001654D0">
      <w:rPr>
        <w:rFonts w:ascii="Angsana New" w:hAnsi="Angsana New"/>
        <w:b/>
        <w:bCs/>
        <w:sz w:val="32"/>
        <w:szCs w:val="32"/>
        <w:cs/>
      </w:rPr>
      <w:t>หมายเหตุประกอบ</w:t>
    </w:r>
    <w:r w:rsidRPr="001654D0">
      <w:rPr>
        <w:rFonts w:ascii="Angsana New" w:hAnsi="Angsana New" w:hint="cs"/>
        <w:b/>
        <w:bCs/>
        <w:sz w:val="32"/>
        <w:szCs w:val="32"/>
        <w:cs/>
      </w:rPr>
      <w:t>งบ</w:t>
    </w:r>
    <w:r w:rsidRPr="001654D0">
      <w:rPr>
        <w:rFonts w:ascii="Angsana New" w:hAnsi="Angsana New"/>
        <w:b/>
        <w:bCs/>
        <w:sz w:val="32"/>
        <w:szCs w:val="32"/>
        <w:cs/>
      </w:rPr>
      <w:t>การเงินระหว่างกาลแบบย่อ</w:t>
    </w:r>
  </w:p>
  <w:p w14:paraId="37B9803B" w14:textId="29BF5A9D" w:rsidR="009B109F" w:rsidRPr="004C3FDA" w:rsidRDefault="00A30672" w:rsidP="0071683B">
    <w:pPr>
      <w:spacing w:line="240" w:lineRule="auto"/>
      <w:ind w:left="180" w:right="389" w:hanging="180"/>
      <w:rPr>
        <w:rFonts w:ascii="Angsana New" w:hAnsi="Angsana New"/>
        <w:b/>
        <w:bCs/>
        <w:sz w:val="32"/>
        <w:szCs w:val="32"/>
        <w:lang w:val="en-US"/>
      </w:rPr>
    </w:pPr>
    <w:r w:rsidRPr="00A30672">
      <w:rPr>
        <w:rFonts w:ascii="Angsana New" w:hAnsi="Angsana New"/>
        <w:b/>
        <w:bCs/>
        <w:sz w:val="32"/>
        <w:szCs w:val="32"/>
        <w:cs/>
      </w:rPr>
      <w:t>สำหรับงวด</w:t>
    </w:r>
    <w:r w:rsidR="0014329C"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="002623B6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A3067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2623B6">
      <w:rPr>
        <w:rFonts w:ascii="Angsana New" w:hAnsi="Angsana New"/>
        <w:b/>
        <w:bCs/>
        <w:sz w:val="32"/>
        <w:szCs w:val="32"/>
      </w:rPr>
      <w:t xml:space="preserve">30 </w:t>
    </w:r>
    <w:r w:rsidR="002623B6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="004C3FDA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Pr="00A30672">
      <w:rPr>
        <w:rFonts w:ascii="Angsana New" w:hAnsi="Angsana New"/>
        <w:b/>
        <w:bCs/>
        <w:sz w:val="32"/>
        <w:szCs w:val="32"/>
      </w:rPr>
      <w:t>256</w:t>
    </w:r>
    <w:r w:rsidR="004C3FDA">
      <w:rPr>
        <w:rFonts w:ascii="Angsana New" w:hAnsi="Angsana New"/>
        <w:b/>
        <w:bCs/>
        <w:sz w:val="32"/>
        <w:szCs w:val="32"/>
        <w:lang w:val="en-US"/>
      </w:rPr>
      <w:t>9</w:t>
    </w:r>
    <w:r w:rsidR="00EF35D8">
      <w:rPr>
        <w:rFonts w:ascii="Angsana New" w:hAnsi="Angsana New"/>
        <w:b/>
        <w:bCs/>
        <w:sz w:val="32"/>
        <w:szCs w:val="32"/>
      </w:rPr>
      <w:t xml:space="preserve"> </w:t>
    </w:r>
    <w:r w:rsidR="00DC382E" w:rsidRPr="006655DF">
      <w:rPr>
        <w:rFonts w:ascii="Angsana New" w:hAnsi="Angsana New"/>
        <w:b/>
        <w:bCs/>
        <w:sz w:val="32"/>
        <w:szCs w:val="32"/>
        <w:cs/>
      </w:rPr>
      <w:t>(</w:t>
    </w:r>
    <w:r w:rsidR="00EF35D8" w:rsidRPr="00666D8C">
      <w:rPr>
        <w:rFonts w:ascii="Angsana New" w:hAnsi="Angsana New"/>
        <w:bCs/>
        <w:sz w:val="30"/>
        <w:szCs w:val="30"/>
        <w:cs/>
      </w:rPr>
      <w:t>ไม่ได้ตรวจสอบ</w:t>
    </w:r>
    <w:r w:rsidR="00DC382E" w:rsidRPr="006655DF">
      <w:rPr>
        <w:rFonts w:ascii="Angsana New" w:hAnsi="Angsana New"/>
        <w:b/>
        <w:bCs/>
        <w:sz w:val="32"/>
        <w:szCs w:val="32"/>
        <w:cs/>
      </w:rPr>
      <w:t>)</w:t>
    </w:r>
  </w:p>
  <w:p w14:paraId="62791B64" w14:textId="77777777" w:rsidR="009B109F" w:rsidRPr="00DD3E61" w:rsidRDefault="009B109F" w:rsidP="00CA3D6B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9A6BF0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18E60AE"/>
    <w:multiLevelType w:val="hybridMultilevel"/>
    <w:tmpl w:val="7F44DC0E"/>
    <w:lvl w:ilvl="0" w:tplc="89D88AD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7476A65"/>
    <w:multiLevelType w:val="multilevel"/>
    <w:tmpl w:val="41D2A1B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788"/>
        </w:tabs>
        <w:ind w:left="788" w:hanging="518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0A7B3284"/>
    <w:multiLevelType w:val="hybridMultilevel"/>
    <w:tmpl w:val="F2CAD0E6"/>
    <w:lvl w:ilvl="0" w:tplc="064040A2">
      <w:start w:val="121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46791D"/>
    <w:multiLevelType w:val="hybridMultilevel"/>
    <w:tmpl w:val="6BD40518"/>
    <w:lvl w:ilvl="0" w:tplc="DD14FD20">
      <w:start w:val="34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CE562D3"/>
    <w:multiLevelType w:val="hybridMultilevel"/>
    <w:tmpl w:val="1066594E"/>
    <w:lvl w:ilvl="0" w:tplc="816C9FF8">
      <w:start w:val="9"/>
      <w:numFmt w:val="decimal"/>
      <w:lvlText w:val="%1"/>
      <w:lvlJc w:val="left"/>
      <w:pPr>
        <w:ind w:left="720" w:hanging="360"/>
      </w:pPr>
      <w:rPr>
        <w:rFonts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3E71C2"/>
    <w:multiLevelType w:val="hybridMultilevel"/>
    <w:tmpl w:val="A10261D6"/>
    <w:lvl w:ilvl="0" w:tplc="01C65D74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A40B2A"/>
    <w:multiLevelType w:val="multilevel"/>
    <w:tmpl w:val="373EBAC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 w15:restartNumberingAfterBreak="0">
    <w:nsid w:val="166E21B2"/>
    <w:multiLevelType w:val="hybridMultilevel"/>
    <w:tmpl w:val="CC488026"/>
    <w:lvl w:ilvl="0" w:tplc="F6A6C5E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185C3160"/>
    <w:multiLevelType w:val="multilevel"/>
    <w:tmpl w:val="E4F04A00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878"/>
        </w:tabs>
        <w:ind w:left="878" w:hanging="518"/>
      </w:pPr>
      <w:rPr>
        <w:rFonts w:ascii="Angsana New" w:hAnsi="Angsana New" w:cs="Angsana New" w:hint="default"/>
        <w:b w:val="0"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28F0EC8"/>
    <w:multiLevelType w:val="hybridMultilevel"/>
    <w:tmpl w:val="4F98D3EC"/>
    <w:lvl w:ilvl="0" w:tplc="FFFFFFFF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996C0A"/>
    <w:multiLevelType w:val="hybridMultilevel"/>
    <w:tmpl w:val="5CAE0278"/>
    <w:lvl w:ilvl="0" w:tplc="B44E9480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1906D34"/>
    <w:multiLevelType w:val="hybridMultilevel"/>
    <w:tmpl w:val="5AACCD64"/>
    <w:lvl w:ilvl="0" w:tplc="ACEC8658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F12254"/>
    <w:multiLevelType w:val="multilevel"/>
    <w:tmpl w:val="F82C688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49D231C9"/>
    <w:multiLevelType w:val="hybridMultilevel"/>
    <w:tmpl w:val="4F98D3EC"/>
    <w:lvl w:ilvl="0" w:tplc="9976B364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146537"/>
    <w:multiLevelType w:val="multilevel"/>
    <w:tmpl w:val="83FAAE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2" w15:restartNumberingAfterBreak="0">
    <w:nsid w:val="4D784B27"/>
    <w:multiLevelType w:val="hybridMultilevel"/>
    <w:tmpl w:val="703669EC"/>
    <w:lvl w:ilvl="0" w:tplc="F3FA406E">
      <w:start w:val="1"/>
      <w:numFmt w:val="decimal"/>
      <w:lvlText w:val="%1"/>
      <w:lvlJc w:val="left"/>
      <w:pPr>
        <w:ind w:left="1440" w:hanging="108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5CA7905"/>
    <w:multiLevelType w:val="hybridMultilevel"/>
    <w:tmpl w:val="58E850E6"/>
    <w:lvl w:ilvl="0" w:tplc="D496FA34">
      <w:start w:val="1"/>
      <w:numFmt w:val="decimal"/>
      <w:lvlText w:val="%1"/>
      <w:lvlJc w:val="left"/>
      <w:pPr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F07CF3"/>
    <w:multiLevelType w:val="hybridMultilevel"/>
    <w:tmpl w:val="31FC0D8C"/>
    <w:lvl w:ilvl="0" w:tplc="FFFFFFFF">
      <w:start w:val="1"/>
      <w:numFmt w:val="decimal"/>
      <w:lvlText w:val="%1"/>
      <w:lvlJc w:val="left"/>
      <w:pPr>
        <w:ind w:left="1440" w:hanging="10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8" w15:restartNumberingAfterBreak="0">
    <w:nsid w:val="6701518F"/>
    <w:multiLevelType w:val="hybridMultilevel"/>
    <w:tmpl w:val="8D48B022"/>
    <w:lvl w:ilvl="0" w:tplc="A0B82E5A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A32DCD"/>
    <w:multiLevelType w:val="multilevel"/>
    <w:tmpl w:val="E4F04A00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878"/>
        </w:tabs>
        <w:ind w:left="878" w:hanging="518"/>
      </w:pPr>
      <w:rPr>
        <w:rFonts w:ascii="Angsana New" w:hAnsi="Angsana New" w:cs="Angsana New" w:hint="default"/>
        <w:b w:val="0"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737352FC"/>
    <w:multiLevelType w:val="multilevel"/>
    <w:tmpl w:val="6B064ABC"/>
    <w:lvl w:ilvl="0">
      <w:start w:val="5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4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2" w15:restartNumberingAfterBreak="0">
    <w:nsid w:val="7CD1352A"/>
    <w:multiLevelType w:val="hybridMultilevel"/>
    <w:tmpl w:val="3230D6B8"/>
    <w:lvl w:ilvl="0" w:tplc="F5F6988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D42A0ED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B011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82174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0C48D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B0064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4828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D48A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505F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0D260A"/>
    <w:multiLevelType w:val="multilevel"/>
    <w:tmpl w:val="1A0ED5F4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hint="default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abstractNum w:abstractNumId="35" w15:restartNumberingAfterBreak="0">
    <w:nsid w:val="7F6C32BE"/>
    <w:multiLevelType w:val="hybridMultilevel"/>
    <w:tmpl w:val="084003AA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num w:numId="1" w16cid:durableId="1521045205">
    <w:abstractNumId w:val="9"/>
  </w:num>
  <w:num w:numId="2" w16cid:durableId="1062096752">
    <w:abstractNumId w:val="23"/>
  </w:num>
  <w:num w:numId="3" w16cid:durableId="2046253735">
    <w:abstractNumId w:val="11"/>
  </w:num>
  <w:num w:numId="4" w16cid:durableId="1302154899">
    <w:abstractNumId w:val="32"/>
  </w:num>
  <w:num w:numId="5" w16cid:durableId="1330258306">
    <w:abstractNumId w:val="0"/>
  </w:num>
  <w:num w:numId="6" w16cid:durableId="2080050631">
    <w:abstractNumId w:val="22"/>
  </w:num>
  <w:num w:numId="7" w16cid:durableId="1326518363">
    <w:abstractNumId w:val="5"/>
  </w:num>
  <w:num w:numId="8" w16cid:durableId="1408843558">
    <w:abstractNumId w:val="34"/>
  </w:num>
  <w:num w:numId="9" w16cid:durableId="340816848">
    <w:abstractNumId w:val="15"/>
  </w:num>
  <w:num w:numId="10" w16cid:durableId="1957053579">
    <w:abstractNumId w:val="31"/>
  </w:num>
  <w:num w:numId="11" w16cid:durableId="1893035457">
    <w:abstractNumId w:val="24"/>
  </w:num>
  <w:num w:numId="12" w16cid:durableId="1009406055">
    <w:abstractNumId w:val="33"/>
  </w:num>
  <w:num w:numId="13" w16cid:durableId="1155335063">
    <w:abstractNumId w:val="17"/>
  </w:num>
  <w:num w:numId="14" w16cid:durableId="1162772049">
    <w:abstractNumId w:val="16"/>
  </w:num>
  <w:num w:numId="15" w16cid:durableId="1733578748">
    <w:abstractNumId w:val="1"/>
  </w:num>
  <w:num w:numId="16" w16cid:durableId="926233787">
    <w:abstractNumId w:val="2"/>
  </w:num>
  <w:num w:numId="17" w16cid:durableId="289634835">
    <w:abstractNumId w:val="6"/>
  </w:num>
  <w:num w:numId="18" w16cid:durableId="466122047">
    <w:abstractNumId w:val="21"/>
  </w:num>
  <w:num w:numId="19" w16cid:durableId="1988970903">
    <w:abstractNumId w:val="10"/>
  </w:num>
  <w:num w:numId="20" w16cid:durableId="1268849219">
    <w:abstractNumId w:val="14"/>
  </w:num>
  <w:num w:numId="21" w16cid:durableId="1510369478">
    <w:abstractNumId w:val="3"/>
  </w:num>
  <w:num w:numId="22" w16cid:durableId="1502548107">
    <w:abstractNumId w:val="12"/>
  </w:num>
  <w:num w:numId="23" w16cid:durableId="1586455357">
    <w:abstractNumId w:val="35"/>
  </w:num>
  <w:num w:numId="24" w16cid:durableId="1131052976">
    <w:abstractNumId w:val="30"/>
  </w:num>
  <w:num w:numId="25" w16cid:durableId="639193244">
    <w:abstractNumId w:val="9"/>
  </w:num>
  <w:num w:numId="26" w16cid:durableId="1693915949">
    <w:abstractNumId w:val="19"/>
  </w:num>
  <w:num w:numId="27" w16cid:durableId="247277047">
    <w:abstractNumId w:val="8"/>
  </w:num>
  <w:num w:numId="28" w16cid:durableId="358437135">
    <w:abstractNumId w:val="7"/>
  </w:num>
  <w:num w:numId="29" w16cid:durableId="1646739455">
    <w:abstractNumId w:val="28"/>
  </w:num>
  <w:num w:numId="30" w16cid:durableId="111099339">
    <w:abstractNumId w:val="18"/>
  </w:num>
  <w:num w:numId="31" w16cid:durableId="1019236072">
    <w:abstractNumId w:val="27"/>
  </w:num>
  <w:num w:numId="32" w16cid:durableId="1387728085">
    <w:abstractNumId w:val="26"/>
  </w:num>
  <w:num w:numId="33" w16cid:durableId="1893543226">
    <w:abstractNumId w:val="20"/>
  </w:num>
  <w:num w:numId="34" w16cid:durableId="1950578648">
    <w:abstractNumId w:val="25"/>
  </w:num>
  <w:num w:numId="35" w16cid:durableId="953635173">
    <w:abstractNumId w:val="9"/>
  </w:num>
  <w:num w:numId="36" w16cid:durableId="740369764">
    <w:abstractNumId w:val="9"/>
  </w:num>
  <w:num w:numId="37" w16cid:durableId="170459398">
    <w:abstractNumId w:val="9"/>
  </w:num>
  <w:num w:numId="38" w16cid:durableId="39864804">
    <w:abstractNumId w:val="9"/>
  </w:num>
  <w:num w:numId="39" w16cid:durableId="1053654641">
    <w:abstractNumId w:val="9"/>
  </w:num>
  <w:num w:numId="40" w16cid:durableId="533004655">
    <w:abstractNumId w:val="9"/>
  </w:num>
  <w:num w:numId="41" w16cid:durableId="989988737">
    <w:abstractNumId w:val="9"/>
  </w:num>
  <w:num w:numId="42" w16cid:durableId="2102951048">
    <w:abstractNumId w:val="9"/>
  </w:num>
  <w:num w:numId="43" w16cid:durableId="52773434">
    <w:abstractNumId w:val="9"/>
  </w:num>
  <w:num w:numId="44" w16cid:durableId="124590319">
    <w:abstractNumId w:val="9"/>
  </w:num>
  <w:num w:numId="45" w16cid:durableId="1525703783">
    <w:abstractNumId w:val="9"/>
  </w:num>
  <w:num w:numId="46" w16cid:durableId="1036614847">
    <w:abstractNumId w:val="9"/>
  </w:num>
  <w:num w:numId="47" w16cid:durableId="1945503049">
    <w:abstractNumId w:val="4"/>
  </w:num>
  <w:num w:numId="48" w16cid:durableId="1522937238">
    <w:abstractNumId w:val="9"/>
  </w:num>
  <w:num w:numId="49" w16cid:durableId="1421372760">
    <w:abstractNumId w:val="29"/>
  </w:num>
  <w:num w:numId="50" w16cid:durableId="1149008448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681"/>
    <w:rsid w:val="00000398"/>
    <w:rsid w:val="000004A7"/>
    <w:rsid w:val="000004E1"/>
    <w:rsid w:val="00000AD5"/>
    <w:rsid w:val="000010FF"/>
    <w:rsid w:val="00001168"/>
    <w:rsid w:val="00001316"/>
    <w:rsid w:val="000015A5"/>
    <w:rsid w:val="000016E3"/>
    <w:rsid w:val="00001716"/>
    <w:rsid w:val="00001C47"/>
    <w:rsid w:val="0000219C"/>
    <w:rsid w:val="0000253A"/>
    <w:rsid w:val="00002A77"/>
    <w:rsid w:val="00002B5B"/>
    <w:rsid w:val="00002BA3"/>
    <w:rsid w:val="00003850"/>
    <w:rsid w:val="000039D3"/>
    <w:rsid w:val="00003A0C"/>
    <w:rsid w:val="00003C1F"/>
    <w:rsid w:val="00003DCB"/>
    <w:rsid w:val="00003E5A"/>
    <w:rsid w:val="000044D8"/>
    <w:rsid w:val="0000455C"/>
    <w:rsid w:val="00004588"/>
    <w:rsid w:val="00004A2E"/>
    <w:rsid w:val="00004B5A"/>
    <w:rsid w:val="000053AE"/>
    <w:rsid w:val="00005528"/>
    <w:rsid w:val="00005B84"/>
    <w:rsid w:val="00005EC3"/>
    <w:rsid w:val="000062F6"/>
    <w:rsid w:val="00006F96"/>
    <w:rsid w:val="0000746F"/>
    <w:rsid w:val="000074CE"/>
    <w:rsid w:val="00010599"/>
    <w:rsid w:val="0001067A"/>
    <w:rsid w:val="00010922"/>
    <w:rsid w:val="00010A74"/>
    <w:rsid w:val="00010B54"/>
    <w:rsid w:val="00010CFC"/>
    <w:rsid w:val="0001113D"/>
    <w:rsid w:val="00011945"/>
    <w:rsid w:val="00011ADA"/>
    <w:rsid w:val="00012042"/>
    <w:rsid w:val="0001239C"/>
    <w:rsid w:val="00012585"/>
    <w:rsid w:val="0001259E"/>
    <w:rsid w:val="00012CE6"/>
    <w:rsid w:val="00012FDB"/>
    <w:rsid w:val="000134CD"/>
    <w:rsid w:val="0001350A"/>
    <w:rsid w:val="000136A6"/>
    <w:rsid w:val="00013F82"/>
    <w:rsid w:val="000140E3"/>
    <w:rsid w:val="00014C24"/>
    <w:rsid w:val="00014C4C"/>
    <w:rsid w:val="00014E85"/>
    <w:rsid w:val="0001580D"/>
    <w:rsid w:val="00015855"/>
    <w:rsid w:val="000159B9"/>
    <w:rsid w:val="00015A1A"/>
    <w:rsid w:val="00015E94"/>
    <w:rsid w:val="000165F9"/>
    <w:rsid w:val="0001697F"/>
    <w:rsid w:val="00017FD4"/>
    <w:rsid w:val="0002078E"/>
    <w:rsid w:val="000208AC"/>
    <w:rsid w:val="00020F66"/>
    <w:rsid w:val="0002217D"/>
    <w:rsid w:val="000225D8"/>
    <w:rsid w:val="00022770"/>
    <w:rsid w:val="00022842"/>
    <w:rsid w:val="00022C66"/>
    <w:rsid w:val="0002437A"/>
    <w:rsid w:val="0002440B"/>
    <w:rsid w:val="0002469B"/>
    <w:rsid w:val="00024995"/>
    <w:rsid w:val="00024DB0"/>
    <w:rsid w:val="0002540F"/>
    <w:rsid w:val="000257BB"/>
    <w:rsid w:val="000267B9"/>
    <w:rsid w:val="00026E71"/>
    <w:rsid w:val="00027000"/>
    <w:rsid w:val="00027BC8"/>
    <w:rsid w:val="00027E7A"/>
    <w:rsid w:val="00027FEA"/>
    <w:rsid w:val="0003030F"/>
    <w:rsid w:val="00030397"/>
    <w:rsid w:val="000304B8"/>
    <w:rsid w:val="00030FD8"/>
    <w:rsid w:val="0003115A"/>
    <w:rsid w:val="00031489"/>
    <w:rsid w:val="0003192C"/>
    <w:rsid w:val="00031D1C"/>
    <w:rsid w:val="00032B60"/>
    <w:rsid w:val="00032CAF"/>
    <w:rsid w:val="000332DF"/>
    <w:rsid w:val="00033893"/>
    <w:rsid w:val="00033DD0"/>
    <w:rsid w:val="00034259"/>
    <w:rsid w:val="00034683"/>
    <w:rsid w:val="00034751"/>
    <w:rsid w:val="00034BD0"/>
    <w:rsid w:val="000350E3"/>
    <w:rsid w:val="0003536A"/>
    <w:rsid w:val="000354C8"/>
    <w:rsid w:val="00035666"/>
    <w:rsid w:val="00035699"/>
    <w:rsid w:val="0003624E"/>
    <w:rsid w:val="0003652A"/>
    <w:rsid w:val="00036A44"/>
    <w:rsid w:val="00036B39"/>
    <w:rsid w:val="00036C77"/>
    <w:rsid w:val="00036DF5"/>
    <w:rsid w:val="00037107"/>
    <w:rsid w:val="00037536"/>
    <w:rsid w:val="00037866"/>
    <w:rsid w:val="000401B2"/>
    <w:rsid w:val="000418F0"/>
    <w:rsid w:val="00042ED2"/>
    <w:rsid w:val="000435A1"/>
    <w:rsid w:val="00043BCD"/>
    <w:rsid w:val="00044014"/>
    <w:rsid w:val="00044572"/>
    <w:rsid w:val="00044771"/>
    <w:rsid w:val="0004482F"/>
    <w:rsid w:val="000448C6"/>
    <w:rsid w:val="00044ABE"/>
    <w:rsid w:val="00044E62"/>
    <w:rsid w:val="0004552A"/>
    <w:rsid w:val="0004557C"/>
    <w:rsid w:val="0004590E"/>
    <w:rsid w:val="00045E04"/>
    <w:rsid w:val="00046341"/>
    <w:rsid w:val="0004645F"/>
    <w:rsid w:val="00046C01"/>
    <w:rsid w:val="000476BE"/>
    <w:rsid w:val="00047B0C"/>
    <w:rsid w:val="00047B99"/>
    <w:rsid w:val="00050676"/>
    <w:rsid w:val="00050B9A"/>
    <w:rsid w:val="000518D4"/>
    <w:rsid w:val="000519C0"/>
    <w:rsid w:val="00051BE4"/>
    <w:rsid w:val="000526B1"/>
    <w:rsid w:val="000526EC"/>
    <w:rsid w:val="000529D3"/>
    <w:rsid w:val="00052B46"/>
    <w:rsid w:val="00052D2F"/>
    <w:rsid w:val="00052ED9"/>
    <w:rsid w:val="00053080"/>
    <w:rsid w:val="00053A1A"/>
    <w:rsid w:val="0005458B"/>
    <w:rsid w:val="00054A08"/>
    <w:rsid w:val="00054A86"/>
    <w:rsid w:val="00054B8A"/>
    <w:rsid w:val="00054C73"/>
    <w:rsid w:val="00054D6D"/>
    <w:rsid w:val="00054DA3"/>
    <w:rsid w:val="000550F3"/>
    <w:rsid w:val="00055A3B"/>
    <w:rsid w:val="00055C51"/>
    <w:rsid w:val="00055EF0"/>
    <w:rsid w:val="00055F94"/>
    <w:rsid w:val="000568AD"/>
    <w:rsid w:val="00056A27"/>
    <w:rsid w:val="00056D1F"/>
    <w:rsid w:val="00056EC1"/>
    <w:rsid w:val="00057143"/>
    <w:rsid w:val="00057206"/>
    <w:rsid w:val="00057279"/>
    <w:rsid w:val="00057408"/>
    <w:rsid w:val="00057590"/>
    <w:rsid w:val="0005761F"/>
    <w:rsid w:val="0005778F"/>
    <w:rsid w:val="00057913"/>
    <w:rsid w:val="00057C01"/>
    <w:rsid w:val="00057D33"/>
    <w:rsid w:val="00057FAA"/>
    <w:rsid w:val="0006038E"/>
    <w:rsid w:val="00060444"/>
    <w:rsid w:val="00060692"/>
    <w:rsid w:val="00060C29"/>
    <w:rsid w:val="00060C94"/>
    <w:rsid w:val="00061425"/>
    <w:rsid w:val="00061982"/>
    <w:rsid w:val="00061AFD"/>
    <w:rsid w:val="00061EA9"/>
    <w:rsid w:val="00061EEF"/>
    <w:rsid w:val="0006239F"/>
    <w:rsid w:val="00062884"/>
    <w:rsid w:val="00062A2E"/>
    <w:rsid w:val="000632F5"/>
    <w:rsid w:val="00063F67"/>
    <w:rsid w:val="00064105"/>
    <w:rsid w:val="000643B5"/>
    <w:rsid w:val="00064879"/>
    <w:rsid w:val="00064882"/>
    <w:rsid w:val="00064AAB"/>
    <w:rsid w:val="00064AF6"/>
    <w:rsid w:val="00064C3E"/>
    <w:rsid w:val="00064E57"/>
    <w:rsid w:val="00065071"/>
    <w:rsid w:val="00065195"/>
    <w:rsid w:val="0006535F"/>
    <w:rsid w:val="00065443"/>
    <w:rsid w:val="00065532"/>
    <w:rsid w:val="000657DE"/>
    <w:rsid w:val="00065B89"/>
    <w:rsid w:val="00065DF6"/>
    <w:rsid w:val="0006625A"/>
    <w:rsid w:val="00066349"/>
    <w:rsid w:val="00066F57"/>
    <w:rsid w:val="00067414"/>
    <w:rsid w:val="00067787"/>
    <w:rsid w:val="00067C0F"/>
    <w:rsid w:val="00067D9F"/>
    <w:rsid w:val="00067F56"/>
    <w:rsid w:val="000707CE"/>
    <w:rsid w:val="00070CCB"/>
    <w:rsid w:val="00070F88"/>
    <w:rsid w:val="0007128F"/>
    <w:rsid w:val="00071FAD"/>
    <w:rsid w:val="000724BB"/>
    <w:rsid w:val="0007279C"/>
    <w:rsid w:val="00072855"/>
    <w:rsid w:val="00072876"/>
    <w:rsid w:val="00072A8F"/>
    <w:rsid w:val="00072A91"/>
    <w:rsid w:val="00072CD2"/>
    <w:rsid w:val="00073072"/>
    <w:rsid w:val="000730B5"/>
    <w:rsid w:val="000731AB"/>
    <w:rsid w:val="00073211"/>
    <w:rsid w:val="0007431F"/>
    <w:rsid w:val="000744E6"/>
    <w:rsid w:val="0007497E"/>
    <w:rsid w:val="00074F37"/>
    <w:rsid w:val="000753F2"/>
    <w:rsid w:val="000754EF"/>
    <w:rsid w:val="0007591A"/>
    <w:rsid w:val="00075999"/>
    <w:rsid w:val="00075A68"/>
    <w:rsid w:val="00075B59"/>
    <w:rsid w:val="000760DE"/>
    <w:rsid w:val="00076349"/>
    <w:rsid w:val="0007639D"/>
    <w:rsid w:val="00076E57"/>
    <w:rsid w:val="0007739A"/>
    <w:rsid w:val="00077850"/>
    <w:rsid w:val="00077AA4"/>
    <w:rsid w:val="00077AB0"/>
    <w:rsid w:val="00077D1A"/>
    <w:rsid w:val="000801AB"/>
    <w:rsid w:val="0008058A"/>
    <w:rsid w:val="000809AC"/>
    <w:rsid w:val="00080AAC"/>
    <w:rsid w:val="00080C24"/>
    <w:rsid w:val="00080C40"/>
    <w:rsid w:val="00080CF6"/>
    <w:rsid w:val="00080FFD"/>
    <w:rsid w:val="00081120"/>
    <w:rsid w:val="000813D9"/>
    <w:rsid w:val="000813F1"/>
    <w:rsid w:val="000818E0"/>
    <w:rsid w:val="00081A53"/>
    <w:rsid w:val="00081A7B"/>
    <w:rsid w:val="00081C5A"/>
    <w:rsid w:val="00081EB1"/>
    <w:rsid w:val="00081FFF"/>
    <w:rsid w:val="00082444"/>
    <w:rsid w:val="000829B1"/>
    <w:rsid w:val="00082A38"/>
    <w:rsid w:val="0008308C"/>
    <w:rsid w:val="00084379"/>
    <w:rsid w:val="0008446F"/>
    <w:rsid w:val="000847DD"/>
    <w:rsid w:val="00084C4C"/>
    <w:rsid w:val="00084E7B"/>
    <w:rsid w:val="000850F6"/>
    <w:rsid w:val="0008515E"/>
    <w:rsid w:val="000851AC"/>
    <w:rsid w:val="000858D7"/>
    <w:rsid w:val="00085A41"/>
    <w:rsid w:val="00085A4A"/>
    <w:rsid w:val="00085B3A"/>
    <w:rsid w:val="00085B92"/>
    <w:rsid w:val="00085D76"/>
    <w:rsid w:val="000861F8"/>
    <w:rsid w:val="00086698"/>
    <w:rsid w:val="000871DD"/>
    <w:rsid w:val="00087399"/>
    <w:rsid w:val="00087458"/>
    <w:rsid w:val="000874BF"/>
    <w:rsid w:val="00087A4E"/>
    <w:rsid w:val="00087DE9"/>
    <w:rsid w:val="00090025"/>
    <w:rsid w:val="00090147"/>
    <w:rsid w:val="0009052F"/>
    <w:rsid w:val="00090689"/>
    <w:rsid w:val="00090707"/>
    <w:rsid w:val="000907E7"/>
    <w:rsid w:val="00090C4A"/>
    <w:rsid w:val="000917B7"/>
    <w:rsid w:val="000919E0"/>
    <w:rsid w:val="00091F5D"/>
    <w:rsid w:val="0009249A"/>
    <w:rsid w:val="00092983"/>
    <w:rsid w:val="00092AE4"/>
    <w:rsid w:val="00092C2A"/>
    <w:rsid w:val="00093026"/>
    <w:rsid w:val="000933B8"/>
    <w:rsid w:val="0009347A"/>
    <w:rsid w:val="000934D1"/>
    <w:rsid w:val="0009366C"/>
    <w:rsid w:val="00093701"/>
    <w:rsid w:val="0009370E"/>
    <w:rsid w:val="000944DE"/>
    <w:rsid w:val="000945FF"/>
    <w:rsid w:val="000947DF"/>
    <w:rsid w:val="000949E1"/>
    <w:rsid w:val="00094BDC"/>
    <w:rsid w:val="0009512E"/>
    <w:rsid w:val="0009562C"/>
    <w:rsid w:val="00095BC3"/>
    <w:rsid w:val="00095BD6"/>
    <w:rsid w:val="0009634E"/>
    <w:rsid w:val="000964E8"/>
    <w:rsid w:val="0009654D"/>
    <w:rsid w:val="00096706"/>
    <w:rsid w:val="00096E53"/>
    <w:rsid w:val="00097863"/>
    <w:rsid w:val="00097D02"/>
    <w:rsid w:val="00097DFE"/>
    <w:rsid w:val="00097F64"/>
    <w:rsid w:val="000A0D6B"/>
    <w:rsid w:val="000A1525"/>
    <w:rsid w:val="000A1575"/>
    <w:rsid w:val="000A1A28"/>
    <w:rsid w:val="000A1B6F"/>
    <w:rsid w:val="000A1FAE"/>
    <w:rsid w:val="000A2223"/>
    <w:rsid w:val="000A29FA"/>
    <w:rsid w:val="000A2D43"/>
    <w:rsid w:val="000A338E"/>
    <w:rsid w:val="000A3FF3"/>
    <w:rsid w:val="000A4138"/>
    <w:rsid w:val="000A4275"/>
    <w:rsid w:val="000A4898"/>
    <w:rsid w:val="000A4C93"/>
    <w:rsid w:val="000A51A8"/>
    <w:rsid w:val="000A51E2"/>
    <w:rsid w:val="000A5D67"/>
    <w:rsid w:val="000A6222"/>
    <w:rsid w:val="000A62D5"/>
    <w:rsid w:val="000A6D34"/>
    <w:rsid w:val="000A6E65"/>
    <w:rsid w:val="000A718E"/>
    <w:rsid w:val="000B03D2"/>
    <w:rsid w:val="000B066A"/>
    <w:rsid w:val="000B0CFD"/>
    <w:rsid w:val="000B0F15"/>
    <w:rsid w:val="000B10AE"/>
    <w:rsid w:val="000B1211"/>
    <w:rsid w:val="000B12D8"/>
    <w:rsid w:val="000B1413"/>
    <w:rsid w:val="000B16B1"/>
    <w:rsid w:val="000B1BA6"/>
    <w:rsid w:val="000B1BB4"/>
    <w:rsid w:val="000B2219"/>
    <w:rsid w:val="000B225D"/>
    <w:rsid w:val="000B226E"/>
    <w:rsid w:val="000B2426"/>
    <w:rsid w:val="000B2629"/>
    <w:rsid w:val="000B275C"/>
    <w:rsid w:val="000B329F"/>
    <w:rsid w:val="000B356A"/>
    <w:rsid w:val="000B399D"/>
    <w:rsid w:val="000B3AF9"/>
    <w:rsid w:val="000B4107"/>
    <w:rsid w:val="000B4381"/>
    <w:rsid w:val="000B462E"/>
    <w:rsid w:val="000B4D39"/>
    <w:rsid w:val="000B570F"/>
    <w:rsid w:val="000B57C7"/>
    <w:rsid w:val="000B5B15"/>
    <w:rsid w:val="000B61DA"/>
    <w:rsid w:val="000B6282"/>
    <w:rsid w:val="000B62CC"/>
    <w:rsid w:val="000B636F"/>
    <w:rsid w:val="000B6998"/>
    <w:rsid w:val="000B6AEB"/>
    <w:rsid w:val="000B6BA7"/>
    <w:rsid w:val="000B73C6"/>
    <w:rsid w:val="000B7ADF"/>
    <w:rsid w:val="000B7AF3"/>
    <w:rsid w:val="000C0051"/>
    <w:rsid w:val="000C0160"/>
    <w:rsid w:val="000C04EE"/>
    <w:rsid w:val="000C07E8"/>
    <w:rsid w:val="000C093E"/>
    <w:rsid w:val="000C0D59"/>
    <w:rsid w:val="000C0E88"/>
    <w:rsid w:val="000C1014"/>
    <w:rsid w:val="000C101A"/>
    <w:rsid w:val="000C1080"/>
    <w:rsid w:val="000C1265"/>
    <w:rsid w:val="000C1E45"/>
    <w:rsid w:val="000C227B"/>
    <w:rsid w:val="000C2946"/>
    <w:rsid w:val="000C299C"/>
    <w:rsid w:val="000C2CBC"/>
    <w:rsid w:val="000C3115"/>
    <w:rsid w:val="000C347F"/>
    <w:rsid w:val="000C35DF"/>
    <w:rsid w:val="000C3681"/>
    <w:rsid w:val="000C3743"/>
    <w:rsid w:val="000C3D49"/>
    <w:rsid w:val="000C40F8"/>
    <w:rsid w:val="000C434A"/>
    <w:rsid w:val="000C43CD"/>
    <w:rsid w:val="000C463A"/>
    <w:rsid w:val="000C4B41"/>
    <w:rsid w:val="000C5498"/>
    <w:rsid w:val="000C5825"/>
    <w:rsid w:val="000C598C"/>
    <w:rsid w:val="000C5E9F"/>
    <w:rsid w:val="000C6923"/>
    <w:rsid w:val="000C6CE2"/>
    <w:rsid w:val="000C7790"/>
    <w:rsid w:val="000C79EA"/>
    <w:rsid w:val="000D028C"/>
    <w:rsid w:val="000D02E1"/>
    <w:rsid w:val="000D03FF"/>
    <w:rsid w:val="000D0D1E"/>
    <w:rsid w:val="000D0EF9"/>
    <w:rsid w:val="000D10C2"/>
    <w:rsid w:val="000D1135"/>
    <w:rsid w:val="000D136F"/>
    <w:rsid w:val="000D16EE"/>
    <w:rsid w:val="000D1715"/>
    <w:rsid w:val="000D214C"/>
    <w:rsid w:val="000D2202"/>
    <w:rsid w:val="000D2392"/>
    <w:rsid w:val="000D25BE"/>
    <w:rsid w:val="000D2CBF"/>
    <w:rsid w:val="000D2F5B"/>
    <w:rsid w:val="000D3B07"/>
    <w:rsid w:val="000D3E13"/>
    <w:rsid w:val="000D49AA"/>
    <w:rsid w:val="000D4A0F"/>
    <w:rsid w:val="000D4A7E"/>
    <w:rsid w:val="000D4A8E"/>
    <w:rsid w:val="000D4AC3"/>
    <w:rsid w:val="000D4ADB"/>
    <w:rsid w:val="000D4F88"/>
    <w:rsid w:val="000D607A"/>
    <w:rsid w:val="000D628E"/>
    <w:rsid w:val="000D6C5F"/>
    <w:rsid w:val="000D6DB3"/>
    <w:rsid w:val="000D6F23"/>
    <w:rsid w:val="000D6F9B"/>
    <w:rsid w:val="000D70B8"/>
    <w:rsid w:val="000D76AB"/>
    <w:rsid w:val="000E0524"/>
    <w:rsid w:val="000E0674"/>
    <w:rsid w:val="000E0A5C"/>
    <w:rsid w:val="000E12A6"/>
    <w:rsid w:val="000E13F9"/>
    <w:rsid w:val="000E16FC"/>
    <w:rsid w:val="000E1813"/>
    <w:rsid w:val="000E1975"/>
    <w:rsid w:val="000E1B29"/>
    <w:rsid w:val="000E1FC8"/>
    <w:rsid w:val="000E27D9"/>
    <w:rsid w:val="000E2BF6"/>
    <w:rsid w:val="000E3135"/>
    <w:rsid w:val="000E322D"/>
    <w:rsid w:val="000E3802"/>
    <w:rsid w:val="000E3BB4"/>
    <w:rsid w:val="000E483A"/>
    <w:rsid w:val="000E48C5"/>
    <w:rsid w:val="000E4DF0"/>
    <w:rsid w:val="000E561B"/>
    <w:rsid w:val="000E633B"/>
    <w:rsid w:val="000E65B6"/>
    <w:rsid w:val="000E697E"/>
    <w:rsid w:val="000E69EB"/>
    <w:rsid w:val="000E6E85"/>
    <w:rsid w:val="000E6E9D"/>
    <w:rsid w:val="000E7D1B"/>
    <w:rsid w:val="000E7FF8"/>
    <w:rsid w:val="000F01FB"/>
    <w:rsid w:val="000F090F"/>
    <w:rsid w:val="000F0A15"/>
    <w:rsid w:val="000F0A88"/>
    <w:rsid w:val="000F0AD3"/>
    <w:rsid w:val="000F1624"/>
    <w:rsid w:val="000F163E"/>
    <w:rsid w:val="000F181A"/>
    <w:rsid w:val="000F2340"/>
    <w:rsid w:val="000F2576"/>
    <w:rsid w:val="000F259A"/>
    <w:rsid w:val="000F2821"/>
    <w:rsid w:val="000F2832"/>
    <w:rsid w:val="000F3398"/>
    <w:rsid w:val="000F356A"/>
    <w:rsid w:val="000F36C8"/>
    <w:rsid w:val="000F394D"/>
    <w:rsid w:val="000F3CBC"/>
    <w:rsid w:val="000F3D4F"/>
    <w:rsid w:val="000F4036"/>
    <w:rsid w:val="000F4201"/>
    <w:rsid w:val="000F4797"/>
    <w:rsid w:val="000F49A8"/>
    <w:rsid w:val="000F4A0F"/>
    <w:rsid w:val="000F4E31"/>
    <w:rsid w:val="000F4F69"/>
    <w:rsid w:val="000F58C8"/>
    <w:rsid w:val="000F66A9"/>
    <w:rsid w:val="000F66C3"/>
    <w:rsid w:val="000F6DCA"/>
    <w:rsid w:val="000F6EC6"/>
    <w:rsid w:val="00100071"/>
    <w:rsid w:val="0010010F"/>
    <w:rsid w:val="0010020F"/>
    <w:rsid w:val="00101344"/>
    <w:rsid w:val="0010141A"/>
    <w:rsid w:val="001015E9"/>
    <w:rsid w:val="001019E3"/>
    <w:rsid w:val="001021AF"/>
    <w:rsid w:val="001023AF"/>
    <w:rsid w:val="00102ADE"/>
    <w:rsid w:val="00102B7E"/>
    <w:rsid w:val="00102E81"/>
    <w:rsid w:val="001030D7"/>
    <w:rsid w:val="0010377A"/>
    <w:rsid w:val="00103B37"/>
    <w:rsid w:val="00103E7F"/>
    <w:rsid w:val="00103F2B"/>
    <w:rsid w:val="00103F36"/>
    <w:rsid w:val="00104724"/>
    <w:rsid w:val="00104987"/>
    <w:rsid w:val="00104C6E"/>
    <w:rsid w:val="00105985"/>
    <w:rsid w:val="00105C5B"/>
    <w:rsid w:val="0010610E"/>
    <w:rsid w:val="00106946"/>
    <w:rsid w:val="00106A5B"/>
    <w:rsid w:val="00106C24"/>
    <w:rsid w:val="00106EC4"/>
    <w:rsid w:val="00106F5E"/>
    <w:rsid w:val="0010707A"/>
    <w:rsid w:val="0010728F"/>
    <w:rsid w:val="00107310"/>
    <w:rsid w:val="0010774F"/>
    <w:rsid w:val="00107835"/>
    <w:rsid w:val="00110434"/>
    <w:rsid w:val="001105FF"/>
    <w:rsid w:val="00110A36"/>
    <w:rsid w:val="00110A86"/>
    <w:rsid w:val="00110E48"/>
    <w:rsid w:val="00111261"/>
    <w:rsid w:val="001114C6"/>
    <w:rsid w:val="0011177A"/>
    <w:rsid w:val="00111C3F"/>
    <w:rsid w:val="00111D6C"/>
    <w:rsid w:val="00112797"/>
    <w:rsid w:val="00112803"/>
    <w:rsid w:val="001136D9"/>
    <w:rsid w:val="001143E6"/>
    <w:rsid w:val="0011440B"/>
    <w:rsid w:val="001148C2"/>
    <w:rsid w:val="00114AAC"/>
    <w:rsid w:val="0011518E"/>
    <w:rsid w:val="001152AF"/>
    <w:rsid w:val="0011596F"/>
    <w:rsid w:val="00115CD7"/>
    <w:rsid w:val="001161E4"/>
    <w:rsid w:val="0011633B"/>
    <w:rsid w:val="001164EE"/>
    <w:rsid w:val="0011687C"/>
    <w:rsid w:val="00116A87"/>
    <w:rsid w:val="00116BAE"/>
    <w:rsid w:val="00116C12"/>
    <w:rsid w:val="00116D7C"/>
    <w:rsid w:val="00116F6B"/>
    <w:rsid w:val="00117087"/>
    <w:rsid w:val="00117753"/>
    <w:rsid w:val="0011793F"/>
    <w:rsid w:val="00117A1A"/>
    <w:rsid w:val="00120181"/>
    <w:rsid w:val="001206B6"/>
    <w:rsid w:val="00121192"/>
    <w:rsid w:val="001217F4"/>
    <w:rsid w:val="00121A84"/>
    <w:rsid w:val="00121BCF"/>
    <w:rsid w:val="001222A8"/>
    <w:rsid w:val="001223E8"/>
    <w:rsid w:val="00122B22"/>
    <w:rsid w:val="00122DB3"/>
    <w:rsid w:val="00122F95"/>
    <w:rsid w:val="001231F0"/>
    <w:rsid w:val="001236D7"/>
    <w:rsid w:val="00123732"/>
    <w:rsid w:val="00123977"/>
    <w:rsid w:val="00123AA8"/>
    <w:rsid w:val="001247B0"/>
    <w:rsid w:val="00125320"/>
    <w:rsid w:val="0012541F"/>
    <w:rsid w:val="001254DA"/>
    <w:rsid w:val="0012556C"/>
    <w:rsid w:val="00125BD2"/>
    <w:rsid w:val="001261C8"/>
    <w:rsid w:val="001263A8"/>
    <w:rsid w:val="001265BA"/>
    <w:rsid w:val="00126741"/>
    <w:rsid w:val="001267DD"/>
    <w:rsid w:val="00127397"/>
    <w:rsid w:val="001276C9"/>
    <w:rsid w:val="00127950"/>
    <w:rsid w:val="00127D90"/>
    <w:rsid w:val="00130B3A"/>
    <w:rsid w:val="00130CBF"/>
    <w:rsid w:val="00130F7B"/>
    <w:rsid w:val="0013108A"/>
    <w:rsid w:val="0013158B"/>
    <w:rsid w:val="001317E5"/>
    <w:rsid w:val="00131AA2"/>
    <w:rsid w:val="0013259A"/>
    <w:rsid w:val="00132653"/>
    <w:rsid w:val="001326DB"/>
    <w:rsid w:val="00133CBE"/>
    <w:rsid w:val="001340FA"/>
    <w:rsid w:val="00135865"/>
    <w:rsid w:val="0013639C"/>
    <w:rsid w:val="001364D3"/>
    <w:rsid w:val="00137148"/>
    <w:rsid w:val="00137E55"/>
    <w:rsid w:val="00137E8B"/>
    <w:rsid w:val="001400DC"/>
    <w:rsid w:val="00140489"/>
    <w:rsid w:val="00140E56"/>
    <w:rsid w:val="0014149B"/>
    <w:rsid w:val="001416D8"/>
    <w:rsid w:val="0014177C"/>
    <w:rsid w:val="00141CD6"/>
    <w:rsid w:val="001424CF"/>
    <w:rsid w:val="00142A4C"/>
    <w:rsid w:val="00142BD6"/>
    <w:rsid w:val="00142E35"/>
    <w:rsid w:val="0014329C"/>
    <w:rsid w:val="00143569"/>
    <w:rsid w:val="00143D20"/>
    <w:rsid w:val="00144132"/>
    <w:rsid w:val="00146416"/>
    <w:rsid w:val="0014654B"/>
    <w:rsid w:val="00146C22"/>
    <w:rsid w:val="0014707E"/>
    <w:rsid w:val="0014746C"/>
    <w:rsid w:val="00147702"/>
    <w:rsid w:val="00147836"/>
    <w:rsid w:val="00147F08"/>
    <w:rsid w:val="00147F33"/>
    <w:rsid w:val="0015052A"/>
    <w:rsid w:val="001505FF"/>
    <w:rsid w:val="00150760"/>
    <w:rsid w:val="00150AF6"/>
    <w:rsid w:val="00150B20"/>
    <w:rsid w:val="001512CF"/>
    <w:rsid w:val="0015198F"/>
    <w:rsid w:val="001528C7"/>
    <w:rsid w:val="001536DA"/>
    <w:rsid w:val="001536F7"/>
    <w:rsid w:val="00153994"/>
    <w:rsid w:val="00153AAA"/>
    <w:rsid w:val="00153E28"/>
    <w:rsid w:val="00153E61"/>
    <w:rsid w:val="00154087"/>
    <w:rsid w:val="001542A4"/>
    <w:rsid w:val="001557B6"/>
    <w:rsid w:val="00155ED5"/>
    <w:rsid w:val="00156306"/>
    <w:rsid w:val="0015689C"/>
    <w:rsid w:val="00156AD5"/>
    <w:rsid w:val="00156B54"/>
    <w:rsid w:val="00156C19"/>
    <w:rsid w:val="00156C7A"/>
    <w:rsid w:val="00157123"/>
    <w:rsid w:val="00157486"/>
    <w:rsid w:val="001575D6"/>
    <w:rsid w:val="00157A4D"/>
    <w:rsid w:val="00157BE5"/>
    <w:rsid w:val="00157CAF"/>
    <w:rsid w:val="001603BA"/>
    <w:rsid w:val="00160611"/>
    <w:rsid w:val="001609D7"/>
    <w:rsid w:val="00161216"/>
    <w:rsid w:val="00161DC2"/>
    <w:rsid w:val="001620F8"/>
    <w:rsid w:val="0016236F"/>
    <w:rsid w:val="001625C6"/>
    <w:rsid w:val="001625CA"/>
    <w:rsid w:val="00162786"/>
    <w:rsid w:val="00162E55"/>
    <w:rsid w:val="00163DB6"/>
    <w:rsid w:val="0016423E"/>
    <w:rsid w:val="001647C3"/>
    <w:rsid w:val="0016482C"/>
    <w:rsid w:val="001654D0"/>
    <w:rsid w:val="0016587B"/>
    <w:rsid w:val="00165C14"/>
    <w:rsid w:val="00165E9D"/>
    <w:rsid w:val="00166203"/>
    <w:rsid w:val="00166245"/>
    <w:rsid w:val="00166511"/>
    <w:rsid w:val="0016659A"/>
    <w:rsid w:val="00166748"/>
    <w:rsid w:val="001667C1"/>
    <w:rsid w:val="0016779E"/>
    <w:rsid w:val="0016788D"/>
    <w:rsid w:val="00167BF4"/>
    <w:rsid w:val="00167DCE"/>
    <w:rsid w:val="00171046"/>
    <w:rsid w:val="0017140B"/>
    <w:rsid w:val="00171532"/>
    <w:rsid w:val="00171A56"/>
    <w:rsid w:val="00171D50"/>
    <w:rsid w:val="00172502"/>
    <w:rsid w:val="001725C8"/>
    <w:rsid w:val="0017272E"/>
    <w:rsid w:val="00172A3C"/>
    <w:rsid w:val="00172E3B"/>
    <w:rsid w:val="00173056"/>
    <w:rsid w:val="001738E7"/>
    <w:rsid w:val="001739E0"/>
    <w:rsid w:val="00173B28"/>
    <w:rsid w:val="00173E4E"/>
    <w:rsid w:val="00174331"/>
    <w:rsid w:val="0017441B"/>
    <w:rsid w:val="001746F1"/>
    <w:rsid w:val="001748A2"/>
    <w:rsid w:val="00175062"/>
    <w:rsid w:val="00175640"/>
    <w:rsid w:val="001761E6"/>
    <w:rsid w:val="001765F3"/>
    <w:rsid w:val="00176624"/>
    <w:rsid w:val="00176BAE"/>
    <w:rsid w:val="00176FBC"/>
    <w:rsid w:val="00177A78"/>
    <w:rsid w:val="00177D11"/>
    <w:rsid w:val="00177E27"/>
    <w:rsid w:val="00177F50"/>
    <w:rsid w:val="00180036"/>
    <w:rsid w:val="0018098F"/>
    <w:rsid w:val="00180C82"/>
    <w:rsid w:val="00180E6A"/>
    <w:rsid w:val="0018191A"/>
    <w:rsid w:val="0018285A"/>
    <w:rsid w:val="001829E8"/>
    <w:rsid w:val="00182CFB"/>
    <w:rsid w:val="00182F04"/>
    <w:rsid w:val="0018319F"/>
    <w:rsid w:val="001832A2"/>
    <w:rsid w:val="001835DD"/>
    <w:rsid w:val="00183666"/>
    <w:rsid w:val="001837B3"/>
    <w:rsid w:val="00184255"/>
    <w:rsid w:val="001845E2"/>
    <w:rsid w:val="00184C34"/>
    <w:rsid w:val="00185EFF"/>
    <w:rsid w:val="00186124"/>
    <w:rsid w:val="0018612B"/>
    <w:rsid w:val="001861FB"/>
    <w:rsid w:val="00186533"/>
    <w:rsid w:val="00186930"/>
    <w:rsid w:val="001869B0"/>
    <w:rsid w:val="00186B61"/>
    <w:rsid w:val="00186DB6"/>
    <w:rsid w:val="001871B6"/>
    <w:rsid w:val="0018760A"/>
    <w:rsid w:val="0018789E"/>
    <w:rsid w:val="00190E0B"/>
    <w:rsid w:val="00190EEA"/>
    <w:rsid w:val="00191362"/>
    <w:rsid w:val="00191CD4"/>
    <w:rsid w:val="001922C8"/>
    <w:rsid w:val="001924AC"/>
    <w:rsid w:val="00192B7D"/>
    <w:rsid w:val="00192E1F"/>
    <w:rsid w:val="001933E7"/>
    <w:rsid w:val="00193B6D"/>
    <w:rsid w:val="00193DAD"/>
    <w:rsid w:val="001943C4"/>
    <w:rsid w:val="0019444D"/>
    <w:rsid w:val="001951AB"/>
    <w:rsid w:val="00195C32"/>
    <w:rsid w:val="00195F77"/>
    <w:rsid w:val="0019631C"/>
    <w:rsid w:val="001965D8"/>
    <w:rsid w:val="001967CE"/>
    <w:rsid w:val="0019704D"/>
    <w:rsid w:val="001971F7"/>
    <w:rsid w:val="00197B77"/>
    <w:rsid w:val="00197E0E"/>
    <w:rsid w:val="00197E87"/>
    <w:rsid w:val="001A01D4"/>
    <w:rsid w:val="001A0643"/>
    <w:rsid w:val="001A0AB1"/>
    <w:rsid w:val="001A0AFE"/>
    <w:rsid w:val="001A130E"/>
    <w:rsid w:val="001A1453"/>
    <w:rsid w:val="001A1530"/>
    <w:rsid w:val="001A3661"/>
    <w:rsid w:val="001A381E"/>
    <w:rsid w:val="001A3C25"/>
    <w:rsid w:val="001A3C32"/>
    <w:rsid w:val="001A3D2A"/>
    <w:rsid w:val="001A4067"/>
    <w:rsid w:val="001A4195"/>
    <w:rsid w:val="001A4649"/>
    <w:rsid w:val="001A4821"/>
    <w:rsid w:val="001A4E56"/>
    <w:rsid w:val="001A5126"/>
    <w:rsid w:val="001A5280"/>
    <w:rsid w:val="001A5D1F"/>
    <w:rsid w:val="001A6853"/>
    <w:rsid w:val="001A6C6F"/>
    <w:rsid w:val="001A73E7"/>
    <w:rsid w:val="001A7B41"/>
    <w:rsid w:val="001A7CDB"/>
    <w:rsid w:val="001B0849"/>
    <w:rsid w:val="001B0990"/>
    <w:rsid w:val="001B0B7B"/>
    <w:rsid w:val="001B0BF7"/>
    <w:rsid w:val="001B0CC6"/>
    <w:rsid w:val="001B1162"/>
    <w:rsid w:val="001B1C0E"/>
    <w:rsid w:val="001B1D67"/>
    <w:rsid w:val="001B239B"/>
    <w:rsid w:val="001B2BB9"/>
    <w:rsid w:val="001B2F09"/>
    <w:rsid w:val="001B37CB"/>
    <w:rsid w:val="001B4910"/>
    <w:rsid w:val="001B49B3"/>
    <w:rsid w:val="001B4A27"/>
    <w:rsid w:val="001B4C00"/>
    <w:rsid w:val="001B5409"/>
    <w:rsid w:val="001B5A81"/>
    <w:rsid w:val="001B5D6B"/>
    <w:rsid w:val="001B6183"/>
    <w:rsid w:val="001B67C3"/>
    <w:rsid w:val="001B6A58"/>
    <w:rsid w:val="001B6ADE"/>
    <w:rsid w:val="001B6BE1"/>
    <w:rsid w:val="001B6CA6"/>
    <w:rsid w:val="001B6D6F"/>
    <w:rsid w:val="001B7031"/>
    <w:rsid w:val="001B7B58"/>
    <w:rsid w:val="001B7DA6"/>
    <w:rsid w:val="001C04AD"/>
    <w:rsid w:val="001C0609"/>
    <w:rsid w:val="001C0F99"/>
    <w:rsid w:val="001C11A1"/>
    <w:rsid w:val="001C1668"/>
    <w:rsid w:val="001C16EA"/>
    <w:rsid w:val="001C1D1F"/>
    <w:rsid w:val="001C2013"/>
    <w:rsid w:val="001C207A"/>
    <w:rsid w:val="001C2366"/>
    <w:rsid w:val="001C29D9"/>
    <w:rsid w:val="001C32B8"/>
    <w:rsid w:val="001C330E"/>
    <w:rsid w:val="001C361B"/>
    <w:rsid w:val="001C3DD1"/>
    <w:rsid w:val="001C515F"/>
    <w:rsid w:val="001C5397"/>
    <w:rsid w:val="001C5B5E"/>
    <w:rsid w:val="001C6650"/>
    <w:rsid w:val="001C7334"/>
    <w:rsid w:val="001C7BB2"/>
    <w:rsid w:val="001D004D"/>
    <w:rsid w:val="001D00F0"/>
    <w:rsid w:val="001D0202"/>
    <w:rsid w:val="001D02E9"/>
    <w:rsid w:val="001D039B"/>
    <w:rsid w:val="001D03DC"/>
    <w:rsid w:val="001D096B"/>
    <w:rsid w:val="001D0A59"/>
    <w:rsid w:val="001D0D4A"/>
    <w:rsid w:val="001D143D"/>
    <w:rsid w:val="001D19B6"/>
    <w:rsid w:val="001D1BCD"/>
    <w:rsid w:val="001D1F00"/>
    <w:rsid w:val="001D255D"/>
    <w:rsid w:val="001D31C4"/>
    <w:rsid w:val="001D33C2"/>
    <w:rsid w:val="001D3A03"/>
    <w:rsid w:val="001D3D37"/>
    <w:rsid w:val="001D3D46"/>
    <w:rsid w:val="001D3D64"/>
    <w:rsid w:val="001D43D4"/>
    <w:rsid w:val="001D46D7"/>
    <w:rsid w:val="001D5096"/>
    <w:rsid w:val="001D53EE"/>
    <w:rsid w:val="001D592A"/>
    <w:rsid w:val="001D5ED7"/>
    <w:rsid w:val="001D67D8"/>
    <w:rsid w:val="001D6E01"/>
    <w:rsid w:val="001D70FC"/>
    <w:rsid w:val="001D78F3"/>
    <w:rsid w:val="001D7BC9"/>
    <w:rsid w:val="001D7F4E"/>
    <w:rsid w:val="001E03FD"/>
    <w:rsid w:val="001E1036"/>
    <w:rsid w:val="001E16E2"/>
    <w:rsid w:val="001E1DC6"/>
    <w:rsid w:val="001E1E26"/>
    <w:rsid w:val="001E2870"/>
    <w:rsid w:val="001E2959"/>
    <w:rsid w:val="001E30AE"/>
    <w:rsid w:val="001E3386"/>
    <w:rsid w:val="001E36BE"/>
    <w:rsid w:val="001E37E8"/>
    <w:rsid w:val="001E3DD9"/>
    <w:rsid w:val="001E411A"/>
    <w:rsid w:val="001E4171"/>
    <w:rsid w:val="001E468C"/>
    <w:rsid w:val="001E4A71"/>
    <w:rsid w:val="001E4B03"/>
    <w:rsid w:val="001E511D"/>
    <w:rsid w:val="001E56CC"/>
    <w:rsid w:val="001E62D4"/>
    <w:rsid w:val="001E66E8"/>
    <w:rsid w:val="001E6B18"/>
    <w:rsid w:val="001E6EE0"/>
    <w:rsid w:val="001E7082"/>
    <w:rsid w:val="001E723E"/>
    <w:rsid w:val="001E7995"/>
    <w:rsid w:val="001E79C0"/>
    <w:rsid w:val="001E7A56"/>
    <w:rsid w:val="001E7AF8"/>
    <w:rsid w:val="001E7D74"/>
    <w:rsid w:val="001F0769"/>
    <w:rsid w:val="001F1197"/>
    <w:rsid w:val="001F1466"/>
    <w:rsid w:val="001F17AE"/>
    <w:rsid w:val="001F1A4E"/>
    <w:rsid w:val="001F21B0"/>
    <w:rsid w:val="001F2307"/>
    <w:rsid w:val="001F231A"/>
    <w:rsid w:val="001F2341"/>
    <w:rsid w:val="001F2487"/>
    <w:rsid w:val="001F2FAE"/>
    <w:rsid w:val="001F3308"/>
    <w:rsid w:val="001F369A"/>
    <w:rsid w:val="001F3B4B"/>
    <w:rsid w:val="001F4808"/>
    <w:rsid w:val="001F49FF"/>
    <w:rsid w:val="001F4B5D"/>
    <w:rsid w:val="001F4F42"/>
    <w:rsid w:val="001F5147"/>
    <w:rsid w:val="001F55F5"/>
    <w:rsid w:val="001F5988"/>
    <w:rsid w:val="001F5CD4"/>
    <w:rsid w:val="001F60E5"/>
    <w:rsid w:val="001F743F"/>
    <w:rsid w:val="001F77A2"/>
    <w:rsid w:val="001F7902"/>
    <w:rsid w:val="001F7FD4"/>
    <w:rsid w:val="00200329"/>
    <w:rsid w:val="002003A5"/>
    <w:rsid w:val="00200593"/>
    <w:rsid w:val="002007D7"/>
    <w:rsid w:val="00200BD1"/>
    <w:rsid w:val="00201485"/>
    <w:rsid w:val="00201845"/>
    <w:rsid w:val="00201857"/>
    <w:rsid w:val="00201FA2"/>
    <w:rsid w:val="00202237"/>
    <w:rsid w:val="002022B5"/>
    <w:rsid w:val="00202704"/>
    <w:rsid w:val="002030E3"/>
    <w:rsid w:val="0020356B"/>
    <w:rsid w:val="00203A7F"/>
    <w:rsid w:val="002040D7"/>
    <w:rsid w:val="0020454D"/>
    <w:rsid w:val="00204868"/>
    <w:rsid w:val="00204E28"/>
    <w:rsid w:val="0020576D"/>
    <w:rsid w:val="00205876"/>
    <w:rsid w:val="00205D48"/>
    <w:rsid w:val="002065CF"/>
    <w:rsid w:val="00206C6E"/>
    <w:rsid w:val="00206CEE"/>
    <w:rsid w:val="00206ECE"/>
    <w:rsid w:val="002070BD"/>
    <w:rsid w:val="00207244"/>
    <w:rsid w:val="00207629"/>
    <w:rsid w:val="00207C78"/>
    <w:rsid w:val="00210205"/>
    <w:rsid w:val="00210333"/>
    <w:rsid w:val="002105F7"/>
    <w:rsid w:val="0021076A"/>
    <w:rsid w:val="00210B33"/>
    <w:rsid w:val="00211254"/>
    <w:rsid w:val="00211F96"/>
    <w:rsid w:val="0021259B"/>
    <w:rsid w:val="00212BAF"/>
    <w:rsid w:val="00212D58"/>
    <w:rsid w:val="00212ED5"/>
    <w:rsid w:val="00213101"/>
    <w:rsid w:val="0021359C"/>
    <w:rsid w:val="002137DA"/>
    <w:rsid w:val="002140AF"/>
    <w:rsid w:val="00214181"/>
    <w:rsid w:val="00214230"/>
    <w:rsid w:val="002146E1"/>
    <w:rsid w:val="00214BD8"/>
    <w:rsid w:val="00214D04"/>
    <w:rsid w:val="00214F5C"/>
    <w:rsid w:val="002151FE"/>
    <w:rsid w:val="00215204"/>
    <w:rsid w:val="00215558"/>
    <w:rsid w:val="00215665"/>
    <w:rsid w:val="0021575D"/>
    <w:rsid w:val="002162FB"/>
    <w:rsid w:val="00216FEA"/>
    <w:rsid w:val="0021734D"/>
    <w:rsid w:val="00217EA6"/>
    <w:rsid w:val="00217F1E"/>
    <w:rsid w:val="002200C8"/>
    <w:rsid w:val="0022024A"/>
    <w:rsid w:val="00220AAE"/>
    <w:rsid w:val="00220AB7"/>
    <w:rsid w:val="00220EDE"/>
    <w:rsid w:val="002213ED"/>
    <w:rsid w:val="002214E4"/>
    <w:rsid w:val="00221681"/>
    <w:rsid w:val="002221D2"/>
    <w:rsid w:val="0022280E"/>
    <w:rsid w:val="00222B67"/>
    <w:rsid w:val="002230E6"/>
    <w:rsid w:val="002235D4"/>
    <w:rsid w:val="00223AE1"/>
    <w:rsid w:val="00223E94"/>
    <w:rsid w:val="002240C7"/>
    <w:rsid w:val="00224894"/>
    <w:rsid w:val="00224EF4"/>
    <w:rsid w:val="00225118"/>
    <w:rsid w:val="002253AE"/>
    <w:rsid w:val="002253E2"/>
    <w:rsid w:val="0022545F"/>
    <w:rsid w:val="00225542"/>
    <w:rsid w:val="00225765"/>
    <w:rsid w:val="002260D2"/>
    <w:rsid w:val="0022628B"/>
    <w:rsid w:val="0022629D"/>
    <w:rsid w:val="002266A9"/>
    <w:rsid w:val="0022687E"/>
    <w:rsid w:val="00227004"/>
    <w:rsid w:val="00227148"/>
    <w:rsid w:val="00227DB8"/>
    <w:rsid w:val="00227EB5"/>
    <w:rsid w:val="002301F0"/>
    <w:rsid w:val="002303A1"/>
    <w:rsid w:val="0023044C"/>
    <w:rsid w:val="00230715"/>
    <w:rsid w:val="00231105"/>
    <w:rsid w:val="0023112B"/>
    <w:rsid w:val="0023166E"/>
    <w:rsid w:val="00231956"/>
    <w:rsid w:val="00231B27"/>
    <w:rsid w:val="00232098"/>
    <w:rsid w:val="002321F8"/>
    <w:rsid w:val="002327CC"/>
    <w:rsid w:val="00232892"/>
    <w:rsid w:val="00232B9E"/>
    <w:rsid w:val="0023345A"/>
    <w:rsid w:val="0023351C"/>
    <w:rsid w:val="00233541"/>
    <w:rsid w:val="00233658"/>
    <w:rsid w:val="0023368D"/>
    <w:rsid w:val="0023377E"/>
    <w:rsid w:val="00234091"/>
    <w:rsid w:val="0023446E"/>
    <w:rsid w:val="00234ED2"/>
    <w:rsid w:val="002351B6"/>
    <w:rsid w:val="00235680"/>
    <w:rsid w:val="00235720"/>
    <w:rsid w:val="002359CE"/>
    <w:rsid w:val="00235FF2"/>
    <w:rsid w:val="00236029"/>
    <w:rsid w:val="00236311"/>
    <w:rsid w:val="00236313"/>
    <w:rsid w:val="0023654C"/>
    <w:rsid w:val="0023699D"/>
    <w:rsid w:val="00237A02"/>
    <w:rsid w:val="00237F92"/>
    <w:rsid w:val="002400AC"/>
    <w:rsid w:val="002406F0"/>
    <w:rsid w:val="002409E3"/>
    <w:rsid w:val="00240F73"/>
    <w:rsid w:val="002411B5"/>
    <w:rsid w:val="00241375"/>
    <w:rsid w:val="0024143C"/>
    <w:rsid w:val="0024159E"/>
    <w:rsid w:val="00241753"/>
    <w:rsid w:val="00241CD8"/>
    <w:rsid w:val="00242458"/>
    <w:rsid w:val="002425C4"/>
    <w:rsid w:val="0024267D"/>
    <w:rsid w:val="002428ED"/>
    <w:rsid w:val="00242AF1"/>
    <w:rsid w:val="002438EC"/>
    <w:rsid w:val="00243915"/>
    <w:rsid w:val="00243B70"/>
    <w:rsid w:val="00243DDB"/>
    <w:rsid w:val="00243E3A"/>
    <w:rsid w:val="00243E66"/>
    <w:rsid w:val="00244172"/>
    <w:rsid w:val="0024423D"/>
    <w:rsid w:val="0024451C"/>
    <w:rsid w:val="0024465F"/>
    <w:rsid w:val="00244C5D"/>
    <w:rsid w:val="00244D0C"/>
    <w:rsid w:val="00244F97"/>
    <w:rsid w:val="00245099"/>
    <w:rsid w:val="00245346"/>
    <w:rsid w:val="002453DE"/>
    <w:rsid w:val="00245808"/>
    <w:rsid w:val="00245849"/>
    <w:rsid w:val="00245854"/>
    <w:rsid w:val="00245996"/>
    <w:rsid w:val="00245E76"/>
    <w:rsid w:val="00246365"/>
    <w:rsid w:val="00246391"/>
    <w:rsid w:val="00246A81"/>
    <w:rsid w:val="00246ECF"/>
    <w:rsid w:val="002470F5"/>
    <w:rsid w:val="00250761"/>
    <w:rsid w:val="00250854"/>
    <w:rsid w:val="00250C20"/>
    <w:rsid w:val="00250C21"/>
    <w:rsid w:val="00250C43"/>
    <w:rsid w:val="00250D2E"/>
    <w:rsid w:val="002512A5"/>
    <w:rsid w:val="00251663"/>
    <w:rsid w:val="00251C02"/>
    <w:rsid w:val="0025294B"/>
    <w:rsid w:val="00252D41"/>
    <w:rsid w:val="00252E44"/>
    <w:rsid w:val="00254133"/>
    <w:rsid w:val="0025487A"/>
    <w:rsid w:val="00254E3D"/>
    <w:rsid w:val="002552EC"/>
    <w:rsid w:val="00255A74"/>
    <w:rsid w:val="00255B0B"/>
    <w:rsid w:val="00255D1B"/>
    <w:rsid w:val="00255FBF"/>
    <w:rsid w:val="0025600B"/>
    <w:rsid w:val="002564A7"/>
    <w:rsid w:val="00256664"/>
    <w:rsid w:val="002567E5"/>
    <w:rsid w:val="00256B24"/>
    <w:rsid w:val="00256C5F"/>
    <w:rsid w:val="00256D3C"/>
    <w:rsid w:val="00257359"/>
    <w:rsid w:val="00257441"/>
    <w:rsid w:val="002602CE"/>
    <w:rsid w:val="002616AF"/>
    <w:rsid w:val="00261792"/>
    <w:rsid w:val="00261816"/>
    <w:rsid w:val="00261D82"/>
    <w:rsid w:val="00261DD6"/>
    <w:rsid w:val="002623B6"/>
    <w:rsid w:val="002623EC"/>
    <w:rsid w:val="00262F58"/>
    <w:rsid w:val="00263A88"/>
    <w:rsid w:val="0026441F"/>
    <w:rsid w:val="0026458D"/>
    <w:rsid w:val="00264682"/>
    <w:rsid w:val="00264F39"/>
    <w:rsid w:val="00265002"/>
    <w:rsid w:val="00265A0C"/>
    <w:rsid w:val="00265D48"/>
    <w:rsid w:val="00265E2B"/>
    <w:rsid w:val="00265F78"/>
    <w:rsid w:val="00265FCD"/>
    <w:rsid w:val="00266236"/>
    <w:rsid w:val="00266A52"/>
    <w:rsid w:val="00266E36"/>
    <w:rsid w:val="00266EB0"/>
    <w:rsid w:val="002670D9"/>
    <w:rsid w:val="00267E3D"/>
    <w:rsid w:val="00270311"/>
    <w:rsid w:val="0027032F"/>
    <w:rsid w:val="00270475"/>
    <w:rsid w:val="002705C7"/>
    <w:rsid w:val="00270B6C"/>
    <w:rsid w:val="002710CD"/>
    <w:rsid w:val="00271441"/>
    <w:rsid w:val="0027164B"/>
    <w:rsid w:val="00271D8C"/>
    <w:rsid w:val="0027206F"/>
    <w:rsid w:val="002726F1"/>
    <w:rsid w:val="002727CC"/>
    <w:rsid w:val="0027295F"/>
    <w:rsid w:val="00272F78"/>
    <w:rsid w:val="00273D8F"/>
    <w:rsid w:val="00273DC3"/>
    <w:rsid w:val="00273F7D"/>
    <w:rsid w:val="002744AB"/>
    <w:rsid w:val="002746E8"/>
    <w:rsid w:val="00274DE3"/>
    <w:rsid w:val="0027573A"/>
    <w:rsid w:val="00275CC6"/>
    <w:rsid w:val="00275F89"/>
    <w:rsid w:val="002761B2"/>
    <w:rsid w:val="00276AAF"/>
    <w:rsid w:val="00276F7B"/>
    <w:rsid w:val="0028017A"/>
    <w:rsid w:val="00280286"/>
    <w:rsid w:val="0028096E"/>
    <w:rsid w:val="00281269"/>
    <w:rsid w:val="0028130A"/>
    <w:rsid w:val="00281E20"/>
    <w:rsid w:val="00282AE9"/>
    <w:rsid w:val="00282E56"/>
    <w:rsid w:val="00283630"/>
    <w:rsid w:val="00283CE8"/>
    <w:rsid w:val="002841E0"/>
    <w:rsid w:val="0028490D"/>
    <w:rsid w:val="002849B0"/>
    <w:rsid w:val="00284AB2"/>
    <w:rsid w:val="00284D18"/>
    <w:rsid w:val="002850D7"/>
    <w:rsid w:val="0028512C"/>
    <w:rsid w:val="0028559B"/>
    <w:rsid w:val="00285919"/>
    <w:rsid w:val="0028596E"/>
    <w:rsid w:val="00285C77"/>
    <w:rsid w:val="00286809"/>
    <w:rsid w:val="00286A28"/>
    <w:rsid w:val="00286CD4"/>
    <w:rsid w:val="00286FB9"/>
    <w:rsid w:val="002873EF"/>
    <w:rsid w:val="00287456"/>
    <w:rsid w:val="002877E6"/>
    <w:rsid w:val="0028796C"/>
    <w:rsid w:val="002879F8"/>
    <w:rsid w:val="002901EF"/>
    <w:rsid w:val="002909E8"/>
    <w:rsid w:val="00290B54"/>
    <w:rsid w:val="00290C8B"/>
    <w:rsid w:val="002919D3"/>
    <w:rsid w:val="00291C60"/>
    <w:rsid w:val="00292F39"/>
    <w:rsid w:val="002932CC"/>
    <w:rsid w:val="00293A55"/>
    <w:rsid w:val="002947B9"/>
    <w:rsid w:val="00295652"/>
    <w:rsid w:val="00296469"/>
    <w:rsid w:val="002964A5"/>
    <w:rsid w:val="00296736"/>
    <w:rsid w:val="00296A45"/>
    <w:rsid w:val="00296C14"/>
    <w:rsid w:val="00296E78"/>
    <w:rsid w:val="00296ED5"/>
    <w:rsid w:val="00296F83"/>
    <w:rsid w:val="00297178"/>
    <w:rsid w:val="00297283"/>
    <w:rsid w:val="0029799B"/>
    <w:rsid w:val="00297C88"/>
    <w:rsid w:val="00297E2E"/>
    <w:rsid w:val="002A07EB"/>
    <w:rsid w:val="002A1376"/>
    <w:rsid w:val="002A1CDA"/>
    <w:rsid w:val="002A1F99"/>
    <w:rsid w:val="002A23DD"/>
    <w:rsid w:val="002A25CF"/>
    <w:rsid w:val="002A2B3B"/>
    <w:rsid w:val="002A2B57"/>
    <w:rsid w:val="002A3237"/>
    <w:rsid w:val="002A3356"/>
    <w:rsid w:val="002A3411"/>
    <w:rsid w:val="002A3440"/>
    <w:rsid w:val="002A354A"/>
    <w:rsid w:val="002A3BD2"/>
    <w:rsid w:val="002A3CC2"/>
    <w:rsid w:val="002A4836"/>
    <w:rsid w:val="002A4866"/>
    <w:rsid w:val="002A4A49"/>
    <w:rsid w:val="002A4B00"/>
    <w:rsid w:val="002A4E81"/>
    <w:rsid w:val="002A5350"/>
    <w:rsid w:val="002A53CD"/>
    <w:rsid w:val="002A5A77"/>
    <w:rsid w:val="002A5C93"/>
    <w:rsid w:val="002A5F5B"/>
    <w:rsid w:val="002A6C7C"/>
    <w:rsid w:val="002A70B6"/>
    <w:rsid w:val="002A7289"/>
    <w:rsid w:val="002A7E70"/>
    <w:rsid w:val="002A7F2C"/>
    <w:rsid w:val="002B05FA"/>
    <w:rsid w:val="002B0683"/>
    <w:rsid w:val="002B0EA3"/>
    <w:rsid w:val="002B18B8"/>
    <w:rsid w:val="002B23A8"/>
    <w:rsid w:val="002B2404"/>
    <w:rsid w:val="002B2443"/>
    <w:rsid w:val="002B2572"/>
    <w:rsid w:val="002B2EFD"/>
    <w:rsid w:val="002B2F41"/>
    <w:rsid w:val="002B3440"/>
    <w:rsid w:val="002B365C"/>
    <w:rsid w:val="002B372C"/>
    <w:rsid w:val="002B38C1"/>
    <w:rsid w:val="002B3A57"/>
    <w:rsid w:val="002B3D2C"/>
    <w:rsid w:val="002B4379"/>
    <w:rsid w:val="002B4F82"/>
    <w:rsid w:val="002B53DD"/>
    <w:rsid w:val="002B57A6"/>
    <w:rsid w:val="002B61A7"/>
    <w:rsid w:val="002B6367"/>
    <w:rsid w:val="002B65EB"/>
    <w:rsid w:val="002B6699"/>
    <w:rsid w:val="002B710A"/>
    <w:rsid w:val="002B71C5"/>
    <w:rsid w:val="002B7372"/>
    <w:rsid w:val="002B7529"/>
    <w:rsid w:val="002B75CD"/>
    <w:rsid w:val="002B7C01"/>
    <w:rsid w:val="002C006A"/>
    <w:rsid w:val="002C0E15"/>
    <w:rsid w:val="002C0E91"/>
    <w:rsid w:val="002C14B8"/>
    <w:rsid w:val="002C1B28"/>
    <w:rsid w:val="002C1B77"/>
    <w:rsid w:val="002C1B78"/>
    <w:rsid w:val="002C2603"/>
    <w:rsid w:val="002C26C5"/>
    <w:rsid w:val="002C2C85"/>
    <w:rsid w:val="002C2D0F"/>
    <w:rsid w:val="002C2EB7"/>
    <w:rsid w:val="002C3034"/>
    <w:rsid w:val="002C3204"/>
    <w:rsid w:val="002C49CB"/>
    <w:rsid w:val="002C4EC5"/>
    <w:rsid w:val="002C4F55"/>
    <w:rsid w:val="002C5154"/>
    <w:rsid w:val="002C58B3"/>
    <w:rsid w:val="002C5998"/>
    <w:rsid w:val="002C6323"/>
    <w:rsid w:val="002C6521"/>
    <w:rsid w:val="002C6D2F"/>
    <w:rsid w:val="002C6DC5"/>
    <w:rsid w:val="002C7C52"/>
    <w:rsid w:val="002C7D10"/>
    <w:rsid w:val="002C7ED0"/>
    <w:rsid w:val="002D0164"/>
    <w:rsid w:val="002D01C2"/>
    <w:rsid w:val="002D02F5"/>
    <w:rsid w:val="002D03FE"/>
    <w:rsid w:val="002D127F"/>
    <w:rsid w:val="002D150A"/>
    <w:rsid w:val="002D1DF4"/>
    <w:rsid w:val="002D2030"/>
    <w:rsid w:val="002D2ADB"/>
    <w:rsid w:val="002D2F1E"/>
    <w:rsid w:val="002D2FB0"/>
    <w:rsid w:val="002D3103"/>
    <w:rsid w:val="002D343F"/>
    <w:rsid w:val="002D35AE"/>
    <w:rsid w:val="002D3C13"/>
    <w:rsid w:val="002D3C7D"/>
    <w:rsid w:val="002D43C0"/>
    <w:rsid w:val="002D4656"/>
    <w:rsid w:val="002D477F"/>
    <w:rsid w:val="002D47F1"/>
    <w:rsid w:val="002D49A3"/>
    <w:rsid w:val="002D4D34"/>
    <w:rsid w:val="002D51A2"/>
    <w:rsid w:val="002D5D09"/>
    <w:rsid w:val="002D5E1E"/>
    <w:rsid w:val="002D5EFF"/>
    <w:rsid w:val="002D5FE5"/>
    <w:rsid w:val="002D6040"/>
    <w:rsid w:val="002D6392"/>
    <w:rsid w:val="002D6BC0"/>
    <w:rsid w:val="002D6C1A"/>
    <w:rsid w:val="002D73E3"/>
    <w:rsid w:val="002D7779"/>
    <w:rsid w:val="002D7821"/>
    <w:rsid w:val="002D799F"/>
    <w:rsid w:val="002E0283"/>
    <w:rsid w:val="002E03C0"/>
    <w:rsid w:val="002E0B9A"/>
    <w:rsid w:val="002E0D42"/>
    <w:rsid w:val="002E1E63"/>
    <w:rsid w:val="002E22EC"/>
    <w:rsid w:val="002E247C"/>
    <w:rsid w:val="002E2858"/>
    <w:rsid w:val="002E291F"/>
    <w:rsid w:val="002E29E8"/>
    <w:rsid w:val="002E2C07"/>
    <w:rsid w:val="002E2FC3"/>
    <w:rsid w:val="002E2FE4"/>
    <w:rsid w:val="002E3015"/>
    <w:rsid w:val="002E3190"/>
    <w:rsid w:val="002E41F4"/>
    <w:rsid w:val="002E420E"/>
    <w:rsid w:val="002E4653"/>
    <w:rsid w:val="002E476D"/>
    <w:rsid w:val="002E4C2D"/>
    <w:rsid w:val="002E52C0"/>
    <w:rsid w:val="002E52FC"/>
    <w:rsid w:val="002E540B"/>
    <w:rsid w:val="002E5552"/>
    <w:rsid w:val="002E5F1D"/>
    <w:rsid w:val="002E621D"/>
    <w:rsid w:val="002E6323"/>
    <w:rsid w:val="002E72CB"/>
    <w:rsid w:val="002E7B9F"/>
    <w:rsid w:val="002F009C"/>
    <w:rsid w:val="002F0929"/>
    <w:rsid w:val="002F11FB"/>
    <w:rsid w:val="002F1244"/>
    <w:rsid w:val="002F16CD"/>
    <w:rsid w:val="002F1B1E"/>
    <w:rsid w:val="002F1D78"/>
    <w:rsid w:val="002F2028"/>
    <w:rsid w:val="002F2C3B"/>
    <w:rsid w:val="002F2D74"/>
    <w:rsid w:val="002F2E4B"/>
    <w:rsid w:val="002F336A"/>
    <w:rsid w:val="002F4045"/>
    <w:rsid w:val="002F4089"/>
    <w:rsid w:val="002F437C"/>
    <w:rsid w:val="002F4550"/>
    <w:rsid w:val="002F4ABA"/>
    <w:rsid w:val="002F504E"/>
    <w:rsid w:val="002F5169"/>
    <w:rsid w:val="002F53A3"/>
    <w:rsid w:val="002F57FD"/>
    <w:rsid w:val="002F5891"/>
    <w:rsid w:val="002F5B71"/>
    <w:rsid w:val="002F5FD6"/>
    <w:rsid w:val="002F614C"/>
    <w:rsid w:val="002F64E4"/>
    <w:rsid w:val="002F655F"/>
    <w:rsid w:val="002F68BE"/>
    <w:rsid w:val="002F68CB"/>
    <w:rsid w:val="002F69F8"/>
    <w:rsid w:val="002F6CA3"/>
    <w:rsid w:val="002F7E93"/>
    <w:rsid w:val="00300001"/>
    <w:rsid w:val="00300D17"/>
    <w:rsid w:val="00301087"/>
    <w:rsid w:val="00301334"/>
    <w:rsid w:val="003014B8"/>
    <w:rsid w:val="00301ADD"/>
    <w:rsid w:val="00301B5F"/>
    <w:rsid w:val="00301D61"/>
    <w:rsid w:val="00302410"/>
    <w:rsid w:val="00302439"/>
    <w:rsid w:val="003024BD"/>
    <w:rsid w:val="00302E06"/>
    <w:rsid w:val="00302FDE"/>
    <w:rsid w:val="0030326A"/>
    <w:rsid w:val="00303434"/>
    <w:rsid w:val="003034F5"/>
    <w:rsid w:val="00304020"/>
    <w:rsid w:val="00304478"/>
    <w:rsid w:val="00305087"/>
    <w:rsid w:val="0030545C"/>
    <w:rsid w:val="00305838"/>
    <w:rsid w:val="003058BF"/>
    <w:rsid w:val="00305CBF"/>
    <w:rsid w:val="00305EC6"/>
    <w:rsid w:val="00305EFB"/>
    <w:rsid w:val="003061B2"/>
    <w:rsid w:val="00306326"/>
    <w:rsid w:val="003066A6"/>
    <w:rsid w:val="003066BE"/>
    <w:rsid w:val="00306C0E"/>
    <w:rsid w:val="00306C88"/>
    <w:rsid w:val="0030706F"/>
    <w:rsid w:val="00307382"/>
    <w:rsid w:val="00307A67"/>
    <w:rsid w:val="00307BD7"/>
    <w:rsid w:val="00307DA4"/>
    <w:rsid w:val="003106A4"/>
    <w:rsid w:val="003109A0"/>
    <w:rsid w:val="00310AB6"/>
    <w:rsid w:val="00310DA9"/>
    <w:rsid w:val="00310ED2"/>
    <w:rsid w:val="0031143E"/>
    <w:rsid w:val="003116BB"/>
    <w:rsid w:val="00311A48"/>
    <w:rsid w:val="00311A92"/>
    <w:rsid w:val="00311E35"/>
    <w:rsid w:val="0031293B"/>
    <w:rsid w:val="003129BC"/>
    <w:rsid w:val="00312A11"/>
    <w:rsid w:val="00312CB0"/>
    <w:rsid w:val="00312D23"/>
    <w:rsid w:val="00313054"/>
    <w:rsid w:val="00313121"/>
    <w:rsid w:val="0031356B"/>
    <w:rsid w:val="0031392E"/>
    <w:rsid w:val="00314819"/>
    <w:rsid w:val="00314FA6"/>
    <w:rsid w:val="003152E8"/>
    <w:rsid w:val="003156CA"/>
    <w:rsid w:val="00315F5F"/>
    <w:rsid w:val="003160D4"/>
    <w:rsid w:val="00316112"/>
    <w:rsid w:val="00316341"/>
    <w:rsid w:val="003163A1"/>
    <w:rsid w:val="003165DD"/>
    <w:rsid w:val="00316828"/>
    <w:rsid w:val="00316CEE"/>
    <w:rsid w:val="00316FF4"/>
    <w:rsid w:val="00317204"/>
    <w:rsid w:val="00317C32"/>
    <w:rsid w:val="00317FFB"/>
    <w:rsid w:val="003202CF"/>
    <w:rsid w:val="00320506"/>
    <w:rsid w:val="00320EEA"/>
    <w:rsid w:val="00321216"/>
    <w:rsid w:val="00321630"/>
    <w:rsid w:val="0032187F"/>
    <w:rsid w:val="00321F16"/>
    <w:rsid w:val="003228D9"/>
    <w:rsid w:val="00322A6B"/>
    <w:rsid w:val="00322CF6"/>
    <w:rsid w:val="00322E5B"/>
    <w:rsid w:val="00322E86"/>
    <w:rsid w:val="00322F5C"/>
    <w:rsid w:val="0032310F"/>
    <w:rsid w:val="003246CB"/>
    <w:rsid w:val="00324C02"/>
    <w:rsid w:val="00324C4C"/>
    <w:rsid w:val="00324F11"/>
    <w:rsid w:val="00325127"/>
    <w:rsid w:val="003253F8"/>
    <w:rsid w:val="003255FC"/>
    <w:rsid w:val="00325667"/>
    <w:rsid w:val="00325BDF"/>
    <w:rsid w:val="00325C2D"/>
    <w:rsid w:val="00325CE8"/>
    <w:rsid w:val="00325D39"/>
    <w:rsid w:val="00325EDA"/>
    <w:rsid w:val="003266A8"/>
    <w:rsid w:val="003268B9"/>
    <w:rsid w:val="00326C68"/>
    <w:rsid w:val="00326D35"/>
    <w:rsid w:val="00327AC3"/>
    <w:rsid w:val="00327B69"/>
    <w:rsid w:val="003303EA"/>
    <w:rsid w:val="003309EB"/>
    <w:rsid w:val="00330D8D"/>
    <w:rsid w:val="0033105A"/>
    <w:rsid w:val="003310C8"/>
    <w:rsid w:val="00331152"/>
    <w:rsid w:val="00331AEC"/>
    <w:rsid w:val="00331FD4"/>
    <w:rsid w:val="003320A8"/>
    <w:rsid w:val="00332243"/>
    <w:rsid w:val="003332B8"/>
    <w:rsid w:val="003334B2"/>
    <w:rsid w:val="00333507"/>
    <w:rsid w:val="00333A0F"/>
    <w:rsid w:val="00335250"/>
    <w:rsid w:val="0033593A"/>
    <w:rsid w:val="00336AAB"/>
    <w:rsid w:val="00336D2F"/>
    <w:rsid w:val="00336E9A"/>
    <w:rsid w:val="00337B6E"/>
    <w:rsid w:val="00337EA6"/>
    <w:rsid w:val="00340962"/>
    <w:rsid w:val="00340CC0"/>
    <w:rsid w:val="00341367"/>
    <w:rsid w:val="0034171E"/>
    <w:rsid w:val="00341930"/>
    <w:rsid w:val="00341D33"/>
    <w:rsid w:val="00341E15"/>
    <w:rsid w:val="00342033"/>
    <w:rsid w:val="003423D1"/>
    <w:rsid w:val="003428EF"/>
    <w:rsid w:val="003429CC"/>
    <w:rsid w:val="00342A7E"/>
    <w:rsid w:val="00342D6C"/>
    <w:rsid w:val="003433DF"/>
    <w:rsid w:val="00343961"/>
    <w:rsid w:val="00343DEC"/>
    <w:rsid w:val="003447E1"/>
    <w:rsid w:val="00344F0C"/>
    <w:rsid w:val="0034502D"/>
    <w:rsid w:val="003453F0"/>
    <w:rsid w:val="003454BA"/>
    <w:rsid w:val="0034594F"/>
    <w:rsid w:val="003459AB"/>
    <w:rsid w:val="00345C91"/>
    <w:rsid w:val="003461B9"/>
    <w:rsid w:val="00346763"/>
    <w:rsid w:val="003468E6"/>
    <w:rsid w:val="003469F3"/>
    <w:rsid w:val="00346F71"/>
    <w:rsid w:val="003477D3"/>
    <w:rsid w:val="00347C0C"/>
    <w:rsid w:val="00347CAE"/>
    <w:rsid w:val="00347E52"/>
    <w:rsid w:val="0035026C"/>
    <w:rsid w:val="00350667"/>
    <w:rsid w:val="003506BE"/>
    <w:rsid w:val="00350989"/>
    <w:rsid w:val="00350B72"/>
    <w:rsid w:val="00351805"/>
    <w:rsid w:val="00351ADD"/>
    <w:rsid w:val="00352041"/>
    <w:rsid w:val="00352050"/>
    <w:rsid w:val="00352343"/>
    <w:rsid w:val="003529AD"/>
    <w:rsid w:val="00352C29"/>
    <w:rsid w:val="00352E3F"/>
    <w:rsid w:val="00352F06"/>
    <w:rsid w:val="00353662"/>
    <w:rsid w:val="00353731"/>
    <w:rsid w:val="00353C8D"/>
    <w:rsid w:val="00353E25"/>
    <w:rsid w:val="0035428D"/>
    <w:rsid w:val="003546F3"/>
    <w:rsid w:val="00354AAB"/>
    <w:rsid w:val="00354C06"/>
    <w:rsid w:val="003552F4"/>
    <w:rsid w:val="00355661"/>
    <w:rsid w:val="0035623E"/>
    <w:rsid w:val="0035635C"/>
    <w:rsid w:val="003563D3"/>
    <w:rsid w:val="00356C32"/>
    <w:rsid w:val="00356F65"/>
    <w:rsid w:val="0035701D"/>
    <w:rsid w:val="003570D9"/>
    <w:rsid w:val="003601E3"/>
    <w:rsid w:val="0036038B"/>
    <w:rsid w:val="00360587"/>
    <w:rsid w:val="00360838"/>
    <w:rsid w:val="0036123C"/>
    <w:rsid w:val="00361CC4"/>
    <w:rsid w:val="003628E4"/>
    <w:rsid w:val="00362A09"/>
    <w:rsid w:val="00362B99"/>
    <w:rsid w:val="00362B9E"/>
    <w:rsid w:val="00363C1B"/>
    <w:rsid w:val="003643B3"/>
    <w:rsid w:val="00364562"/>
    <w:rsid w:val="00364788"/>
    <w:rsid w:val="00364B46"/>
    <w:rsid w:val="00364C69"/>
    <w:rsid w:val="00365281"/>
    <w:rsid w:val="003652F8"/>
    <w:rsid w:val="00365AB3"/>
    <w:rsid w:val="00365B03"/>
    <w:rsid w:val="00365FF1"/>
    <w:rsid w:val="003661A8"/>
    <w:rsid w:val="003672F8"/>
    <w:rsid w:val="00367A1C"/>
    <w:rsid w:val="00367C64"/>
    <w:rsid w:val="00367E18"/>
    <w:rsid w:val="00370B15"/>
    <w:rsid w:val="00370C14"/>
    <w:rsid w:val="00370C21"/>
    <w:rsid w:val="00370CF9"/>
    <w:rsid w:val="003710B7"/>
    <w:rsid w:val="0037197A"/>
    <w:rsid w:val="00371A6E"/>
    <w:rsid w:val="00371AAF"/>
    <w:rsid w:val="00372018"/>
    <w:rsid w:val="003721B4"/>
    <w:rsid w:val="00372A84"/>
    <w:rsid w:val="00372C9B"/>
    <w:rsid w:val="00372CB2"/>
    <w:rsid w:val="00372D99"/>
    <w:rsid w:val="00373220"/>
    <w:rsid w:val="0037450E"/>
    <w:rsid w:val="003750BC"/>
    <w:rsid w:val="00375937"/>
    <w:rsid w:val="00375D85"/>
    <w:rsid w:val="00376704"/>
    <w:rsid w:val="003767D1"/>
    <w:rsid w:val="003778C1"/>
    <w:rsid w:val="00380212"/>
    <w:rsid w:val="00380454"/>
    <w:rsid w:val="00380EE4"/>
    <w:rsid w:val="003811CB"/>
    <w:rsid w:val="003819D5"/>
    <w:rsid w:val="003825E7"/>
    <w:rsid w:val="00383387"/>
    <w:rsid w:val="003839F2"/>
    <w:rsid w:val="00383AFE"/>
    <w:rsid w:val="00383B94"/>
    <w:rsid w:val="0038401A"/>
    <w:rsid w:val="003840A9"/>
    <w:rsid w:val="0038434D"/>
    <w:rsid w:val="00384802"/>
    <w:rsid w:val="00384F61"/>
    <w:rsid w:val="00384FCF"/>
    <w:rsid w:val="003853BF"/>
    <w:rsid w:val="00385DF5"/>
    <w:rsid w:val="0038650D"/>
    <w:rsid w:val="00386719"/>
    <w:rsid w:val="00386E02"/>
    <w:rsid w:val="00386EF9"/>
    <w:rsid w:val="003871D1"/>
    <w:rsid w:val="0038760D"/>
    <w:rsid w:val="00387C49"/>
    <w:rsid w:val="00387E9E"/>
    <w:rsid w:val="00390061"/>
    <w:rsid w:val="00390C21"/>
    <w:rsid w:val="0039110A"/>
    <w:rsid w:val="0039113C"/>
    <w:rsid w:val="00391187"/>
    <w:rsid w:val="003914CA"/>
    <w:rsid w:val="003914D9"/>
    <w:rsid w:val="003915D8"/>
    <w:rsid w:val="00391612"/>
    <w:rsid w:val="00391850"/>
    <w:rsid w:val="00391BCE"/>
    <w:rsid w:val="00391CEA"/>
    <w:rsid w:val="00391EF1"/>
    <w:rsid w:val="003920CB"/>
    <w:rsid w:val="003922B3"/>
    <w:rsid w:val="00392502"/>
    <w:rsid w:val="003926E9"/>
    <w:rsid w:val="003929B8"/>
    <w:rsid w:val="00392ABA"/>
    <w:rsid w:val="00392F6E"/>
    <w:rsid w:val="00393485"/>
    <w:rsid w:val="0039353A"/>
    <w:rsid w:val="00393644"/>
    <w:rsid w:val="0039375C"/>
    <w:rsid w:val="003939AF"/>
    <w:rsid w:val="00394091"/>
    <w:rsid w:val="00394648"/>
    <w:rsid w:val="00394758"/>
    <w:rsid w:val="0039490D"/>
    <w:rsid w:val="0039497E"/>
    <w:rsid w:val="00394B36"/>
    <w:rsid w:val="00394E8B"/>
    <w:rsid w:val="003954CF"/>
    <w:rsid w:val="0039563F"/>
    <w:rsid w:val="0039595F"/>
    <w:rsid w:val="00395D43"/>
    <w:rsid w:val="00396979"/>
    <w:rsid w:val="00396BC6"/>
    <w:rsid w:val="00396BE7"/>
    <w:rsid w:val="0039786A"/>
    <w:rsid w:val="003A0786"/>
    <w:rsid w:val="003A07B9"/>
    <w:rsid w:val="003A087C"/>
    <w:rsid w:val="003A0B8E"/>
    <w:rsid w:val="003A16B0"/>
    <w:rsid w:val="003A1AA3"/>
    <w:rsid w:val="003A1C70"/>
    <w:rsid w:val="003A1E66"/>
    <w:rsid w:val="003A1FEC"/>
    <w:rsid w:val="003A271A"/>
    <w:rsid w:val="003A29A9"/>
    <w:rsid w:val="003A3043"/>
    <w:rsid w:val="003A30F9"/>
    <w:rsid w:val="003A3916"/>
    <w:rsid w:val="003A39D2"/>
    <w:rsid w:val="003A3C16"/>
    <w:rsid w:val="003A3D05"/>
    <w:rsid w:val="003A40E2"/>
    <w:rsid w:val="003A4417"/>
    <w:rsid w:val="003A46B5"/>
    <w:rsid w:val="003A48EA"/>
    <w:rsid w:val="003A49CC"/>
    <w:rsid w:val="003A5545"/>
    <w:rsid w:val="003A5651"/>
    <w:rsid w:val="003A579C"/>
    <w:rsid w:val="003A5B73"/>
    <w:rsid w:val="003A6377"/>
    <w:rsid w:val="003A6B05"/>
    <w:rsid w:val="003A6BA0"/>
    <w:rsid w:val="003A6DA7"/>
    <w:rsid w:val="003A70E6"/>
    <w:rsid w:val="003A71A3"/>
    <w:rsid w:val="003A72E6"/>
    <w:rsid w:val="003A7417"/>
    <w:rsid w:val="003A776E"/>
    <w:rsid w:val="003A79DF"/>
    <w:rsid w:val="003A7C62"/>
    <w:rsid w:val="003B0518"/>
    <w:rsid w:val="003B0873"/>
    <w:rsid w:val="003B154B"/>
    <w:rsid w:val="003B15B6"/>
    <w:rsid w:val="003B1CB3"/>
    <w:rsid w:val="003B1EE1"/>
    <w:rsid w:val="003B20DF"/>
    <w:rsid w:val="003B27F1"/>
    <w:rsid w:val="003B2860"/>
    <w:rsid w:val="003B28D8"/>
    <w:rsid w:val="003B2B93"/>
    <w:rsid w:val="003B301D"/>
    <w:rsid w:val="003B3260"/>
    <w:rsid w:val="003B3A0B"/>
    <w:rsid w:val="003B3D8D"/>
    <w:rsid w:val="003B4498"/>
    <w:rsid w:val="003B4B41"/>
    <w:rsid w:val="003B4EF2"/>
    <w:rsid w:val="003B56E6"/>
    <w:rsid w:val="003B5913"/>
    <w:rsid w:val="003B5E56"/>
    <w:rsid w:val="003B5F62"/>
    <w:rsid w:val="003B615D"/>
    <w:rsid w:val="003B6461"/>
    <w:rsid w:val="003B68B3"/>
    <w:rsid w:val="003B6AF4"/>
    <w:rsid w:val="003B6D58"/>
    <w:rsid w:val="003B7478"/>
    <w:rsid w:val="003B748D"/>
    <w:rsid w:val="003B7980"/>
    <w:rsid w:val="003B7DCD"/>
    <w:rsid w:val="003B7FD3"/>
    <w:rsid w:val="003C070F"/>
    <w:rsid w:val="003C0B8F"/>
    <w:rsid w:val="003C0DA2"/>
    <w:rsid w:val="003C115B"/>
    <w:rsid w:val="003C1A4B"/>
    <w:rsid w:val="003C27EE"/>
    <w:rsid w:val="003C2D9E"/>
    <w:rsid w:val="003C3302"/>
    <w:rsid w:val="003C38EA"/>
    <w:rsid w:val="003C39AB"/>
    <w:rsid w:val="003C39F3"/>
    <w:rsid w:val="003C3A44"/>
    <w:rsid w:val="003C4527"/>
    <w:rsid w:val="003C4B5C"/>
    <w:rsid w:val="003C59A3"/>
    <w:rsid w:val="003C5CB1"/>
    <w:rsid w:val="003C6076"/>
    <w:rsid w:val="003C63FB"/>
    <w:rsid w:val="003C661F"/>
    <w:rsid w:val="003C67DE"/>
    <w:rsid w:val="003C75DD"/>
    <w:rsid w:val="003C7F8E"/>
    <w:rsid w:val="003D0198"/>
    <w:rsid w:val="003D01FA"/>
    <w:rsid w:val="003D0A3B"/>
    <w:rsid w:val="003D1670"/>
    <w:rsid w:val="003D2697"/>
    <w:rsid w:val="003D300D"/>
    <w:rsid w:val="003D303B"/>
    <w:rsid w:val="003D3133"/>
    <w:rsid w:val="003D4BEA"/>
    <w:rsid w:val="003D4D3A"/>
    <w:rsid w:val="003D4D79"/>
    <w:rsid w:val="003D5726"/>
    <w:rsid w:val="003D5B4F"/>
    <w:rsid w:val="003D68A7"/>
    <w:rsid w:val="003D692C"/>
    <w:rsid w:val="003D695C"/>
    <w:rsid w:val="003D723D"/>
    <w:rsid w:val="003D7382"/>
    <w:rsid w:val="003D752A"/>
    <w:rsid w:val="003D77B5"/>
    <w:rsid w:val="003D7C6C"/>
    <w:rsid w:val="003E03CE"/>
    <w:rsid w:val="003E071F"/>
    <w:rsid w:val="003E072D"/>
    <w:rsid w:val="003E07FD"/>
    <w:rsid w:val="003E08D5"/>
    <w:rsid w:val="003E13A2"/>
    <w:rsid w:val="003E1436"/>
    <w:rsid w:val="003E1B15"/>
    <w:rsid w:val="003E1D73"/>
    <w:rsid w:val="003E2064"/>
    <w:rsid w:val="003E21FB"/>
    <w:rsid w:val="003E2441"/>
    <w:rsid w:val="003E282B"/>
    <w:rsid w:val="003E2AE1"/>
    <w:rsid w:val="003E33E7"/>
    <w:rsid w:val="003E350B"/>
    <w:rsid w:val="003E3556"/>
    <w:rsid w:val="003E37DF"/>
    <w:rsid w:val="003E3A7E"/>
    <w:rsid w:val="003E3FF5"/>
    <w:rsid w:val="003E4080"/>
    <w:rsid w:val="003E4563"/>
    <w:rsid w:val="003E4627"/>
    <w:rsid w:val="003E4A46"/>
    <w:rsid w:val="003E4A7D"/>
    <w:rsid w:val="003E4C84"/>
    <w:rsid w:val="003E4DCA"/>
    <w:rsid w:val="003E55DF"/>
    <w:rsid w:val="003E55F5"/>
    <w:rsid w:val="003E582C"/>
    <w:rsid w:val="003E5A0A"/>
    <w:rsid w:val="003E5A0D"/>
    <w:rsid w:val="003E5E20"/>
    <w:rsid w:val="003E5F80"/>
    <w:rsid w:val="003E60A4"/>
    <w:rsid w:val="003E62DC"/>
    <w:rsid w:val="003E65A7"/>
    <w:rsid w:val="003E66E3"/>
    <w:rsid w:val="003E6800"/>
    <w:rsid w:val="003E70ED"/>
    <w:rsid w:val="003E73CB"/>
    <w:rsid w:val="003E7450"/>
    <w:rsid w:val="003E7729"/>
    <w:rsid w:val="003E77E2"/>
    <w:rsid w:val="003E7B19"/>
    <w:rsid w:val="003E7BD3"/>
    <w:rsid w:val="003E7CA9"/>
    <w:rsid w:val="003E7CBD"/>
    <w:rsid w:val="003F0754"/>
    <w:rsid w:val="003F0783"/>
    <w:rsid w:val="003F07F8"/>
    <w:rsid w:val="003F0E35"/>
    <w:rsid w:val="003F0F70"/>
    <w:rsid w:val="003F15FF"/>
    <w:rsid w:val="003F1ABA"/>
    <w:rsid w:val="003F1AFA"/>
    <w:rsid w:val="003F1E03"/>
    <w:rsid w:val="003F1F0E"/>
    <w:rsid w:val="003F2051"/>
    <w:rsid w:val="003F209F"/>
    <w:rsid w:val="003F22B7"/>
    <w:rsid w:val="003F3721"/>
    <w:rsid w:val="003F4A6E"/>
    <w:rsid w:val="003F516D"/>
    <w:rsid w:val="003F5567"/>
    <w:rsid w:val="003F5A0B"/>
    <w:rsid w:val="003F5E87"/>
    <w:rsid w:val="003F642B"/>
    <w:rsid w:val="003F67FC"/>
    <w:rsid w:val="003F68E8"/>
    <w:rsid w:val="003F6B09"/>
    <w:rsid w:val="003F6F06"/>
    <w:rsid w:val="003F7355"/>
    <w:rsid w:val="003F78C6"/>
    <w:rsid w:val="003F7990"/>
    <w:rsid w:val="003F7A2F"/>
    <w:rsid w:val="004000B2"/>
    <w:rsid w:val="00400121"/>
    <w:rsid w:val="004009E9"/>
    <w:rsid w:val="00400BFE"/>
    <w:rsid w:val="00401125"/>
    <w:rsid w:val="0040156F"/>
    <w:rsid w:val="00401683"/>
    <w:rsid w:val="0040177B"/>
    <w:rsid w:val="00401AA2"/>
    <w:rsid w:val="00402009"/>
    <w:rsid w:val="004029A4"/>
    <w:rsid w:val="00403FDD"/>
    <w:rsid w:val="004047B1"/>
    <w:rsid w:val="004049D3"/>
    <w:rsid w:val="00404BD3"/>
    <w:rsid w:val="00404FFA"/>
    <w:rsid w:val="00405000"/>
    <w:rsid w:val="00405501"/>
    <w:rsid w:val="004057B4"/>
    <w:rsid w:val="004059C1"/>
    <w:rsid w:val="00405C47"/>
    <w:rsid w:val="004065FD"/>
    <w:rsid w:val="00406656"/>
    <w:rsid w:val="0040684D"/>
    <w:rsid w:val="00407188"/>
    <w:rsid w:val="00407740"/>
    <w:rsid w:val="00407CD9"/>
    <w:rsid w:val="00410393"/>
    <w:rsid w:val="00410678"/>
    <w:rsid w:val="00410D3D"/>
    <w:rsid w:val="004115E0"/>
    <w:rsid w:val="004116F3"/>
    <w:rsid w:val="004117DB"/>
    <w:rsid w:val="00411970"/>
    <w:rsid w:val="00412736"/>
    <w:rsid w:val="00412A25"/>
    <w:rsid w:val="00413570"/>
    <w:rsid w:val="004136AC"/>
    <w:rsid w:val="00413902"/>
    <w:rsid w:val="0041408F"/>
    <w:rsid w:val="004140D3"/>
    <w:rsid w:val="0041429E"/>
    <w:rsid w:val="00414519"/>
    <w:rsid w:val="00414687"/>
    <w:rsid w:val="004149FE"/>
    <w:rsid w:val="0041510A"/>
    <w:rsid w:val="0041601A"/>
    <w:rsid w:val="004168BD"/>
    <w:rsid w:val="00416BC0"/>
    <w:rsid w:val="00417725"/>
    <w:rsid w:val="0041777E"/>
    <w:rsid w:val="00420137"/>
    <w:rsid w:val="004201B7"/>
    <w:rsid w:val="004205CC"/>
    <w:rsid w:val="00420A89"/>
    <w:rsid w:val="00420B93"/>
    <w:rsid w:val="00421076"/>
    <w:rsid w:val="0042186E"/>
    <w:rsid w:val="004222D1"/>
    <w:rsid w:val="004229CC"/>
    <w:rsid w:val="00422C7D"/>
    <w:rsid w:val="00422DBC"/>
    <w:rsid w:val="004231CB"/>
    <w:rsid w:val="004241BF"/>
    <w:rsid w:val="00424733"/>
    <w:rsid w:val="0042475C"/>
    <w:rsid w:val="00424C44"/>
    <w:rsid w:val="00425015"/>
    <w:rsid w:val="00425387"/>
    <w:rsid w:val="00425716"/>
    <w:rsid w:val="00425EF1"/>
    <w:rsid w:val="00426583"/>
    <w:rsid w:val="0042662B"/>
    <w:rsid w:val="00426BF5"/>
    <w:rsid w:val="00426E4B"/>
    <w:rsid w:val="0042712E"/>
    <w:rsid w:val="0042747F"/>
    <w:rsid w:val="00427A5E"/>
    <w:rsid w:val="00427B49"/>
    <w:rsid w:val="00427D14"/>
    <w:rsid w:val="00427ECF"/>
    <w:rsid w:val="00430441"/>
    <w:rsid w:val="00430486"/>
    <w:rsid w:val="00430516"/>
    <w:rsid w:val="004305B5"/>
    <w:rsid w:val="00430C58"/>
    <w:rsid w:val="00430DBE"/>
    <w:rsid w:val="0043108E"/>
    <w:rsid w:val="0043166C"/>
    <w:rsid w:val="00431882"/>
    <w:rsid w:val="00431B43"/>
    <w:rsid w:val="00431B4C"/>
    <w:rsid w:val="00431D5F"/>
    <w:rsid w:val="00432222"/>
    <w:rsid w:val="00432A48"/>
    <w:rsid w:val="00432E36"/>
    <w:rsid w:val="00433108"/>
    <w:rsid w:val="0043346B"/>
    <w:rsid w:val="004334D4"/>
    <w:rsid w:val="00433521"/>
    <w:rsid w:val="004339AD"/>
    <w:rsid w:val="00433A2A"/>
    <w:rsid w:val="00433C0B"/>
    <w:rsid w:val="00433E7F"/>
    <w:rsid w:val="00433EF9"/>
    <w:rsid w:val="00434307"/>
    <w:rsid w:val="00435B76"/>
    <w:rsid w:val="00435D05"/>
    <w:rsid w:val="0043604E"/>
    <w:rsid w:val="0043627A"/>
    <w:rsid w:val="004363ED"/>
    <w:rsid w:val="0043665E"/>
    <w:rsid w:val="004366C4"/>
    <w:rsid w:val="004366EF"/>
    <w:rsid w:val="00436D99"/>
    <w:rsid w:val="00436E3E"/>
    <w:rsid w:val="0043709E"/>
    <w:rsid w:val="004405B7"/>
    <w:rsid w:val="004408E6"/>
    <w:rsid w:val="00440953"/>
    <w:rsid w:val="00440DE1"/>
    <w:rsid w:val="00441991"/>
    <w:rsid w:val="00441AD9"/>
    <w:rsid w:val="00441C65"/>
    <w:rsid w:val="00442065"/>
    <w:rsid w:val="004424BA"/>
    <w:rsid w:val="00442C27"/>
    <w:rsid w:val="00443458"/>
    <w:rsid w:val="00443DAE"/>
    <w:rsid w:val="00443E2B"/>
    <w:rsid w:val="00443E98"/>
    <w:rsid w:val="004444CA"/>
    <w:rsid w:val="004444E0"/>
    <w:rsid w:val="00445627"/>
    <w:rsid w:val="0044563A"/>
    <w:rsid w:val="00446183"/>
    <w:rsid w:val="004463CC"/>
    <w:rsid w:val="00446B9B"/>
    <w:rsid w:val="00447176"/>
    <w:rsid w:val="0044731F"/>
    <w:rsid w:val="004474F9"/>
    <w:rsid w:val="00447530"/>
    <w:rsid w:val="004475C2"/>
    <w:rsid w:val="00447831"/>
    <w:rsid w:val="0045005A"/>
    <w:rsid w:val="00450282"/>
    <w:rsid w:val="0045091E"/>
    <w:rsid w:val="00450A4D"/>
    <w:rsid w:val="00450D6F"/>
    <w:rsid w:val="00450E7C"/>
    <w:rsid w:val="00450F35"/>
    <w:rsid w:val="00450F67"/>
    <w:rsid w:val="00450FBC"/>
    <w:rsid w:val="004515E5"/>
    <w:rsid w:val="00451836"/>
    <w:rsid w:val="004523BD"/>
    <w:rsid w:val="00452870"/>
    <w:rsid w:val="00452AE1"/>
    <w:rsid w:val="00452AF5"/>
    <w:rsid w:val="00452B30"/>
    <w:rsid w:val="00452DFC"/>
    <w:rsid w:val="00453AFD"/>
    <w:rsid w:val="00453CD6"/>
    <w:rsid w:val="00453CEE"/>
    <w:rsid w:val="00453DBB"/>
    <w:rsid w:val="00453E81"/>
    <w:rsid w:val="0045450F"/>
    <w:rsid w:val="0045476F"/>
    <w:rsid w:val="00454A79"/>
    <w:rsid w:val="00454BE5"/>
    <w:rsid w:val="004552F5"/>
    <w:rsid w:val="00455834"/>
    <w:rsid w:val="00455D2D"/>
    <w:rsid w:val="00456367"/>
    <w:rsid w:val="00456DFF"/>
    <w:rsid w:val="00457145"/>
    <w:rsid w:val="00460122"/>
    <w:rsid w:val="00460B5C"/>
    <w:rsid w:val="00461184"/>
    <w:rsid w:val="00461487"/>
    <w:rsid w:val="0046187F"/>
    <w:rsid w:val="00461ACC"/>
    <w:rsid w:val="00461F1F"/>
    <w:rsid w:val="00462135"/>
    <w:rsid w:val="004621C6"/>
    <w:rsid w:val="00462378"/>
    <w:rsid w:val="004624A0"/>
    <w:rsid w:val="00462B65"/>
    <w:rsid w:val="00462C42"/>
    <w:rsid w:val="004631C9"/>
    <w:rsid w:val="004637FD"/>
    <w:rsid w:val="0046387B"/>
    <w:rsid w:val="00463B23"/>
    <w:rsid w:val="00463CA2"/>
    <w:rsid w:val="00464CFA"/>
    <w:rsid w:val="004653ED"/>
    <w:rsid w:val="00465468"/>
    <w:rsid w:val="0046554F"/>
    <w:rsid w:val="00465AA4"/>
    <w:rsid w:val="00465F6F"/>
    <w:rsid w:val="00466969"/>
    <w:rsid w:val="00466C34"/>
    <w:rsid w:val="0046757F"/>
    <w:rsid w:val="004676CB"/>
    <w:rsid w:val="0046771E"/>
    <w:rsid w:val="004679B6"/>
    <w:rsid w:val="00467A98"/>
    <w:rsid w:val="00467AF8"/>
    <w:rsid w:val="00467B00"/>
    <w:rsid w:val="00467D6C"/>
    <w:rsid w:val="00467DE1"/>
    <w:rsid w:val="00467EA8"/>
    <w:rsid w:val="00470825"/>
    <w:rsid w:val="00470E26"/>
    <w:rsid w:val="00470F69"/>
    <w:rsid w:val="00471362"/>
    <w:rsid w:val="004714AF"/>
    <w:rsid w:val="0047164D"/>
    <w:rsid w:val="0047167D"/>
    <w:rsid w:val="00471992"/>
    <w:rsid w:val="00471C60"/>
    <w:rsid w:val="0047221F"/>
    <w:rsid w:val="00472358"/>
    <w:rsid w:val="004727FE"/>
    <w:rsid w:val="00472DFA"/>
    <w:rsid w:val="004739BD"/>
    <w:rsid w:val="00474113"/>
    <w:rsid w:val="004742EF"/>
    <w:rsid w:val="0047463C"/>
    <w:rsid w:val="0047482F"/>
    <w:rsid w:val="004748D6"/>
    <w:rsid w:val="00474920"/>
    <w:rsid w:val="00474AFC"/>
    <w:rsid w:val="00474E7F"/>
    <w:rsid w:val="004752F3"/>
    <w:rsid w:val="0047534A"/>
    <w:rsid w:val="0047591E"/>
    <w:rsid w:val="00475E86"/>
    <w:rsid w:val="004763AE"/>
    <w:rsid w:val="0047660D"/>
    <w:rsid w:val="00476A73"/>
    <w:rsid w:val="0047743F"/>
    <w:rsid w:val="0047797B"/>
    <w:rsid w:val="0048078C"/>
    <w:rsid w:val="00480A2D"/>
    <w:rsid w:val="00480DA9"/>
    <w:rsid w:val="00480EA5"/>
    <w:rsid w:val="0048113F"/>
    <w:rsid w:val="004813C6"/>
    <w:rsid w:val="004814F6"/>
    <w:rsid w:val="00481748"/>
    <w:rsid w:val="00481D5B"/>
    <w:rsid w:val="00481EF0"/>
    <w:rsid w:val="00482EAD"/>
    <w:rsid w:val="00483118"/>
    <w:rsid w:val="0048393A"/>
    <w:rsid w:val="00483C79"/>
    <w:rsid w:val="00483EBE"/>
    <w:rsid w:val="00484143"/>
    <w:rsid w:val="00484396"/>
    <w:rsid w:val="0048465C"/>
    <w:rsid w:val="00484B2D"/>
    <w:rsid w:val="00484BFB"/>
    <w:rsid w:val="004850E0"/>
    <w:rsid w:val="004852CD"/>
    <w:rsid w:val="00485E3E"/>
    <w:rsid w:val="00486A43"/>
    <w:rsid w:val="00486F72"/>
    <w:rsid w:val="00487579"/>
    <w:rsid w:val="004879D0"/>
    <w:rsid w:val="00490331"/>
    <w:rsid w:val="004903FE"/>
    <w:rsid w:val="004904DB"/>
    <w:rsid w:val="00490873"/>
    <w:rsid w:val="004909B3"/>
    <w:rsid w:val="004909CE"/>
    <w:rsid w:val="004909FE"/>
    <w:rsid w:val="00490D4A"/>
    <w:rsid w:val="00490D4F"/>
    <w:rsid w:val="00490F42"/>
    <w:rsid w:val="00491A59"/>
    <w:rsid w:val="00491B00"/>
    <w:rsid w:val="00491D52"/>
    <w:rsid w:val="00491F70"/>
    <w:rsid w:val="004922EA"/>
    <w:rsid w:val="004924BE"/>
    <w:rsid w:val="00492824"/>
    <w:rsid w:val="00492C5A"/>
    <w:rsid w:val="00493326"/>
    <w:rsid w:val="00493980"/>
    <w:rsid w:val="00493A07"/>
    <w:rsid w:val="00493CDD"/>
    <w:rsid w:val="00493DCB"/>
    <w:rsid w:val="0049433B"/>
    <w:rsid w:val="00494B04"/>
    <w:rsid w:val="00494C26"/>
    <w:rsid w:val="004951CD"/>
    <w:rsid w:val="00495669"/>
    <w:rsid w:val="00495C7C"/>
    <w:rsid w:val="00495ED2"/>
    <w:rsid w:val="0049627E"/>
    <w:rsid w:val="004967EA"/>
    <w:rsid w:val="00496A27"/>
    <w:rsid w:val="00496A82"/>
    <w:rsid w:val="00496CB3"/>
    <w:rsid w:val="0049702B"/>
    <w:rsid w:val="00497082"/>
    <w:rsid w:val="004973E8"/>
    <w:rsid w:val="004A015E"/>
    <w:rsid w:val="004A02EA"/>
    <w:rsid w:val="004A0964"/>
    <w:rsid w:val="004A0E3D"/>
    <w:rsid w:val="004A1526"/>
    <w:rsid w:val="004A1AA6"/>
    <w:rsid w:val="004A200C"/>
    <w:rsid w:val="004A29B4"/>
    <w:rsid w:val="004A2FEF"/>
    <w:rsid w:val="004A3460"/>
    <w:rsid w:val="004A399C"/>
    <w:rsid w:val="004A3B91"/>
    <w:rsid w:val="004A3E65"/>
    <w:rsid w:val="004A4640"/>
    <w:rsid w:val="004A48B9"/>
    <w:rsid w:val="004A49C5"/>
    <w:rsid w:val="004A4B16"/>
    <w:rsid w:val="004A4B6A"/>
    <w:rsid w:val="004A4D65"/>
    <w:rsid w:val="004A58D0"/>
    <w:rsid w:val="004A5BA7"/>
    <w:rsid w:val="004A6313"/>
    <w:rsid w:val="004A64D1"/>
    <w:rsid w:val="004A67AE"/>
    <w:rsid w:val="004A68C6"/>
    <w:rsid w:val="004A6990"/>
    <w:rsid w:val="004A6991"/>
    <w:rsid w:val="004A739A"/>
    <w:rsid w:val="004A7D71"/>
    <w:rsid w:val="004B03B9"/>
    <w:rsid w:val="004B05B9"/>
    <w:rsid w:val="004B0723"/>
    <w:rsid w:val="004B0ADB"/>
    <w:rsid w:val="004B1454"/>
    <w:rsid w:val="004B1979"/>
    <w:rsid w:val="004B19EC"/>
    <w:rsid w:val="004B1C7F"/>
    <w:rsid w:val="004B1D12"/>
    <w:rsid w:val="004B1DEE"/>
    <w:rsid w:val="004B246F"/>
    <w:rsid w:val="004B32E2"/>
    <w:rsid w:val="004B3781"/>
    <w:rsid w:val="004B3F26"/>
    <w:rsid w:val="004B4327"/>
    <w:rsid w:val="004B49FA"/>
    <w:rsid w:val="004B4ED3"/>
    <w:rsid w:val="004B5167"/>
    <w:rsid w:val="004B52F7"/>
    <w:rsid w:val="004B5495"/>
    <w:rsid w:val="004B5833"/>
    <w:rsid w:val="004B5A9A"/>
    <w:rsid w:val="004B675F"/>
    <w:rsid w:val="004B6830"/>
    <w:rsid w:val="004B6918"/>
    <w:rsid w:val="004B697E"/>
    <w:rsid w:val="004B6B5A"/>
    <w:rsid w:val="004B6F60"/>
    <w:rsid w:val="004B709D"/>
    <w:rsid w:val="004B7515"/>
    <w:rsid w:val="004B7B8B"/>
    <w:rsid w:val="004B7BA7"/>
    <w:rsid w:val="004C021D"/>
    <w:rsid w:val="004C052D"/>
    <w:rsid w:val="004C0C29"/>
    <w:rsid w:val="004C0DDB"/>
    <w:rsid w:val="004C0E52"/>
    <w:rsid w:val="004C0F4D"/>
    <w:rsid w:val="004C11E8"/>
    <w:rsid w:val="004C1CDC"/>
    <w:rsid w:val="004C1D02"/>
    <w:rsid w:val="004C2190"/>
    <w:rsid w:val="004C21F1"/>
    <w:rsid w:val="004C2346"/>
    <w:rsid w:val="004C2591"/>
    <w:rsid w:val="004C25DF"/>
    <w:rsid w:val="004C2A81"/>
    <w:rsid w:val="004C2BAE"/>
    <w:rsid w:val="004C2D3B"/>
    <w:rsid w:val="004C3356"/>
    <w:rsid w:val="004C34DE"/>
    <w:rsid w:val="004C3AEF"/>
    <w:rsid w:val="004C3CFB"/>
    <w:rsid w:val="004C3FDA"/>
    <w:rsid w:val="004C4045"/>
    <w:rsid w:val="004C42F9"/>
    <w:rsid w:val="004C481F"/>
    <w:rsid w:val="004C48E8"/>
    <w:rsid w:val="004C4B36"/>
    <w:rsid w:val="004C51FF"/>
    <w:rsid w:val="004C5AE2"/>
    <w:rsid w:val="004C5E72"/>
    <w:rsid w:val="004C626C"/>
    <w:rsid w:val="004C6772"/>
    <w:rsid w:val="004C6C41"/>
    <w:rsid w:val="004C7033"/>
    <w:rsid w:val="004C709E"/>
    <w:rsid w:val="004C729B"/>
    <w:rsid w:val="004C788F"/>
    <w:rsid w:val="004C78F7"/>
    <w:rsid w:val="004C7A59"/>
    <w:rsid w:val="004D0453"/>
    <w:rsid w:val="004D06AD"/>
    <w:rsid w:val="004D0803"/>
    <w:rsid w:val="004D0C1E"/>
    <w:rsid w:val="004D0E1C"/>
    <w:rsid w:val="004D1075"/>
    <w:rsid w:val="004D1EEC"/>
    <w:rsid w:val="004D218B"/>
    <w:rsid w:val="004D2FC6"/>
    <w:rsid w:val="004D335A"/>
    <w:rsid w:val="004D3578"/>
    <w:rsid w:val="004D3B0C"/>
    <w:rsid w:val="004D3F37"/>
    <w:rsid w:val="004D470E"/>
    <w:rsid w:val="004D4BAA"/>
    <w:rsid w:val="004D4C84"/>
    <w:rsid w:val="004D4FF8"/>
    <w:rsid w:val="004D50D5"/>
    <w:rsid w:val="004D550C"/>
    <w:rsid w:val="004D57C6"/>
    <w:rsid w:val="004D5AFA"/>
    <w:rsid w:val="004D5E0D"/>
    <w:rsid w:val="004D666E"/>
    <w:rsid w:val="004D672C"/>
    <w:rsid w:val="004D6A34"/>
    <w:rsid w:val="004D6AD9"/>
    <w:rsid w:val="004D6C48"/>
    <w:rsid w:val="004D6C7D"/>
    <w:rsid w:val="004D6EF6"/>
    <w:rsid w:val="004D707F"/>
    <w:rsid w:val="004D71DC"/>
    <w:rsid w:val="004D73CE"/>
    <w:rsid w:val="004D7AEB"/>
    <w:rsid w:val="004D7DCA"/>
    <w:rsid w:val="004D7EA4"/>
    <w:rsid w:val="004D7EAA"/>
    <w:rsid w:val="004E0A21"/>
    <w:rsid w:val="004E0B12"/>
    <w:rsid w:val="004E0E12"/>
    <w:rsid w:val="004E0F48"/>
    <w:rsid w:val="004E1495"/>
    <w:rsid w:val="004E161A"/>
    <w:rsid w:val="004E1961"/>
    <w:rsid w:val="004E1D35"/>
    <w:rsid w:val="004E1F45"/>
    <w:rsid w:val="004E223A"/>
    <w:rsid w:val="004E23F4"/>
    <w:rsid w:val="004E27A8"/>
    <w:rsid w:val="004E2A09"/>
    <w:rsid w:val="004E2B6B"/>
    <w:rsid w:val="004E2C04"/>
    <w:rsid w:val="004E2E88"/>
    <w:rsid w:val="004E3069"/>
    <w:rsid w:val="004E3441"/>
    <w:rsid w:val="004E365D"/>
    <w:rsid w:val="004E36B6"/>
    <w:rsid w:val="004E36B9"/>
    <w:rsid w:val="004E372E"/>
    <w:rsid w:val="004E38F5"/>
    <w:rsid w:val="004E4327"/>
    <w:rsid w:val="004E4403"/>
    <w:rsid w:val="004E4C2E"/>
    <w:rsid w:val="004E4D8C"/>
    <w:rsid w:val="004E51FF"/>
    <w:rsid w:val="004E5674"/>
    <w:rsid w:val="004E576C"/>
    <w:rsid w:val="004E5A7E"/>
    <w:rsid w:val="004E5CA8"/>
    <w:rsid w:val="004E64F3"/>
    <w:rsid w:val="004E6938"/>
    <w:rsid w:val="004E7B43"/>
    <w:rsid w:val="004F00C3"/>
    <w:rsid w:val="004F0119"/>
    <w:rsid w:val="004F037F"/>
    <w:rsid w:val="004F0A49"/>
    <w:rsid w:val="004F129B"/>
    <w:rsid w:val="004F191A"/>
    <w:rsid w:val="004F2A5D"/>
    <w:rsid w:val="004F318A"/>
    <w:rsid w:val="004F4298"/>
    <w:rsid w:val="004F4838"/>
    <w:rsid w:val="004F4A09"/>
    <w:rsid w:val="004F4A97"/>
    <w:rsid w:val="004F4B73"/>
    <w:rsid w:val="004F4EC6"/>
    <w:rsid w:val="004F50EC"/>
    <w:rsid w:val="004F57F4"/>
    <w:rsid w:val="004F5E3A"/>
    <w:rsid w:val="004F604E"/>
    <w:rsid w:val="004F628B"/>
    <w:rsid w:val="004F6902"/>
    <w:rsid w:val="004F6BF8"/>
    <w:rsid w:val="004F6C11"/>
    <w:rsid w:val="004F6EE6"/>
    <w:rsid w:val="004F7092"/>
    <w:rsid w:val="004F709D"/>
    <w:rsid w:val="004F73DB"/>
    <w:rsid w:val="004F751A"/>
    <w:rsid w:val="004F7A32"/>
    <w:rsid w:val="004F7E7A"/>
    <w:rsid w:val="0050086E"/>
    <w:rsid w:val="005009B9"/>
    <w:rsid w:val="00500ED3"/>
    <w:rsid w:val="00500EF1"/>
    <w:rsid w:val="00501022"/>
    <w:rsid w:val="0050134F"/>
    <w:rsid w:val="005014A6"/>
    <w:rsid w:val="005021D2"/>
    <w:rsid w:val="005023CD"/>
    <w:rsid w:val="00502E49"/>
    <w:rsid w:val="0050356C"/>
    <w:rsid w:val="00503D8E"/>
    <w:rsid w:val="005047BA"/>
    <w:rsid w:val="00504908"/>
    <w:rsid w:val="00504988"/>
    <w:rsid w:val="005049F3"/>
    <w:rsid w:val="00504E52"/>
    <w:rsid w:val="00505C1E"/>
    <w:rsid w:val="00505EB6"/>
    <w:rsid w:val="00505FD8"/>
    <w:rsid w:val="00506092"/>
    <w:rsid w:val="005067A2"/>
    <w:rsid w:val="0050686E"/>
    <w:rsid w:val="0050689E"/>
    <w:rsid w:val="00506A89"/>
    <w:rsid w:val="00506CC6"/>
    <w:rsid w:val="0050705F"/>
    <w:rsid w:val="0050720C"/>
    <w:rsid w:val="0050736B"/>
    <w:rsid w:val="00507A29"/>
    <w:rsid w:val="00507A51"/>
    <w:rsid w:val="00507FC3"/>
    <w:rsid w:val="005101B6"/>
    <w:rsid w:val="005105C0"/>
    <w:rsid w:val="005107AA"/>
    <w:rsid w:val="005108E2"/>
    <w:rsid w:val="00510C3B"/>
    <w:rsid w:val="00510D65"/>
    <w:rsid w:val="00510E61"/>
    <w:rsid w:val="0051123A"/>
    <w:rsid w:val="005112DD"/>
    <w:rsid w:val="00511F1D"/>
    <w:rsid w:val="00511F22"/>
    <w:rsid w:val="00512CAD"/>
    <w:rsid w:val="00512FF9"/>
    <w:rsid w:val="0051305E"/>
    <w:rsid w:val="00513137"/>
    <w:rsid w:val="005137BB"/>
    <w:rsid w:val="00513CCB"/>
    <w:rsid w:val="00513DDB"/>
    <w:rsid w:val="00513E18"/>
    <w:rsid w:val="00513E3F"/>
    <w:rsid w:val="00513E49"/>
    <w:rsid w:val="005147C7"/>
    <w:rsid w:val="00514DE5"/>
    <w:rsid w:val="005151EE"/>
    <w:rsid w:val="0051577B"/>
    <w:rsid w:val="00515C12"/>
    <w:rsid w:val="00515CA3"/>
    <w:rsid w:val="00515D06"/>
    <w:rsid w:val="00515E17"/>
    <w:rsid w:val="00516613"/>
    <w:rsid w:val="0051665D"/>
    <w:rsid w:val="00516763"/>
    <w:rsid w:val="00516966"/>
    <w:rsid w:val="00516D12"/>
    <w:rsid w:val="00516E12"/>
    <w:rsid w:val="00517001"/>
    <w:rsid w:val="0051737D"/>
    <w:rsid w:val="005173DE"/>
    <w:rsid w:val="005206A7"/>
    <w:rsid w:val="0052089B"/>
    <w:rsid w:val="00520AC3"/>
    <w:rsid w:val="00520F6C"/>
    <w:rsid w:val="00522386"/>
    <w:rsid w:val="00522476"/>
    <w:rsid w:val="00522610"/>
    <w:rsid w:val="005228CC"/>
    <w:rsid w:val="00522DA0"/>
    <w:rsid w:val="005230DF"/>
    <w:rsid w:val="0052319D"/>
    <w:rsid w:val="0052330D"/>
    <w:rsid w:val="005235F3"/>
    <w:rsid w:val="005237AE"/>
    <w:rsid w:val="005238A1"/>
    <w:rsid w:val="005242FA"/>
    <w:rsid w:val="005250CD"/>
    <w:rsid w:val="005251E0"/>
    <w:rsid w:val="005256C7"/>
    <w:rsid w:val="005257AB"/>
    <w:rsid w:val="00525891"/>
    <w:rsid w:val="00526008"/>
    <w:rsid w:val="005263A8"/>
    <w:rsid w:val="00526B03"/>
    <w:rsid w:val="00526F20"/>
    <w:rsid w:val="005274ED"/>
    <w:rsid w:val="00527551"/>
    <w:rsid w:val="005277E2"/>
    <w:rsid w:val="005278C1"/>
    <w:rsid w:val="00527D2D"/>
    <w:rsid w:val="00530CC4"/>
    <w:rsid w:val="00530D54"/>
    <w:rsid w:val="005313F4"/>
    <w:rsid w:val="0053197E"/>
    <w:rsid w:val="00532376"/>
    <w:rsid w:val="00532421"/>
    <w:rsid w:val="00532A21"/>
    <w:rsid w:val="005338EE"/>
    <w:rsid w:val="00533922"/>
    <w:rsid w:val="00533B25"/>
    <w:rsid w:val="00533BCC"/>
    <w:rsid w:val="0053458E"/>
    <w:rsid w:val="00534A6E"/>
    <w:rsid w:val="00534E84"/>
    <w:rsid w:val="00535111"/>
    <w:rsid w:val="00535642"/>
    <w:rsid w:val="005356A2"/>
    <w:rsid w:val="00535966"/>
    <w:rsid w:val="00535BEE"/>
    <w:rsid w:val="00535DF7"/>
    <w:rsid w:val="00536045"/>
    <w:rsid w:val="0053726A"/>
    <w:rsid w:val="005372E4"/>
    <w:rsid w:val="00540050"/>
    <w:rsid w:val="0054021C"/>
    <w:rsid w:val="00540267"/>
    <w:rsid w:val="005402D0"/>
    <w:rsid w:val="00540402"/>
    <w:rsid w:val="00540A4B"/>
    <w:rsid w:val="00540F15"/>
    <w:rsid w:val="00541354"/>
    <w:rsid w:val="0054152A"/>
    <w:rsid w:val="00541759"/>
    <w:rsid w:val="00541AED"/>
    <w:rsid w:val="00541DBD"/>
    <w:rsid w:val="0054201A"/>
    <w:rsid w:val="005422B9"/>
    <w:rsid w:val="00542807"/>
    <w:rsid w:val="005429B4"/>
    <w:rsid w:val="005432A1"/>
    <w:rsid w:val="005434BA"/>
    <w:rsid w:val="00543AEE"/>
    <w:rsid w:val="00543C6E"/>
    <w:rsid w:val="005445FF"/>
    <w:rsid w:val="005449F7"/>
    <w:rsid w:val="00544C4D"/>
    <w:rsid w:val="00544E15"/>
    <w:rsid w:val="005455B0"/>
    <w:rsid w:val="00545D9C"/>
    <w:rsid w:val="00546389"/>
    <w:rsid w:val="005464A1"/>
    <w:rsid w:val="00546E6F"/>
    <w:rsid w:val="00546FB6"/>
    <w:rsid w:val="005473A4"/>
    <w:rsid w:val="00547536"/>
    <w:rsid w:val="005475B3"/>
    <w:rsid w:val="005478D0"/>
    <w:rsid w:val="00547C58"/>
    <w:rsid w:val="00547CA7"/>
    <w:rsid w:val="00547CB4"/>
    <w:rsid w:val="00550419"/>
    <w:rsid w:val="005507E3"/>
    <w:rsid w:val="00551B66"/>
    <w:rsid w:val="005520E3"/>
    <w:rsid w:val="00552428"/>
    <w:rsid w:val="00552869"/>
    <w:rsid w:val="00552A92"/>
    <w:rsid w:val="00552B50"/>
    <w:rsid w:val="00552E5E"/>
    <w:rsid w:val="0055363F"/>
    <w:rsid w:val="0055368A"/>
    <w:rsid w:val="00553C41"/>
    <w:rsid w:val="00553F69"/>
    <w:rsid w:val="0055417E"/>
    <w:rsid w:val="005541B6"/>
    <w:rsid w:val="00554785"/>
    <w:rsid w:val="00554C88"/>
    <w:rsid w:val="00554FEC"/>
    <w:rsid w:val="00554FF9"/>
    <w:rsid w:val="005555D9"/>
    <w:rsid w:val="00555D3E"/>
    <w:rsid w:val="00555FF6"/>
    <w:rsid w:val="005560DD"/>
    <w:rsid w:val="0055614E"/>
    <w:rsid w:val="00556BE2"/>
    <w:rsid w:val="00557038"/>
    <w:rsid w:val="0055763D"/>
    <w:rsid w:val="0055788F"/>
    <w:rsid w:val="00560EE7"/>
    <w:rsid w:val="0056118A"/>
    <w:rsid w:val="00561293"/>
    <w:rsid w:val="00561870"/>
    <w:rsid w:val="005618BF"/>
    <w:rsid w:val="00561D5E"/>
    <w:rsid w:val="00561E7C"/>
    <w:rsid w:val="00561FF6"/>
    <w:rsid w:val="00562298"/>
    <w:rsid w:val="005623BB"/>
    <w:rsid w:val="00562CC8"/>
    <w:rsid w:val="00562EF5"/>
    <w:rsid w:val="00563BF3"/>
    <w:rsid w:val="00563CAA"/>
    <w:rsid w:val="00563D11"/>
    <w:rsid w:val="00564486"/>
    <w:rsid w:val="00564886"/>
    <w:rsid w:val="00564BC8"/>
    <w:rsid w:val="00565355"/>
    <w:rsid w:val="0056574F"/>
    <w:rsid w:val="00565898"/>
    <w:rsid w:val="0056670A"/>
    <w:rsid w:val="0056670D"/>
    <w:rsid w:val="005668EB"/>
    <w:rsid w:val="00566AC4"/>
    <w:rsid w:val="00566B2A"/>
    <w:rsid w:val="00567958"/>
    <w:rsid w:val="00567CD7"/>
    <w:rsid w:val="00567FAD"/>
    <w:rsid w:val="005700BD"/>
    <w:rsid w:val="0057071D"/>
    <w:rsid w:val="00570769"/>
    <w:rsid w:val="00570DB5"/>
    <w:rsid w:val="00570E28"/>
    <w:rsid w:val="00570FC6"/>
    <w:rsid w:val="00571242"/>
    <w:rsid w:val="00571367"/>
    <w:rsid w:val="0057169F"/>
    <w:rsid w:val="0057175C"/>
    <w:rsid w:val="00573090"/>
    <w:rsid w:val="00573BA8"/>
    <w:rsid w:val="00573F89"/>
    <w:rsid w:val="00574161"/>
    <w:rsid w:val="005741D5"/>
    <w:rsid w:val="005744B0"/>
    <w:rsid w:val="00574537"/>
    <w:rsid w:val="00574684"/>
    <w:rsid w:val="005749B0"/>
    <w:rsid w:val="00575173"/>
    <w:rsid w:val="0057533E"/>
    <w:rsid w:val="00575A6E"/>
    <w:rsid w:val="00575AA8"/>
    <w:rsid w:val="005760DA"/>
    <w:rsid w:val="0057659E"/>
    <w:rsid w:val="00576D2C"/>
    <w:rsid w:val="00576F2E"/>
    <w:rsid w:val="0057714E"/>
    <w:rsid w:val="00577257"/>
    <w:rsid w:val="00577313"/>
    <w:rsid w:val="005773F7"/>
    <w:rsid w:val="005778B7"/>
    <w:rsid w:val="00577964"/>
    <w:rsid w:val="00577B45"/>
    <w:rsid w:val="00577C4F"/>
    <w:rsid w:val="005802C4"/>
    <w:rsid w:val="0058068F"/>
    <w:rsid w:val="00580997"/>
    <w:rsid w:val="00580D75"/>
    <w:rsid w:val="0058101F"/>
    <w:rsid w:val="005817FB"/>
    <w:rsid w:val="00581A86"/>
    <w:rsid w:val="00581D16"/>
    <w:rsid w:val="005821DB"/>
    <w:rsid w:val="00582322"/>
    <w:rsid w:val="00582AC6"/>
    <w:rsid w:val="00583711"/>
    <w:rsid w:val="00583AE1"/>
    <w:rsid w:val="00583CCF"/>
    <w:rsid w:val="0058403D"/>
    <w:rsid w:val="005848F0"/>
    <w:rsid w:val="00584940"/>
    <w:rsid w:val="00584AE4"/>
    <w:rsid w:val="00585A31"/>
    <w:rsid w:val="005861F9"/>
    <w:rsid w:val="005867D4"/>
    <w:rsid w:val="00587409"/>
    <w:rsid w:val="00587574"/>
    <w:rsid w:val="005875B6"/>
    <w:rsid w:val="00587B87"/>
    <w:rsid w:val="00587D04"/>
    <w:rsid w:val="00587D55"/>
    <w:rsid w:val="00587E0B"/>
    <w:rsid w:val="0059051A"/>
    <w:rsid w:val="00591427"/>
    <w:rsid w:val="0059230F"/>
    <w:rsid w:val="005926FA"/>
    <w:rsid w:val="00592FA1"/>
    <w:rsid w:val="005931C0"/>
    <w:rsid w:val="00593569"/>
    <w:rsid w:val="0059394E"/>
    <w:rsid w:val="00593CD4"/>
    <w:rsid w:val="00593F22"/>
    <w:rsid w:val="0059482B"/>
    <w:rsid w:val="005948A2"/>
    <w:rsid w:val="00594AD9"/>
    <w:rsid w:val="00594CA8"/>
    <w:rsid w:val="00594CEB"/>
    <w:rsid w:val="00594F22"/>
    <w:rsid w:val="005956A5"/>
    <w:rsid w:val="00595CB5"/>
    <w:rsid w:val="00595D0A"/>
    <w:rsid w:val="005960EC"/>
    <w:rsid w:val="0059681D"/>
    <w:rsid w:val="00596833"/>
    <w:rsid w:val="00596E26"/>
    <w:rsid w:val="00596EC2"/>
    <w:rsid w:val="00597815"/>
    <w:rsid w:val="00597C1B"/>
    <w:rsid w:val="005A005D"/>
    <w:rsid w:val="005A09DA"/>
    <w:rsid w:val="005A0A8D"/>
    <w:rsid w:val="005A0C0B"/>
    <w:rsid w:val="005A1238"/>
    <w:rsid w:val="005A1F68"/>
    <w:rsid w:val="005A1F72"/>
    <w:rsid w:val="005A2099"/>
    <w:rsid w:val="005A298F"/>
    <w:rsid w:val="005A2EB7"/>
    <w:rsid w:val="005A3276"/>
    <w:rsid w:val="005A3763"/>
    <w:rsid w:val="005A3911"/>
    <w:rsid w:val="005A3F5B"/>
    <w:rsid w:val="005A4578"/>
    <w:rsid w:val="005A4841"/>
    <w:rsid w:val="005A49C6"/>
    <w:rsid w:val="005A4D77"/>
    <w:rsid w:val="005A5071"/>
    <w:rsid w:val="005A5914"/>
    <w:rsid w:val="005A59EC"/>
    <w:rsid w:val="005A6017"/>
    <w:rsid w:val="005A6333"/>
    <w:rsid w:val="005A6A19"/>
    <w:rsid w:val="005A6B29"/>
    <w:rsid w:val="005A6E90"/>
    <w:rsid w:val="005A7DDB"/>
    <w:rsid w:val="005B0F1F"/>
    <w:rsid w:val="005B1341"/>
    <w:rsid w:val="005B135C"/>
    <w:rsid w:val="005B15DA"/>
    <w:rsid w:val="005B1A06"/>
    <w:rsid w:val="005B1BB5"/>
    <w:rsid w:val="005B1E89"/>
    <w:rsid w:val="005B20D7"/>
    <w:rsid w:val="005B2300"/>
    <w:rsid w:val="005B2897"/>
    <w:rsid w:val="005B29C3"/>
    <w:rsid w:val="005B2B75"/>
    <w:rsid w:val="005B2F68"/>
    <w:rsid w:val="005B3B3A"/>
    <w:rsid w:val="005B3B6A"/>
    <w:rsid w:val="005B3BA9"/>
    <w:rsid w:val="005B4047"/>
    <w:rsid w:val="005B46D6"/>
    <w:rsid w:val="005B4E2E"/>
    <w:rsid w:val="005B5028"/>
    <w:rsid w:val="005B5037"/>
    <w:rsid w:val="005B586B"/>
    <w:rsid w:val="005B5918"/>
    <w:rsid w:val="005B5C11"/>
    <w:rsid w:val="005B5F0B"/>
    <w:rsid w:val="005B6FDD"/>
    <w:rsid w:val="005B7250"/>
    <w:rsid w:val="005B729C"/>
    <w:rsid w:val="005B773A"/>
    <w:rsid w:val="005B79D4"/>
    <w:rsid w:val="005C0145"/>
    <w:rsid w:val="005C021C"/>
    <w:rsid w:val="005C03DD"/>
    <w:rsid w:val="005C0605"/>
    <w:rsid w:val="005C0A60"/>
    <w:rsid w:val="005C1B05"/>
    <w:rsid w:val="005C1DB4"/>
    <w:rsid w:val="005C2713"/>
    <w:rsid w:val="005C2812"/>
    <w:rsid w:val="005C362F"/>
    <w:rsid w:val="005C3C8A"/>
    <w:rsid w:val="005C5830"/>
    <w:rsid w:val="005C5FCD"/>
    <w:rsid w:val="005C60CB"/>
    <w:rsid w:val="005C63CF"/>
    <w:rsid w:val="005C65D4"/>
    <w:rsid w:val="005C683F"/>
    <w:rsid w:val="005C6ADE"/>
    <w:rsid w:val="005C6B8C"/>
    <w:rsid w:val="005C75E7"/>
    <w:rsid w:val="005C7AB8"/>
    <w:rsid w:val="005C7C89"/>
    <w:rsid w:val="005D0220"/>
    <w:rsid w:val="005D0424"/>
    <w:rsid w:val="005D04E1"/>
    <w:rsid w:val="005D051E"/>
    <w:rsid w:val="005D0AA0"/>
    <w:rsid w:val="005D0F42"/>
    <w:rsid w:val="005D1ADB"/>
    <w:rsid w:val="005D2069"/>
    <w:rsid w:val="005D21E5"/>
    <w:rsid w:val="005D2393"/>
    <w:rsid w:val="005D25C2"/>
    <w:rsid w:val="005D2D9C"/>
    <w:rsid w:val="005D2F72"/>
    <w:rsid w:val="005D3055"/>
    <w:rsid w:val="005D324D"/>
    <w:rsid w:val="005D3450"/>
    <w:rsid w:val="005D346C"/>
    <w:rsid w:val="005D3756"/>
    <w:rsid w:val="005D3808"/>
    <w:rsid w:val="005D3ABB"/>
    <w:rsid w:val="005D4376"/>
    <w:rsid w:val="005D5326"/>
    <w:rsid w:val="005D53D0"/>
    <w:rsid w:val="005D5B63"/>
    <w:rsid w:val="005D5D45"/>
    <w:rsid w:val="005D5EB1"/>
    <w:rsid w:val="005D5F2F"/>
    <w:rsid w:val="005D6083"/>
    <w:rsid w:val="005D64E4"/>
    <w:rsid w:val="005D66A3"/>
    <w:rsid w:val="005D6774"/>
    <w:rsid w:val="005D687F"/>
    <w:rsid w:val="005D6CE3"/>
    <w:rsid w:val="005D6DA0"/>
    <w:rsid w:val="005D789D"/>
    <w:rsid w:val="005D7E21"/>
    <w:rsid w:val="005E0E74"/>
    <w:rsid w:val="005E11E4"/>
    <w:rsid w:val="005E131D"/>
    <w:rsid w:val="005E1689"/>
    <w:rsid w:val="005E1A30"/>
    <w:rsid w:val="005E1C36"/>
    <w:rsid w:val="005E2047"/>
    <w:rsid w:val="005E20FA"/>
    <w:rsid w:val="005E286E"/>
    <w:rsid w:val="005E2B7C"/>
    <w:rsid w:val="005E37C8"/>
    <w:rsid w:val="005E383C"/>
    <w:rsid w:val="005E3B50"/>
    <w:rsid w:val="005E3F06"/>
    <w:rsid w:val="005E3F55"/>
    <w:rsid w:val="005E4110"/>
    <w:rsid w:val="005E47B0"/>
    <w:rsid w:val="005E49E1"/>
    <w:rsid w:val="005E49F2"/>
    <w:rsid w:val="005E5AF8"/>
    <w:rsid w:val="005E5D37"/>
    <w:rsid w:val="005E624B"/>
    <w:rsid w:val="005E6444"/>
    <w:rsid w:val="005E77E3"/>
    <w:rsid w:val="005E7869"/>
    <w:rsid w:val="005E797A"/>
    <w:rsid w:val="005E7A8F"/>
    <w:rsid w:val="005E7CD6"/>
    <w:rsid w:val="005F07F3"/>
    <w:rsid w:val="005F124C"/>
    <w:rsid w:val="005F13F3"/>
    <w:rsid w:val="005F1B33"/>
    <w:rsid w:val="005F1B92"/>
    <w:rsid w:val="005F1CBB"/>
    <w:rsid w:val="005F1E6D"/>
    <w:rsid w:val="005F2002"/>
    <w:rsid w:val="005F2859"/>
    <w:rsid w:val="005F299E"/>
    <w:rsid w:val="005F412D"/>
    <w:rsid w:val="005F4158"/>
    <w:rsid w:val="005F4973"/>
    <w:rsid w:val="005F4CF1"/>
    <w:rsid w:val="005F4E1F"/>
    <w:rsid w:val="005F4E94"/>
    <w:rsid w:val="005F52E6"/>
    <w:rsid w:val="005F5386"/>
    <w:rsid w:val="005F57CF"/>
    <w:rsid w:val="005F5826"/>
    <w:rsid w:val="005F5D94"/>
    <w:rsid w:val="005F605C"/>
    <w:rsid w:val="005F627D"/>
    <w:rsid w:val="005F6439"/>
    <w:rsid w:val="005F6460"/>
    <w:rsid w:val="005F6C32"/>
    <w:rsid w:val="005F6CB8"/>
    <w:rsid w:val="005F70F6"/>
    <w:rsid w:val="005F7490"/>
    <w:rsid w:val="005F7599"/>
    <w:rsid w:val="005F78E9"/>
    <w:rsid w:val="005F7DDA"/>
    <w:rsid w:val="006003CC"/>
    <w:rsid w:val="0060063E"/>
    <w:rsid w:val="006006BF"/>
    <w:rsid w:val="00600751"/>
    <w:rsid w:val="00600AF9"/>
    <w:rsid w:val="00600D85"/>
    <w:rsid w:val="006012B3"/>
    <w:rsid w:val="00601428"/>
    <w:rsid w:val="00601C3E"/>
    <w:rsid w:val="00602826"/>
    <w:rsid w:val="00602C00"/>
    <w:rsid w:val="00602C8A"/>
    <w:rsid w:val="00602F60"/>
    <w:rsid w:val="006031C3"/>
    <w:rsid w:val="006033DC"/>
    <w:rsid w:val="006034FD"/>
    <w:rsid w:val="00603CD6"/>
    <w:rsid w:val="00603DC2"/>
    <w:rsid w:val="00603F70"/>
    <w:rsid w:val="006040B2"/>
    <w:rsid w:val="0060519C"/>
    <w:rsid w:val="006059E5"/>
    <w:rsid w:val="00606093"/>
    <w:rsid w:val="00606280"/>
    <w:rsid w:val="00606BCB"/>
    <w:rsid w:val="00606DCC"/>
    <w:rsid w:val="00606E1B"/>
    <w:rsid w:val="00606F27"/>
    <w:rsid w:val="006075A1"/>
    <w:rsid w:val="006075E5"/>
    <w:rsid w:val="00607620"/>
    <w:rsid w:val="00607698"/>
    <w:rsid w:val="00607790"/>
    <w:rsid w:val="00607860"/>
    <w:rsid w:val="00607BCA"/>
    <w:rsid w:val="00610357"/>
    <w:rsid w:val="0061039E"/>
    <w:rsid w:val="00610536"/>
    <w:rsid w:val="006107A6"/>
    <w:rsid w:val="00610DDF"/>
    <w:rsid w:val="00611870"/>
    <w:rsid w:val="00611C94"/>
    <w:rsid w:val="00612089"/>
    <w:rsid w:val="00612209"/>
    <w:rsid w:val="00612357"/>
    <w:rsid w:val="00612C1D"/>
    <w:rsid w:val="00612C2D"/>
    <w:rsid w:val="00612D0F"/>
    <w:rsid w:val="006131E6"/>
    <w:rsid w:val="00613284"/>
    <w:rsid w:val="006132BD"/>
    <w:rsid w:val="0061395A"/>
    <w:rsid w:val="006139F8"/>
    <w:rsid w:val="0061405A"/>
    <w:rsid w:val="00614258"/>
    <w:rsid w:val="00614323"/>
    <w:rsid w:val="0061447F"/>
    <w:rsid w:val="0061463C"/>
    <w:rsid w:val="00614BE9"/>
    <w:rsid w:val="00614C38"/>
    <w:rsid w:val="006154AB"/>
    <w:rsid w:val="006156FF"/>
    <w:rsid w:val="006158CF"/>
    <w:rsid w:val="00615960"/>
    <w:rsid w:val="00616469"/>
    <w:rsid w:val="00616610"/>
    <w:rsid w:val="0061691E"/>
    <w:rsid w:val="00616ADA"/>
    <w:rsid w:val="006171DA"/>
    <w:rsid w:val="00617A82"/>
    <w:rsid w:val="00617CBE"/>
    <w:rsid w:val="00620321"/>
    <w:rsid w:val="00620468"/>
    <w:rsid w:val="00620724"/>
    <w:rsid w:val="00620BDF"/>
    <w:rsid w:val="00620CC4"/>
    <w:rsid w:val="00620FA7"/>
    <w:rsid w:val="00621114"/>
    <w:rsid w:val="00621601"/>
    <w:rsid w:val="00621EF5"/>
    <w:rsid w:val="00622A7B"/>
    <w:rsid w:val="00622DEB"/>
    <w:rsid w:val="00622F3F"/>
    <w:rsid w:val="00623108"/>
    <w:rsid w:val="00623668"/>
    <w:rsid w:val="00623DEC"/>
    <w:rsid w:val="00624889"/>
    <w:rsid w:val="00624B30"/>
    <w:rsid w:val="006251E8"/>
    <w:rsid w:val="0062585F"/>
    <w:rsid w:val="00625875"/>
    <w:rsid w:val="006258AE"/>
    <w:rsid w:val="00625959"/>
    <w:rsid w:val="00626032"/>
    <w:rsid w:val="00626826"/>
    <w:rsid w:val="006268A6"/>
    <w:rsid w:val="00626FE5"/>
    <w:rsid w:val="0062704F"/>
    <w:rsid w:val="006278B1"/>
    <w:rsid w:val="00627B20"/>
    <w:rsid w:val="00627C6F"/>
    <w:rsid w:val="0063097B"/>
    <w:rsid w:val="00631041"/>
    <w:rsid w:val="00631170"/>
    <w:rsid w:val="006316A1"/>
    <w:rsid w:val="00631719"/>
    <w:rsid w:val="00631CCB"/>
    <w:rsid w:val="0063224D"/>
    <w:rsid w:val="00632346"/>
    <w:rsid w:val="006325DC"/>
    <w:rsid w:val="006325FA"/>
    <w:rsid w:val="00632AE3"/>
    <w:rsid w:val="00632F83"/>
    <w:rsid w:val="00633196"/>
    <w:rsid w:val="0063493C"/>
    <w:rsid w:val="00634D0C"/>
    <w:rsid w:val="00634DAD"/>
    <w:rsid w:val="0063662C"/>
    <w:rsid w:val="00636850"/>
    <w:rsid w:val="00636990"/>
    <w:rsid w:val="0063700E"/>
    <w:rsid w:val="0063752C"/>
    <w:rsid w:val="0063783E"/>
    <w:rsid w:val="0063795C"/>
    <w:rsid w:val="00637ABF"/>
    <w:rsid w:val="006401B8"/>
    <w:rsid w:val="00640641"/>
    <w:rsid w:val="006407D9"/>
    <w:rsid w:val="006409E1"/>
    <w:rsid w:val="00640E1D"/>
    <w:rsid w:val="0064109F"/>
    <w:rsid w:val="006424C9"/>
    <w:rsid w:val="006429DB"/>
    <w:rsid w:val="00643500"/>
    <w:rsid w:val="006435CE"/>
    <w:rsid w:val="006436EB"/>
    <w:rsid w:val="00643ADD"/>
    <w:rsid w:val="00643E28"/>
    <w:rsid w:val="00644001"/>
    <w:rsid w:val="00644633"/>
    <w:rsid w:val="0064531F"/>
    <w:rsid w:val="006454DF"/>
    <w:rsid w:val="00645B1A"/>
    <w:rsid w:val="00645E47"/>
    <w:rsid w:val="00645EB7"/>
    <w:rsid w:val="00646408"/>
    <w:rsid w:val="0064651A"/>
    <w:rsid w:val="006468DB"/>
    <w:rsid w:val="00646E55"/>
    <w:rsid w:val="00647129"/>
    <w:rsid w:val="006473AB"/>
    <w:rsid w:val="0064769D"/>
    <w:rsid w:val="006476E2"/>
    <w:rsid w:val="00647989"/>
    <w:rsid w:val="00647B68"/>
    <w:rsid w:val="00650743"/>
    <w:rsid w:val="00650A04"/>
    <w:rsid w:val="00650AFA"/>
    <w:rsid w:val="00650CF7"/>
    <w:rsid w:val="00650EDC"/>
    <w:rsid w:val="006512C9"/>
    <w:rsid w:val="00651887"/>
    <w:rsid w:val="00651AD5"/>
    <w:rsid w:val="00651D93"/>
    <w:rsid w:val="00651FFA"/>
    <w:rsid w:val="0065260D"/>
    <w:rsid w:val="006526AC"/>
    <w:rsid w:val="006528B0"/>
    <w:rsid w:val="006528E2"/>
    <w:rsid w:val="00652B49"/>
    <w:rsid w:val="00652CEB"/>
    <w:rsid w:val="0065310C"/>
    <w:rsid w:val="00653118"/>
    <w:rsid w:val="00653409"/>
    <w:rsid w:val="00653E9A"/>
    <w:rsid w:val="00654089"/>
    <w:rsid w:val="006540BD"/>
    <w:rsid w:val="00654196"/>
    <w:rsid w:val="00654759"/>
    <w:rsid w:val="006547F9"/>
    <w:rsid w:val="00654C2F"/>
    <w:rsid w:val="0065537A"/>
    <w:rsid w:val="006553A6"/>
    <w:rsid w:val="00655512"/>
    <w:rsid w:val="00655717"/>
    <w:rsid w:val="00655B4D"/>
    <w:rsid w:val="00655BAD"/>
    <w:rsid w:val="00655C6C"/>
    <w:rsid w:val="00656079"/>
    <w:rsid w:val="006567A8"/>
    <w:rsid w:val="006568A3"/>
    <w:rsid w:val="00657218"/>
    <w:rsid w:val="00657CE7"/>
    <w:rsid w:val="0066061C"/>
    <w:rsid w:val="00660637"/>
    <w:rsid w:val="00660945"/>
    <w:rsid w:val="006609E8"/>
    <w:rsid w:val="006615F2"/>
    <w:rsid w:val="00661923"/>
    <w:rsid w:val="006619B7"/>
    <w:rsid w:val="00661AAF"/>
    <w:rsid w:val="00663281"/>
    <w:rsid w:val="00663285"/>
    <w:rsid w:val="006638D0"/>
    <w:rsid w:val="00663A85"/>
    <w:rsid w:val="00663D07"/>
    <w:rsid w:val="0066468B"/>
    <w:rsid w:val="0066492D"/>
    <w:rsid w:val="00664C89"/>
    <w:rsid w:val="00664DAA"/>
    <w:rsid w:val="00664F0C"/>
    <w:rsid w:val="00664FCF"/>
    <w:rsid w:val="00665280"/>
    <w:rsid w:val="00665398"/>
    <w:rsid w:val="006655DF"/>
    <w:rsid w:val="006655E3"/>
    <w:rsid w:val="006656B9"/>
    <w:rsid w:val="0066581F"/>
    <w:rsid w:val="006658AC"/>
    <w:rsid w:val="00665B54"/>
    <w:rsid w:val="006661A4"/>
    <w:rsid w:val="006661CD"/>
    <w:rsid w:val="00666868"/>
    <w:rsid w:val="0066690D"/>
    <w:rsid w:val="00666E66"/>
    <w:rsid w:val="00666E7F"/>
    <w:rsid w:val="00667031"/>
    <w:rsid w:val="00667117"/>
    <w:rsid w:val="00667442"/>
    <w:rsid w:val="0066769E"/>
    <w:rsid w:val="00670466"/>
    <w:rsid w:val="006706C1"/>
    <w:rsid w:val="0067071C"/>
    <w:rsid w:val="00670A16"/>
    <w:rsid w:val="00671031"/>
    <w:rsid w:val="006712A9"/>
    <w:rsid w:val="00671785"/>
    <w:rsid w:val="006719A2"/>
    <w:rsid w:val="00671E66"/>
    <w:rsid w:val="00672474"/>
    <w:rsid w:val="00672689"/>
    <w:rsid w:val="00672A21"/>
    <w:rsid w:val="00672BA3"/>
    <w:rsid w:val="00672C71"/>
    <w:rsid w:val="006731A1"/>
    <w:rsid w:val="006731A8"/>
    <w:rsid w:val="00673814"/>
    <w:rsid w:val="0067394B"/>
    <w:rsid w:val="006742C7"/>
    <w:rsid w:val="00674456"/>
    <w:rsid w:val="00674540"/>
    <w:rsid w:val="0067457D"/>
    <w:rsid w:val="00674722"/>
    <w:rsid w:val="00675055"/>
    <w:rsid w:val="0067597A"/>
    <w:rsid w:val="00675CF2"/>
    <w:rsid w:val="0067665B"/>
    <w:rsid w:val="006768DF"/>
    <w:rsid w:val="0067762C"/>
    <w:rsid w:val="00680263"/>
    <w:rsid w:val="00680A5A"/>
    <w:rsid w:val="00681047"/>
    <w:rsid w:val="006811E5"/>
    <w:rsid w:val="006812A6"/>
    <w:rsid w:val="0068176C"/>
    <w:rsid w:val="006819AA"/>
    <w:rsid w:val="006825C6"/>
    <w:rsid w:val="00682B2C"/>
    <w:rsid w:val="00683CE2"/>
    <w:rsid w:val="00684321"/>
    <w:rsid w:val="006850BF"/>
    <w:rsid w:val="006852E5"/>
    <w:rsid w:val="00685CAF"/>
    <w:rsid w:val="00685F4F"/>
    <w:rsid w:val="006864D5"/>
    <w:rsid w:val="0068676A"/>
    <w:rsid w:val="006869DA"/>
    <w:rsid w:val="00686FE8"/>
    <w:rsid w:val="0068712A"/>
    <w:rsid w:val="00687341"/>
    <w:rsid w:val="006873C5"/>
    <w:rsid w:val="00687C52"/>
    <w:rsid w:val="0069039B"/>
    <w:rsid w:val="00690D2B"/>
    <w:rsid w:val="006910D7"/>
    <w:rsid w:val="00691112"/>
    <w:rsid w:val="0069158E"/>
    <w:rsid w:val="00692942"/>
    <w:rsid w:val="00692B63"/>
    <w:rsid w:val="00692C93"/>
    <w:rsid w:val="00692CB6"/>
    <w:rsid w:val="00693811"/>
    <w:rsid w:val="00693E46"/>
    <w:rsid w:val="00694186"/>
    <w:rsid w:val="00694247"/>
    <w:rsid w:val="00694D82"/>
    <w:rsid w:val="00694EBD"/>
    <w:rsid w:val="006958BC"/>
    <w:rsid w:val="00695B8B"/>
    <w:rsid w:val="00695F48"/>
    <w:rsid w:val="00696905"/>
    <w:rsid w:val="00696C8D"/>
    <w:rsid w:val="00697089"/>
    <w:rsid w:val="00697091"/>
    <w:rsid w:val="0069765D"/>
    <w:rsid w:val="0069798F"/>
    <w:rsid w:val="006A062B"/>
    <w:rsid w:val="006A075E"/>
    <w:rsid w:val="006A13C0"/>
    <w:rsid w:val="006A149D"/>
    <w:rsid w:val="006A1DE9"/>
    <w:rsid w:val="006A21D2"/>
    <w:rsid w:val="006A228F"/>
    <w:rsid w:val="006A24BA"/>
    <w:rsid w:val="006A2722"/>
    <w:rsid w:val="006A2784"/>
    <w:rsid w:val="006A28BE"/>
    <w:rsid w:val="006A2E39"/>
    <w:rsid w:val="006A3A56"/>
    <w:rsid w:val="006A4631"/>
    <w:rsid w:val="006A491B"/>
    <w:rsid w:val="006A4B49"/>
    <w:rsid w:val="006A4CC0"/>
    <w:rsid w:val="006A4F30"/>
    <w:rsid w:val="006A53A5"/>
    <w:rsid w:val="006A61B0"/>
    <w:rsid w:val="006A6263"/>
    <w:rsid w:val="006A677C"/>
    <w:rsid w:val="006A6A50"/>
    <w:rsid w:val="006A6C3E"/>
    <w:rsid w:val="006A70E5"/>
    <w:rsid w:val="006A71B8"/>
    <w:rsid w:val="006A73EC"/>
    <w:rsid w:val="006B0347"/>
    <w:rsid w:val="006B0BCD"/>
    <w:rsid w:val="006B12BF"/>
    <w:rsid w:val="006B14E0"/>
    <w:rsid w:val="006B157D"/>
    <w:rsid w:val="006B18D6"/>
    <w:rsid w:val="006B1963"/>
    <w:rsid w:val="006B2035"/>
    <w:rsid w:val="006B224C"/>
    <w:rsid w:val="006B24F2"/>
    <w:rsid w:val="006B2908"/>
    <w:rsid w:val="006B2D16"/>
    <w:rsid w:val="006B3B00"/>
    <w:rsid w:val="006B47BD"/>
    <w:rsid w:val="006B4A4F"/>
    <w:rsid w:val="006B4C02"/>
    <w:rsid w:val="006B4DBD"/>
    <w:rsid w:val="006B5195"/>
    <w:rsid w:val="006B52A9"/>
    <w:rsid w:val="006B533A"/>
    <w:rsid w:val="006B54E4"/>
    <w:rsid w:val="006B5901"/>
    <w:rsid w:val="006B5BAD"/>
    <w:rsid w:val="006B60B0"/>
    <w:rsid w:val="006B6428"/>
    <w:rsid w:val="006B6563"/>
    <w:rsid w:val="006B66A0"/>
    <w:rsid w:val="006B68EF"/>
    <w:rsid w:val="006B6C30"/>
    <w:rsid w:val="006B6D97"/>
    <w:rsid w:val="006B6DA2"/>
    <w:rsid w:val="006B738B"/>
    <w:rsid w:val="006B789F"/>
    <w:rsid w:val="006B79E2"/>
    <w:rsid w:val="006B7A91"/>
    <w:rsid w:val="006B7BF4"/>
    <w:rsid w:val="006C0671"/>
    <w:rsid w:val="006C1583"/>
    <w:rsid w:val="006C16D3"/>
    <w:rsid w:val="006C1992"/>
    <w:rsid w:val="006C1B30"/>
    <w:rsid w:val="006C1CD0"/>
    <w:rsid w:val="006C22FB"/>
    <w:rsid w:val="006C28EC"/>
    <w:rsid w:val="006C296F"/>
    <w:rsid w:val="006C2DA3"/>
    <w:rsid w:val="006C2FB1"/>
    <w:rsid w:val="006C32A5"/>
    <w:rsid w:val="006C3585"/>
    <w:rsid w:val="006C4A8E"/>
    <w:rsid w:val="006C4BD0"/>
    <w:rsid w:val="006C52F1"/>
    <w:rsid w:val="006C5735"/>
    <w:rsid w:val="006C5F76"/>
    <w:rsid w:val="006C6001"/>
    <w:rsid w:val="006C62FC"/>
    <w:rsid w:val="006C64C8"/>
    <w:rsid w:val="006C6698"/>
    <w:rsid w:val="006C6B2B"/>
    <w:rsid w:val="006C6B81"/>
    <w:rsid w:val="006C6D0C"/>
    <w:rsid w:val="006C7060"/>
    <w:rsid w:val="006C7492"/>
    <w:rsid w:val="006C7633"/>
    <w:rsid w:val="006C793B"/>
    <w:rsid w:val="006C7AE1"/>
    <w:rsid w:val="006C7B6D"/>
    <w:rsid w:val="006D02B5"/>
    <w:rsid w:val="006D02E9"/>
    <w:rsid w:val="006D034C"/>
    <w:rsid w:val="006D03A0"/>
    <w:rsid w:val="006D0424"/>
    <w:rsid w:val="006D0544"/>
    <w:rsid w:val="006D08E2"/>
    <w:rsid w:val="006D0D69"/>
    <w:rsid w:val="006D10C6"/>
    <w:rsid w:val="006D1AB8"/>
    <w:rsid w:val="006D1ACE"/>
    <w:rsid w:val="006D1C40"/>
    <w:rsid w:val="006D1F23"/>
    <w:rsid w:val="006D279C"/>
    <w:rsid w:val="006D2873"/>
    <w:rsid w:val="006D2D52"/>
    <w:rsid w:val="006D38D0"/>
    <w:rsid w:val="006D3967"/>
    <w:rsid w:val="006D3A98"/>
    <w:rsid w:val="006D4729"/>
    <w:rsid w:val="006D5902"/>
    <w:rsid w:val="006D5FBF"/>
    <w:rsid w:val="006D6139"/>
    <w:rsid w:val="006D636D"/>
    <w:rsid w:val="006D6A19"/>
    <w:rsid w:val="006D712C"/>
    <w:rsid w:val="006D74E1"/>
    <w:rsid w:val="006D7DD4"/>
    <w:rsid w:val="006E006C"/>
    <w:rsid w:val="006E014E"/>
    <w:rsid w:val="006E0778"/>
    <w:rsid w:val="006E0BD5"/>
    <w:rsid w:val="006E0E89"/>
    <w:rsid w:val="006E1075"/>
    <w:rsid w:val="006E1202"/>
    <w:rsid w:val="006E15FC"/>
    <w:rsid w:val="006E263D"/>
    <w:rsid w:val="006E2A50"/>
    <w:rsid w:val="006E2D1C"/>
    <w:rsid w:val="006E3051"/>
    <w:rsid w:val="006E30D2"/>
    <w:rsid w:val="006E3146"/>
    <w:rsid w:val="006E33AA"/>
    <w:rsid w:val="006E3576"/>
    <w:rsid w:val="006E3BC1"/>
    <w:rsid w:val="006E3E7A"/>
    <w:rsid w:val="006E480D"/>
    <w:rsid w:val="006E4DA1"/>
    <w:rsid w:val="006E51C7"/>
    <w:rsid w:val="006E557E"/>
    <w:rsid w:val="006E5BDE"/>
    <w:rsid w:val="006E5F2D"/>
    <w:rsid w:val="006E5F5A"/>
    <w:rsid w:val="006E61CA"/>
    <w:rsid w:val="006E684D"/>
    <w:rsid w:val="006E703F"/>
    <w:rsid w:val="006E72C1"/>
    <w:rsid w:val="006F03BE"/>
    <w:rsid w:val="006F0E47"/>
    <w:rsid w:val="006F1C21"/>
    <w:rsid w:val="006F1FD7"/>
    <w:rsid w:val="006F242A"/>
    <w:rsid w:val="006F29ED"/>
    <w:rsid w:val="006F2CF4"/>
    <w:rsid w:val="006F3853"/>
    <w:rsid w:val="006F3A68"/>
    <w:rsid w:val="006F3F3E"/>
    <w:rsid w:val="006F3FEB"/>
    <w:rsid w:val="006F4358"/>
    <w:rsid w:val="006F458F"/>
    <w:rsid w:val="006F46C5"/>
    <w:rsid w:val="006F4ACB"/>
    <w:rsid w:val="006F4B16"/>
    <w:rsid w:val="006F4E8B"/>
    <w:rsid w:val="006F5135"/>
    <w:rsid w:val="006F51DD"/>
    <w:rsid w:val="006F52E5"/>
    <w:rsid w:val="006F5465"/>
    <w:rsid w:val="006F58BC"/>
    <w:rsid w:val="006F591B"/>
    <w:rsid w:val="006F5DE8"/>
    <w:rsid w:val="006F5E77"/>
    <w:rsid w:val="006F624C"/>
    <w:rsid w:val="006F6615"/>
    <w:rsid w:val="006F72D1"/>
    <w:rsid w:val="006F74C8"/>
    <w:rsid w:val="006F76DD"/>
    <w:rsid w:val="006F7748"/>
    <w:rsid w:val="006F7A28"/>
    <w:rsid w:val="006F7A60"/>
    <w:rsid w:val="006F7B10"/>
    <w:rsid w:val="007015A1"/>
    <w:rsid w:val="0070187C"/>
    <w:rsid w:val="00701AA6"/>
    <w:rsid w:val="00701C20"/>
    <w:rsid w:val="00701CC5"/>
    <w:rsid w:val="00702371"/>
    <w:rsid w:val="00702388"/>
    <w:rsid w:val="00702410"/>
    <w:rsid w:val="00702C0D"/>
    <w:rsid w:val="00702D13"/>
    <w:rsid w:val="007031E9"/>
    <w:rsid w:val="00703D59"/>
    <w:rsid w:val="0070536E"/>
    <w:rsid w:val="007055C3"/>
    <w:rsid w:val="00705DA1"/>
    <w:rsid w:val="007063BA"/>
    <w:rsid w:val="007068A2"/>
    <w:rsid w:val="00706C9D"/>
    <w:rsid w:val="00706D98"/>
    <w:rsid w:val="00706F89"/>
    <w:rsid w:val="007071C3"/>
    <w:rsid w:val="00707B10"/>
    <w:rsid w:val="0071067C"/>
    <w:rsid w:val="00710897"/>
    <w:rsid w:val="00710D00"/>
    <w:rsid w:val="00711041"/>
    <w:rsid w:val="007111E4"/>
    <w:rsid w:val="0071131B"/>
    <w:rsid w:val="00711622"/>
    <w:rsid w:val="00711C31"/>
    <w:rsid w:val="00711FE2"/>
    <w:rsid w:val="007121F4"/>
    <w:rsid w:val="00712841"/>
    <w:rsid w:val="007131E1"/>
    <w:rsid w:val="00713424"/>
    <w:rsid w:val="007137EB"/>
    <w:rsid w:val="007139A8"/>
    <w:rsid w:val="007139F9"/>
    <w:rsid w:val="00713C83"/>
    <w:rsid w:val="00713FA1"/>
    <w:rsid w:val="00714079"/>
    <w:rsid w:val="007142E4"/>
    <w:rsid w:val="007143FB"/>
    <w:rsid w:val="007144A1"/>
    <w:rsid w:val="007144B5"/>
    <w:rsid w:val="007146E7"/>
    <w:rsid w:val="00714A15"/>
    <w:rsid w:val="00714AFD"/>
    <w:rsid w:val="00714F36"/>
    <w:rsid w:val="007150A3"/>
    <w:rsid w:val="00715295"/>
    <w:rsid w:val="007157DD"/>
    <w:rsid w:val="007158B9"/>
    <w:rsid w:val="00715E59"/>
    <w:rsid w:val="0071683B"/>
    <w:rsid w:val="00716985"/>
    <w:rsid w:val="00716A57"/>
    <w:rsid w:val="00717339"/>
    <w:rsid w:val="0071784B"/>
    <w:rsid w:val="007179D2"/>
    <w:rsid w:val="00717B05"/>
    <w:rsid w:val="00717C86"/>
    <w:rsid w:val="00717C8A"/>
    <w:rsid w:val="00717CB1"/>
    <w:rsid w:val="00720230"/>
    <w:rsid w:val="00720A24"/>
    <w:rsid w:val="00720D74"/>
    <w:rsid w:val="00721E42"/>
    <w:rsid w:val="007226AF"/>
    <w:rsid w:val="00723069"/>
    <w:rsid w:val="0072307D"/>
    <w:rsid w:val="00723352"/>
    <w:rsid w:val="007236CF"/>
    <w:rsid w:val="0072390F"/>
    <w:rsid w:val="007240FE"/>
    <w:rsid w:val="0072410C"/>
    <w:rsid w:val="00724926"/>
    <w:rsid w:val="00724DF3"/>
    <w:rsid w:val="00725408"/>
    <w:rsid w:val="007254D7"/>
    <w:rsid w:val="00725A55"/>
    <w:rsid w:val="00725E1D"/>
    <w:rsid w:val="00725F2C"/>
    <w:rsid w:val="007263B8"/>
    <w:rsid w:val="00726E90"/>
    <w:rsid w:val="00726EE1"/>
    <w:rsid w:val="00726FDF"/>
    <w:rsid w:val="007275E2"/>
    <w:rsid w:val="00727A17"/>
    <w:rsid w:val="00727B7B"/>
    <w:rsid w:val="00730397"/>
    <w:rsid w:val="00730724"/>
    <w:rsid w:val="0073076A"/>
    <w:rsid w:val="00730814"/>
    <w:rsid w:val="00730B84"/>
    <w:rsid w:val="00730F26"/>
    <w:rsid w:val="00730F38"/>
    <w:rsid w:val="007323E1"/>
    <w:rsid w:val="00732B94"/>
    <w:rsid w:val="007331BC"/>
    <w:rsid w:val="0073360D"/>
    <w:rsid w:val="0073397C"/>
    <w:rsid w:val="00733A8E"/>
    <w:rsid w:val="00733B2C"/>
    <w:rsid w:val="00734197"/>
    <w:rsid w:val="0073439F"/>
    <w:rsid w:val="00734903"/>
    <w:rsid w:val="00735726"/>
    <w:rsid w:val="00735969"/>
    <w:rsid w:val="00735A16"/>
    <w:rsid w:val="00735A98"/>
    <w:rsid w:val="00735D64"/>
    <w:rsid w:val="00736611"/>
    <w:rsid w:val="00737098"/>
    <w:rsid w:val="0073730E"/>
    <w:rsid w:val="00737D15"/>
    <w:rsid w:val="00740223"/>
    <w:rsid w:val="007404DE"/>
    <w:rsid w:val="00740A63"/>
    <w:rsid w:val="00740BEB"/>
    <w:rsid w:val="00740C5B"/>
    <w:rsid w:val="0074132B"/>
    <w:rsid w:val="007414D5"/>
    <w:rsid w:val="007414DA"/>
    <w:rsid w:val="007421CE"/>
    <w:rsid w:val="0074233E"/>
    <w:rsid w:val="00742670"/>
    <w:rsid w:val="007428AC"/>
    <w:rsid w:val="00742A9A"/>
    <w:rsid w:val="00742FAF"/>
    <w:rsid w:val="0074347D"/>
    <w:rsid w:val="00743639"/>
    <w:rsid w:val="00743ACB"/>
    <w:rsid w:val="007445D0"/>
    <w:rsid w:val="0074499E"/>
    <w:rsid w:val="00744E16"/>
    <w:rsid w:val="00745198"/>
    <w:rsid w:val="007453FC"/>
    <w:rsid w:val="00745B5A"/>
    <w:rsid w:val="00746431"/>
    <w:rsid w:val="007465D0"/>
    <w:rsid w:val="00746683"/>
    <w:rsid w:val="007469DF"/>
    <w:rsid w:val="00746BC9"/>
    <w:rsid w:val="00746C7A"/>
    <w:rsid w:val="00746D88"/>
    <w:rsid w:val="007473D3"/>
    <w:rsid w:val="00747855"/>
    <w:rsid w:val="00750158"/>
    <w:rsid w:val="0075047E"/>
    <w:rsid w:val="00750483"/>
    <w:rsid w:val="00750B03"/>
    <w:rsid w:val="007514D2"/>
    <w:rsid w:val="0075158A"/>
    <w:rsid w:val="00751880"/>
    <w:rsid w:val="00751F36"/>
    <w:rsid w:val="007520B8"/>
    <w:rsid w:val="00752132"/>
    <w:rsid w:val="0075214C"/>
    <w:rsid w:val="00752787"/>
    <w:rsid w:val="00752875"/>
    <w:rsid w:val="00753093"/>
    <w:rsid w:val="007534CC"/>
    <w:rsid w:val="007535A1"/>
    <w:rsid w:val="00753D12"/>
    <w:rsid w:val="00753D29"/>
    <w:rsid w:val="00753DD5"/>
    <w:rsid w:val="00754D48"/>
    <w:rsid w:val="00754EB8"/>
    <w:rsid w:val="007550CC"/>
    <w:rsid w:val="00755438"/>
    <w:rsid w:val="00755513"/>
    <w:rsid w:val="00755BDC"/>
    <w:rsid w:val="00755CAA"/>
    <w:rsid w:val="00755FA4"/>
    <w:rsid w:val="007562DF"/>
    <w:rsid w:val="00756354"/>
    <w:rsid w:val="00756429"/>
    <w:rsid w:val="007566BA"/>
    <w:rsid w:val="00756CCA"/>
    <w:rsid w:val="00756F43"/>
    <w:rsid w:val="0075700C"/>
    <w:rsid w:val="00757751"/>
    <w:rsid w:val="00757B0A"/>
    <w:rsid w:val="0076021D"/>
    <w:rsid w:val="007604AF"/>
    <w:rsid w:val="0076074D"/>
    <w:rsid w:val="00760CA3"/>
    <w:rsid w:val="007610D8"/>
    <w:rsid w:val="00761BC2"/>
    <w:rsid w:val="00761D9E"/>
    <w:rsid w:val="00761DE7"/>
    <w:rsid w:val="00763034"/>
    <w:rsid w:val="007634F0"/>
    <w:rsid w:val="0076375C"/>
    <w:rsid w:val="00763999"/>
    <w:rsid w:val="00763C4F"/>
    <w:rsid w:val="00763E7B"/>
    <w:rsid w:val="007646E3"/>
    <w:rsid w:val="00764CD1"/>
    <w:rsid w:val="00764D99"/>
    <w:rsid w:val="00765182"/>
    <w:rsid w:val="007655D0"/>
    <w:rsid w:val="00765C2D"/>
    <w:rsid w:val="00765D42"/>
    <w:rsid w:val="00766444"/>
    <w:rsid w:val="00766492"/>
    <w:rsid w:val="00766572"/>
    <w:rsid w:val="00766624"/>
    <w:rsid w:val="00766AC9"/>
    <w:rsid w:val="00766B16"/>
    <w:rsid w:val="00766E50"/>
    <w:rsid w:val="00766E56"/>
    <w:rsid w:val="00767D74"/>
    <w:rsid w:val="007702FC"/>
    <w:rsid w:val="00770A23"/>
    <w:rsid w:val="007710AD"/>
    <w:rsid w:val="00771416"/>
    <w:rsid w:val="0077197B"/>
    <w:rsid w:val="00771AE0"/>
    <w:rsid w:val="0077302F"/>
    <w:rsid w:val="00773445"/>
    <w:rsid w:val="0077382F"/>
    <w:rsid w:val="00773971"/>
    <w:rsid w:val="00773B4A"/>
    <w:rsid w:val="00773C53"/>
    <w:rsid w:val="00773D71"/>
    <w:rsid w:val="00774717"/>
    <w:rsid w:val="00774EA7"/>
    <w:rsid w:val="00775219"/>
    <w:rsid w:val="00775DC2"/>
    <w:rsid w:val="007761DA"/>
    <w:rsid w:val="00776549"/>
    <w:rsid w:val="007772AF"/>
    <w:rsid w:val="007772B9"/>
    <w:rsid w:val="007776EF"/>
    <w:rsid w:val="00777BF0"/>
    <w:rsid w:val="00777CC4"/>
    <w:rsid w:val="00777EDD"/>
    <w:rsid w:val="0078093D"/>
    <w:rsid w:val="007809FC"/>
    <w:rsid w:val="00780CBA"/>
    <w:rsid w:val="00781758"/>
    <w:rsid w:val="00781B72"/>
    <w:rsid w:val="00781DD6"/>
    <w:rsid w:val="00782276"/>
    <w:rsid w:val="00782517"/>
    <w:rsid w:val="007829AF"/>
    <w:rsid w:val="00782B86"/>
    <w:rsid w:val="00782D5F"/>
    <w:rsid w:val="00783177"/>
    <w:rsid w:val="00783872"/>
    <w:rsid w:val="00783CF3"/>
    <w:rsid w:val="00783D5B"/>
    <w:rsid w:val="007843AF"/>
    <w:rsid w:val="00784545"/>
    <w:rsid w:val="00784716"/>
    <w:rsid w:val="00784752"/>
    <w:rsid w:val="007848EF"/>
    <w:rsid w:val="0078513A"/>
    <w:rsid w:val="00785476"/>
    <w:rsid w:val="007857B6"/>
    <w:rsid w:val="00785922"/>
    <w:rsid w:val="00785D6A"/>
    <w:rsid w:val="00786296"/>
    <w:rsid w:val="007862B9"/>
    <w:rsid w:val="00786316"/>
    <w:rsid w:val="00787004"/>
    <w:rsid w:val="00787197"/>
    <w:rsid w:val="007873A5"/>
    <w:rsid w:val="00790001"/>
    <w:rsid w:val="007902B4"/>
    <w:rsid w:val="00790358"/>
    <w:rsid w:val="00790A7E"/>
    <w:rsid w:val="00790D74"/>
    <w:rsid w:val="00790E45"/>
    <w:rsid w:val="00790F12"/>
    <w:rsid w:val="007914C7"/>
    <w:rsid w:val="007914D1"/>
    <w:rsid w:val="00791B1B"/>
    <w:rsid w:val="00791F77"/>
    <w:rsid w:val="00792EF1"/>
    <w:rsid w:val="00793FC1"/>
    <w:rsid w:val="00794AA2"/>
    <w:rsid w:val="00794AB8"/>
    <w:rsid w:val="00794CE8"/>
    <w:rsid w:val="00794F10"/>
    <w:rsid w:val="00795089"/>
    <w:rsid w:val="0079538F"/>
    <w:rsid w:val="007959E0"/>
    <w:rsid w:val="00795B42"/>
    <w:rsid w:val="00797246"/>
    <w:rsid w:val="00797309"/>
    <w:rsid w:val="00797572"/>
    <w:rsid w:val="0079781F"/>
    <w:rsid w:val="007A0553"/>
    <w:rsid w:val="007A128C"/>
    <w:rsid w:val="007A1458"/>
    <w:rsid w:val="007A161B"/>
    <w:rsid w:val="007A167D"/>
    <w:rsid w:val="007A17E1"/>
    <w:rsid w:val="007A1A93"/>
    <w:rsid w:val="007A217B"/>
    <w:rsid w:val="007A22AB"/>
    <w:rsid w:val="007A2606"/>
    <w:rsid w:val="007A2DF5"/>
    <w:rsid w:val="007A3513"/>
    <w:rsid w:val="007A38B6"/>
    <w:rsid w:val="007A3A16"/>
    <w:rsid w:val="007A3B6D"/>
    <w:rsid w:val="007A3DEB"/>
    <w:rsid w:val="007A4198"/>
    <w:rsid w:val="007A43D1"/>
    <w:rsid w:val="007A46FF"/>
    <w:rsid w:val="007A4798"/>
    <w:rsid w:val="007A5606"/>
    <w:rsid w:val="007A5BC0"/>
    <w:rsid w:val="007A5CE5"/>
    <w:rsid w:val="007A5EC7"/>
    <w:rsid w:val="007A6715"/>
    <w:rsid w:val="007A69B1"/>
    <w:rsid w:val="007A69F7"/>
    <w:rsid w:val="007A6AA6"/>
    <w:rsid w:val="007A6AFE"/>
    <w:rsid w:val="007A6E1E"/>
    <w:rsid w:val="007A734A"/>
    <w:rsid w:val="007A7B48"/>
    <w:rsid w:val="007B02E4"/>
    <w:rsid w:val="007B035A"/>
    <w:rsid w:val="007B0561"/>
    <w:rsid w:val="007B06E8"/>
    <w:rsid w:val="007B084D"/>
    <w:rsid w:val="007B15FE"/>
    <w:rsid w:val="007B1637"/>
    <w:rsid w:val="007B16DD"/>
    <w:rsid w:val="007B1995"/>
    <w:rsid w:val="007B234E"/>
    <w:rsid w:val="007B255F"/>
    <w:rsid w:val="007B29D0"/>
    <w:rsid w:val="007B2AD0"/>
    <w:rsid w:val="007B2BD5"/>
    <w:rsid w:val="007B2F7C"/>
    <w:rsid w:val="007B3425"/>
    <w:rsid w:val="007B3580"/>
    <w:rsid w:val="007B5478"/>
    <w:rsid w:val="007B5709"/>
    <w:rsid w:val="007B581F"/>
    <w:rsid w:val="007B59DE"/>
    <w:rsid w:val="007B5A08"/>
    <w:rsid w:val="007B5F4A"/>
    <w:rsid w:val="007B5F6B"/>
    <w:rsid w:val="007B7650"/>
    <w:rsid w:val="007B7771"/>
    <w:rsid w:val="007B77FA"/>
    <w:rsid w:val="007B79FC"/>
    <w:rsid w:val="007B7CC8"/>
    <w:rsid w:val="007B7DAC"/>
    <w:rsid w:val="007C00C7"/>
    <w:rsid w:val="007C0613"/>
    <w:rsid w:val="007C0CDE"/>
    <w:rsid w:val="007C0F04"/>
    <w:rsid w:val="007C11D6"/>
    <w:rsid w:val="007C122D"/>
    <w:rsid w:val="007C12B3"/>
    <w:rsid w:val="007C1424"/>
    <w:rsid w:val="007C277D"/>
    <w:rsid w:val="007C34B9"/>
    <w:rsid w:val="007C37C1"/>
    <w:rsid w:val="007C3C61"/>
    <w:rsid w:val="007C4354"/>
    <w:rsid w:val="007C461E"/>
    <w:rsid w:val="007C4728"/>
    <w:rsid w:val="007C4735"/>
    <w:rsid w:val="007C485F"/>
    <w:rsid w:val="007C5157"/>
    <w:rsid w:val="007C54D7"/>
    <w:rsid w:val="007C5759"/>
    <w:rsid w:val="007C5CBB"/>
    <w:rsid w:val="007C5F74"/>
    <w:rsid w:val="007C5FBF"/>
    <w:rsid w:val="007C6081"/>
    <w:rsid w:val="007C63F4"/>
    <w:rsid w:val="007C6867"/>
    <w:rsid w:val="007C6A3E"/>
    <w:rsid w:val="007C6AEE"/>
    <w:rsid w:val="007C6D6F"/>
    <w:rsid w:val="007C6E7B"/>
    <w:rsid w:val="007C72A9"/>
    <w:rsid w:val="007C7623"/>
    <w:rsid w:val="007C7665"/>
    <w:rsid w:val="007C7B17"/>
    <w:rsid w:val="007C7EEC"/>
    <w:rsid w:val="007D00A1"/>
    <w:rsid w:val="007D024A"/>
    <w:rsid w:val="007D0A3B"/>
    <w:rsid w:val="007D0C6C"/>
    <w:rsid w:val="007D0CC3"/>
    <w:rsid w:val="007D0F43"/>
    <w:rsid w:val="007D0F71"/>
    <w:rsid w:val="007D15ED"/>
    <w:rsid w:val="007D1D2B"/>
    <w:rsid w:val="007D1DB1"/>
    <w:rsid w:val="007D2368"/>
    <w:rsid w:val="007D316F"/>
    <w:rsid w:val="007D35E1"/>
    <w:rsid w:val="007D35EC"/>
    <w:rsid w:val="007D375F"/>
    <w:rsid w:val="007D40D7"/>
    <w:rsid w:val="007D413E"/>
    <w:rsid w:val="007D422E"/>
    <w:rsid w:val="007D46AD"/>
    <w:rsid w:val="007D481C"/>
    <w:rsid w:val="007D48C3"/>
    <w:rsid w:val="007D4F6B"/>
    <w:rsid w:val="007D50FA"/>
    <w:rsid w:val="007D53D4"/>
    <w:rsid w:val="007D57B7"/>
    <w:rsid w:val="007D5A39"/>
    <w:rsid w:val="007D5DB3"/>
    <w:rsid w:val="007D6866"/>
    <w:rsid w:val="007D711B"/>
    <w:rsid w:val="007D7315"/>
    <w:rsid w:val="007D734B"/>
    <w:rsid w:val="007D7CF1"/>
    <w:rsid w:val="007E01A5"/>
    <w:rsid w:val="007E09C8"/>
    <w:rsid w:val="007E0E5D"/>
    <w:rsid w:val="007E13AE"/>
    <w:rsid w:val="007E13EF"/>
    <w:rsid w:val="007E18EE"/>
    <w:rsid w:val="007E1B8E"/>
    <w:rsid w:val="007E1DDE"/>
    <w:rsid w:val="007E205D"/>
    <w:rsid w:val="007E2478"/>
    <w:rsid w:val="007E24A1"/>
    <w:rsid w:val="007E258E"/>
    <w:rsid w:val="007E25F8"/>
    <w:rsid w:val="007E29FD"/>
    <w:rsid w:val="007E2F0C"/>
    <w:rsid w:val="007E3497"/>
    <w:rsid w:val="007E372F"/>
    <w:rsid w:val="007E3E65"/>
    <w:rsid w:val="007E5DB1"/>
    <w:rsid w:val="007E6336"/>
    <w:rsid w:val="007E6F6B"/>
    <w:rsid w:val="007E726C"/>
    <w:rsid w:val="007E73DB"/>
    <w:rsid w:val="007E7694"/>
    <w:rsid w:val="007E7779"/>
    <w:rsid w:val="007F0274"/>
    <w:rsid w:val="007F1850"/>
    <w:rsid w:val="007F19B3"/>
    <w:rsid w:val="007F19FA"/>
    <w:rsid w:val="007F1B90"/>
    <w:rsid w:val="007F2224"/>
    <w:rsid w:val="007F22F1"/>
    <w:rsid w:val="007F282C"/>
    <w:rsid w:val="007F2888"/>
    <w:rsid w:val="007F2A47"/>
    <w:rsid w:val="007F3095"/>
    <w:rsid w:val="007F35B0"/>
    <w:rsid w:val="007F3661"/>
    <w:rsid w:val="007F3CFA"/>
    <w:rsid w:val="007F3FCE"/>
    <w:rsid w:val="007F41A4"/>
    <w:rsid w:val="007F4592"/>
    <w:rsid w:val="007F4BD5"/>
    <w:rsid w:val="007F50CF"/>
    <w:rsid w:val="007F58FC"/>
    <w:rsid w:val="007F5900"/>
    <w:rsid w:val="007F598B"/>
    <w:rsid w:val="007F59DF"/>
    <w:rsid w:val="007F5A20"/>
    <w:rsid w:val="007F60DB"/>
    <w:rsid w:val="007F621D"/>
    <w:rsid w:val="007F6AB1"/>
    <w:rsid w:val="007F6BEA"/>
    <w:rsid w:val="007F6E7C"/>
    <w:rsid w:val="007F728F"/>
    <w:rsid w:val="007F7513"/>
    <w:rsid w:val="007F770E"/>
    <w:rsid w:val="007F79BF"/>
    <w:rsid w:val="007F7AEB"/>
    <w:rsid w:val="008003F8"/>
    <w:rsid w:val="008006A3"/>
    <w:rsid w:val="008008B6"/>
    <w:rsid w:val="00800EA5"/>
    <w:rsid w:val="00800FA9"/>
    <w:rsid w:val="00801DE4"/>
    <w:rsid w:val="00801E2A"/>
    <w:rsid w:val="0080223F"/>
    <w:rsid w:val="00802701"/>
    <w:rsid w:val="00802801"/>
    <w:rsid w:val="008029C3"/>
    <w:rsid w:val="00802C18"/>
    <w:rsid w:val="008030A7"/>
    <w:rsid w:val="00803259"/>
    <w:rsid w:val="0080333F"/>
    <w:rsid w:val="0080343B"/>
    <w:rsid w:val="00803A7E"/>
    <w:rsid w:val="00803FC0"/>
    <w:rsid w:val="008046C7"/>
    <w:rsid w:val="00804A3D"/>
    <w:rsid w:val="00804B43"/>
    <w:rsid w:val="00804B52"/>
    <w:rsid w:val="00804C5C"/>
    <w:rsid w:val="008052B3"/>
    <w:rsid w:val="00805C21"/>
    <w:rsid w:val="0080683F"/>
    <w:rsid w:val="0080754A"/>
    <w:rsid w:val="00807AC7"/>
    <w:rsid w:val="00807F5D"/>
    <w:rsid w:val="008107A3"/>
    <w:rsid w:val="008109A9"/>
    <w:rsid w:val="00810C52"/>
    <w:rsid w:val="008112B4"/>
    <w:rsid w:val="00811A1F"/>
    <w:rsid w:val="0081250F"/>
    <w:rsid w:val="00812653"/>
    <w:rsid w:val="00812767"/>
    <w:rsid w:val="00812D98"/>
    <w:rsid w:val="00813465"/>
    <w:rsid w:val="00813629"/>
    <w:rsid w:val="00813BAB"/>
    <w:rsid w:val="00813D85"/>
    <w:rsid w:val="0081406D"/>
    <w:rsid w:val="00814121"/>
    <w:rsid w:val="00814122"/>
    <w:rsid w:val="008146BE"/>
    <w:rsid w:val="00814B92"/>
    <w:rsid w:val="00814B9E"/>
    <w:rsid w:val="00814D25"/>
    <w:rsid w:val="0081567E"/>
    <w:rsid w:val="00815826"/>
    <w:rsid w:val="00816928"/>
    <w:rsid w:val="00816A4F"/>
    <w:rsid w:val="0081798E"/>
    <w:rsid w:val="00817CD3"/>
    <w:rsid w:val="00817DF3"/>
    <w:rsid w:val="008203CF"/>
    <w:rsid w:val="00820757"/>
    <w:rsid w:val="00820D97"/>
    <w:rsid w:val="00820DC2"/>
    <w:rsid w:val="00820E41"/>
    <w:rsid w:val="008211B3"/>
    <w:rsid w:val="00821279"/>
    <w:rsid w:val="00821697"/>
    <w:rsid w:val="008219A9"/>
    <w:rsid w:val="00821A8A"/>
    <w:rsid w:val="00821BF6"/>
    <w:rsid w:val="008221A3"/>
    <w:rsid w:val="00822E52"/>
    <w:rsid w:val="0082311B"/>
    <w:rsid w:val="0082312C"/>
    <w:rsid w:val="0082331E"/>
    <w:rsid w:val="008236DE"/>
    <w:rsid w:val="00823AE8"/>
    <w:rsid w:val="00823E85"/>
    <w:rsid w:val="00823FFE"/>
    <w:rsid w:val="0082410F"/>
    <w:rsid w:val="00824419"/>
    <w:rsid w:val="00824D43"/>
    <w:rsid w:val="00824E2C"/>
    <w:rsid w:val="00824F50"/>
    <w:rsid w:val="0082527F"/>
    <w:rsid w:val="00825391"/>
    <w:rsid w:val="00825AA4"/>
    <w:rsid w:val="008263EC"/>
    <w:rsid w:val="00826635"/>
    <w:rsid w:val="00826A97"/>
    <w:rsid w:val="00826AF7"/>
    <w:rsid w:val="00826B29"/>
    <w:rsid w:val="00826F3F"/>
    <w:rsid w:val="00826FE8"/>
    <w:rsid w:val="00827393"/>
    <w:rsid w:val="00827394"/>
    <w:rsid w:val="0082763B"/>
    <w:rsid w:val="00827CAC"/>
    <w:rsid w:val="00827F06"/>
    <w:rsid w:val="00830648"/>
    <w:rsid w:val="008309F5"/>
    <w:rsid w:val="00830C5E"/>
    <w:rsid w:val="00830E37"/>
    <w:rsid w:val="00831A6F"/>
    <w:rsid w:val="00831BE2"/>
    <w:rsid w:val="00832294"/>
    <w:rsid w:val="0083267C"/>
    <w:rsid w:val="00832B94"/>
    <w:rsid w:val="0083348D"/>
    <w:rsid w:val="00833583"/>
    <w:rsid w:val="008342C1"/>
    <w:rsid w:val="00834D83"/>
    <w:rsid w:val="0083595C"/>
    <w:rsid w:val="008359D4"/>
    <w:rsid w:val="00835CFF"/>
    <w:rsid w:val="00835F32"/>
    <w:rsid w:val="008367D1"/>
    <w:rsid w:val="00836945"/>
    <w:rsid w:val="00836D22"/>
    <w:rsid w:val="00837066"/>
    <w:rsid w:val="008370B9"/>
    <w:rsid w:val="00837466"/>
    <w:rsid w:val="008374A8"/>
    <w:rsid w:val="008413D3"/>
    <w:rsid w:val="0084142A"/>
    <w:rsid w:val="0084153F"/>
    <w:rsid w:val="0084170A"/>
    <w:rsid w:val="008417A3"/>
    <w:rsid w:val="00841832"/>
    <w:rsid w:val="00841CD8"/>
    <w:rsid w:val="00841F71"/>
    <w:rsid w:val="00842229"/>
    <w:rsid w:val="00842684"/>
    <w:rsid w:val="008438EE"/>
    <w:rsid w:val="00843E58"/>
    <w:rsid w:val="00843FA0"/>
    <w:rsid w:val="008444F1"/>
    <w:rsid w:val="00844D7E"/>
    <w:rsid w:val="008450A7"/>
    <w:rsid w:val="008450C7"/>
    <w:rsid w:val="008456BF"/>
    <w:rsid w:val="00845C50"/>
    <w:rsid w:val="00846A20"/>
    <w:rsid w:val="00847446"/>
    <w:rsid w:val="0084778B"/>
    <w:rsid w:val="0084795C"/>
    <w:rsid w:val="00847B64"/>
    <w:rsid w:val="00847ECE"/>
    <w:rsid w:val="00847F23"/>
    <w:rsid w:val="00850124"/>
    <w:rsid w:val="0085073B"/>
    <w:rsid w:val="00850848"/>
    <w:rsid w:val="008508F7"/>
    <w:rsid w:val="00851ACB"/>
    <w:rsid w:val="00851CC8"/>
    <w:rsid w:val="0085204A"/>
    <w:rsid w:val="008521F5"/>
    <w:rsid w:val="00852254"/>
    <w:rsid w:val="008523D8"/>
    <w:rsid w:val="008533D0"/>
    <w:rsid w:val="008533F2"/>
    <w:rsid w:val="008534A1"/>
    <w:rsid w:val="008538C8"/>
    <w:rsid w:val="00853955"/>
    <w:rsid w:val="00853BBC"/>
    <w:rsid w:val="00853C58"/>
    <w:rsid w:val="0085455A"/>
    <w:rsid w:val="008547DD"/>
    <w:rsid w:val="0085495C"/>
    <w:rsid w:val="00854A0B"/>
    <w:rsid w:val="00854B43"/>
    <w:rsid w:val="00854EBB"/>
    <w:rsid w:val="00854F62"/>
    <w:rsid w:val="00855EBF"/>
    <w:rsid w:val="00855F34"/>
    <w:rsid w:val="0085613A"/>
    <w:rsid w:val="008561E6"/>
    <w:rsid w:val="00856A63"/>
    <w:rsid w:val="00856C62"/>
    <w:rsid w:val="00856E5A"/>
    <w:rsid w:val="00857FE9"/>
    <w:rsid w:val="008602B7"/>
    <w:rsid w:val="00860727"/>
    <w:rsid w:val="0086075E"/>
    <w:rsid w:val="00860DE0"/>
    <w:rsid w:val="00860FBA"/>
    <w:rsid w:val="008610A8"/>
    <w:rsid w:val="0086120E"/>
    <w:rsid w:val="008612F1"/>
    <w:rsid w:val="0086170F"/>
    <w:rsid w:val="00861B9E"/>
    <w:rsid w:val="0086202A"/>
    <w:rsid w:val="0086204B"/>
    <w:rsid w:val="00862295"/>
    <w:rsid w:val="00862352"/>
    <w:rsid w:val="00862405"/>
    <w:rsid w:val="0086260D"/>
    <w:rsid w:val="00862D22"/>
    <w:rsid w:val="00862F52"/>
    <w:rsid w:val="00862FFE"/>
    <w:rsid w:val="00863915"/>
    <w:rsid w:val="00863A06"/>
    <w:rsid w:val="00863D6C"/>
    <w:rsid w:val="00863FEC"/>
    <w:rsid w:val="00864035"/>
    <w:rsid w:val="0086425D"/>
    <w:rsid w:val="008642A9"/>
    <w:rsid w:val="008645CE"/>
    <w:rsid w:val="008646C5"/>
    <w:rsid w:val="00864E4E"/>
    <w:rsid w:val="00865228"/>
    <w:rsid w:val="008652D8"/>
    <w:rsid w:val="00865DA8"/>
    <w:rsid w:val="008662CD"/>
    <w:rsid w:val="008675C8"/>
    <w:rsid w:val="00867C1F"/>
    <w:rsid w:val="00867C75"/>
    <w:rsid w:val="00867FCB"/>
    <w:rsid w:val="0087014C"/>
    <w:rsid w:val="00870876"/>
    <w:rsid w:val="008715BB"/>
    <w:rsid w:val="00871701"/>
    <w:rsid w:val="00871B1B"/>
    <w:rsid w:val="00872A60"/>
    <w:rsid w:val="00872FF3"/>
    <w:rsid w:val="00873143"/>
    <w:rsid w:val="008731E5"/>
    <w:rsid w:val="008732E2"/>
    <w:rsid w:val="00873786"/>
    <w:rsid w:val="00873992"/>
    <w:rsid w:val="0087499E"/>
    <w:rsid w:val="00874A43"/>
    <w:rsid w:val="00874C5C"/>
    <w:rsid w:val="0087511A"/>
    <w:rsid w:val="008755F4"/>
    <w:rsid w:val="0087567A"/>
    <w:rsid w:val="00875A61"/>
    <w:rsid w:val="00875B3F"/>
    <w:rsid w:val="00875C37"/>
    <w:rsid w:val="0087613C"/>
    <w:rsid w:val="008778AA"/>
    <w:rsid w:val="00877CF7"/>
    <w:rsid w:val="00877F04"/>
    <w:rsid w:val="008802DF"/>
    <w:rsid w:val="00880326"/>
    <w:rsid w:val="00880511"/>
    <w:rsid w:val="00880E1B"/>
    <w:rsid w:val="008816FD"/>
    <w:rsid w:val="00881957"/>
    <w:rsid w:val="008822AC"/>
    <w:rsid w:val="00882407"/>
    <w:rsid w:val="00882680"/>
    <w:rsid w:val="00882D45"/>
    <w:rsid w:val="0088343C"/>
    <w:rsid w:val="00883E90"/>
    <w:rsid w:val="0088425B"/>
    <w:rsid w:val="00884D26"/>
    <w:rsid w:val="00885599"/>
    <w:rsid w:val="008857DB"/>
    <w:rsid w:val="00885C6C"/>
    <w:rsid w:val="00887245"/>
    <w:rsid w:val="008877F9"/>
    <w:rsid w:val="0088780C"/>
    <w:rsid w:val="008878B7"/>
    <w:rsid w:val="00887D3A"/>
    <w:rsid w:val="008906CF"/>
    <w:rsid w:val="00890B9F"/>
    <w:rsid w:val="00890DD3"/>
    <w:rsid w:val="008912B6"/>
    <w:rsid w:val="008919FA"/>
    <w:rsid w:val="00891E06"/>
    <w:rsid w:val="00891EB2"/>
    <w:rsid w:val="008926F2"/>
    <w:rsid w:val="00892F0A"/>
    <w:rsid w:val="0089360C"/>
    <w:rsid w:val="008939A7"/>
    <w:rsid w:val="00893CEC"/>
    <w:rsid w:val="00893EBD"/>
    <w:rsid w:val="008945A0"/>
    <w:rsid w:val="0089481B"/>
    <w:rsid w:val="00894C0D"/>
    <w:rsid w:val="00894DA2"/>
    <w:rsid w:val="00894E2F"/>
    <w:rsid w:val="00894E87"/>
    <w:rsid w:val="008958ED"/>
    <w:rsid w:val="00896102"/>
    <w:rsid w:val="008963AE"/>
    <w:rsid w:val="008964E5"/>
    <w:rsid w:val="00896B4D"/>
    <w:rsid w:val="00896C20"/>
    <w:rsid w:val="00896E64"/>
    <w:rsid w:val="00896FE0"/>
    <w:rsid w:val="0089701C"/>
    <w:rsid w:val="00897131"/>
    <w:rsid w:val="008974FC"/>
    <w:rsid w:val="008975D0"/>
    <w:rsid w:val="00897728"/>
    <w:rsid w:val="008977B5"/>
    <w:rsid w:val="008A0200"/>
    <w:rsid w:val="008A0847"/>
    <w:rsid w:val="008A0C27"/>
    <w:rsid w:val="008A0CDE"/>
    <w:rsid w:val="008A0DE2"/>
    <w:rsid w:val="008A125C"/>
    <w:rsid w:val="008A16F9"/>
    <w:rsid w:val="008A18DB"/>
    <w:rsid w:val="008A1D95"/>
    <w:rsid w:val="008A1E8D"/>
    <w:rsid w:val="008A21E7"/>
    <w:rsid w:val="008A26FF"/>
    <w:rsid w:val="008A2DCF"/>
    <w:rsid w:val="008A354E"/>
    <w:rsid w:val="008A35C2"/>
    <w:rsid w:val="008A3965"/>
    <w:rsid w:val="008A3B71"/>
    <w:rsid w:val="008A3ED1"/>
    <w:rsid w:val="008A40FF"/>
    <w:rsid w:val="008A4743"/>
    <w:rsid w:val="008A4863"/>
    <w:rsid w:val="008A48F6"/>
    <w:rsid w:val="008A4B38"/>
    <w:rsid w:val="008A4D5E"/>
    <w:rsid w:val="008A4FB3"/>
    <w:rsid w:val="008A6280"/>
    <w:rsid w:val="008A654D"/>
    <w:rsid w:val="008A6AFC"/>
    <w:rsid w:val="008A760E"/>
    <w:rsid w:val="008A7AD9"/>
    <w:rsid w:val="008A7C86"/>
    <w:rsid w:val="008A7E40"/>
    <w:rsid w:val="008A7FBB"/>
    <w:rsid w:val="008B0C13"/>
    <w:rsid w:val="008B1637"/>
    <w:rsid w:val="008B1C5C"/>
    <w:rsid w:val="008B1F63"/>
    <w:rsid w:val="008B22F8"/>
    <w:rsid w:val="008B25A1"/>
    <w:rsid w:val="008B3115"/>
    <w:rsid w:val="008B349C"/>
    <w:rsid w:val="008B43DE"/>
    <w:rsid w:val="008B48E3"/>
    <w:rsid w:val="008B4CFB"/>
    <w:rsid w:val="008B4FC8"/>
    <w:rsid w:val="008B4FF0"/>
    <w:rsid w:val="008B51ED"/>
    <w:rsid w:val="008B58A8"/>
    <w:rsid w:val="008B5ECD"/>
    <w:rsid w:val="008B6091"/>
    <w:rsid w:val="008B66D2"/>
    <w:rsid w:val="008B6BDD"/>
    <w:rsid w:val="008B6C3F"/>
    <w:rsid w:val="008B72EC"/>
    <w:rsid w:val="008B7BFE"/>
    <w:rsid w:val="008B7C10"/>
    <w:rsid w:val="008C01BE"/>
    <w:rsid w:val="008C0236"/>
    <w:rsid w:val="008C08C2"/>
    <w:rsid w:val="008C09F0"/>
    <w:rsid w:val="008C130F"/>
    <w:rsid w:val="008C16B4"/>
    <w:rsid w:val="008C16BF"/>
    <w:rsid w:val="008C1B47"/>
    <w:rsid w:val="008C2144"/>
    <w:rsid w:val="008C21BD"/>
    <w:rsid w:val="008C2225"/>
    <w:rsid w:val="008C23FF"/>
    <w:rsid w:val="008C24B0"/>
    <w:rsid w:val="008C25AC"/>
    <w:rsid w:val="008C2710"/>
    <w:rsid w:val="008C2A76"/>
    <w:rsid w:val="008C3782"/>
    <w:rsid w:val="008C3C8D"/>
    <w:rsid w:val="008C3DA7"/>
    <w:rsid w:val="008C3DDD"/>
    <w:rsid w:val="008C46DF"/>
    <w:rsid w:val="008C473B"/>
    <w:rsid w:val="008C483D"/>
    <w:rsid w:val="008C4AEC"/>
    <w:rsid w:val="008C4B3A"/>
    <w:rsid w:val="008C4F4C"/>
    <w:rsid w:val="008C57C0"/>
    <w:rsid w:val="008C5906"/>
    <w:rsid w:val="008C6168"/>
    <w:rsid w:val="008C6B2F"/>
    <w:rsid w:val="008C7038"/>
    <w:rsid w:val="008D0019"/>
    <w:rsid w:val="008D03CE"/>
    <w:rsid w:val="008D04CA"/>
    <w:rsid w:val="008D09B8"/>
    <w:rsid w:val="008D0A48"/>
    <w:rsid w:val="008D1812"/>
    <w:rsid w:val="008D1963"/>
    <w:rsid w:val="008D1CDC"/>
    <w:rsid w:val="008D2734"/>
    <w:rsid w:val="008D2838"/>
    <w:rsid w:val="008D296E"/>
    <w:rsid w:val="008D2DA5"/>
    <w:rsid w:val="008D2DAA"/>
    <w:rsid w:val="008D32DF"/>
    <w:rsid w:val="008D3C29"/>
    <w:rsid w:val="008D3D50"/>
    <w:rsid w:val="008D3FF5"/>
    <w:rsid w:val="008D407A"/>
    <w:rsid w:val="008D430C"/>
    <w:rsid w:val="008D4978"/>
    <w:rsid w:val="008D52F5"/>
    <w:rsid w:val="008D571E"/>
    <w:rsid w:val="008D586D"/>
    <w:rsid w:val="008D59FA"/>
    <w:rsid w:val="008D6075"/>
    <w:rsid w:val="008D6140"/>
    <w:rsid w:val="008D64BD"/>
    <w:rsid w:val="008D6549"/>
    <w:rsid w:val="008D674C"/>
    <w:rsid w:val="008D6856"/>
    <w:rsid w:val="008D6EA5"/>
    <w:rsid w:val="008D7406"/>
    <w:rsid w:val="008D7907"/>
    <w:rsid w:val="008E0169"/>
    <w:rsid w:val="008E06CB"/>
    <w:rsid w:val="008E1128"/>
    <w:rsid w:val="008E15C0"/>
    <w:rsid w:val="008E1622"/>
    <w:rsid w:val="008E1781"/>
    <w:rsid w:val="008E1C5E"/>
    <w:rsid w:val="008E1DE5"/>
    <w:rsid w:val="008E20D8"/>
    <w:rsid w:val="008E25C1"/>
    <w:rsid w:val="008E2630"/>
    <w:rsid w:val="008E2C8E"/>
    <w:rsid w:val="008E2D31"/>
    <w:rsid w:val="008E3114"/>
    <w:rsid w:val="008E322E"/>
    <w:rsid w:val="008E370E"/>
    <w:rsid w:val="008E37FD"/>
    <w:rsid w:val="008E3956"/>
    <w:rsid w:val="008E3E35"/>
    <w:rsid w:val="008E4423"/>
    <w:rsid w:val="008E4521"/>
    <w:rsid w:val="008E4751"/>
    <w:rsid w:val="008E492B"/>
    <w:rsid w:val="008E4F8D"/>
    <w:rsid w:val="008E4FCA"/>
    <w:rsid w:val="008E594F"/>
    <w:rsid w:val="008E5BF4"/>
    <w:rsid w:val="008E5F6E"/>
    <w:rsid w:val="008E605D"/>
    <w:rsid w:val="008E636B"/>
    <w:rsid w:val="008E63F4"/>
    <w:rsid w:val="008E660E"/>
    <w:rsid w:val="008E7305"/>
    <w:rsid w:val="008E7461"/>
    <w:rsid w:val="008E74C8"/>
    <w:rsid w:val="008E7B85"/>
    <w:rsid w:val="008E7EEE"/>
    <w:rsid w:val="008E7F71"/>
    <w:rsid w:val="008F007B"/>
    <w:rsid w:val="008F00B1"/>
    <w:rsid w:val="008F0802"/>
    <w:rsid w:val="008F158E"/>
    <w:rsid w:val="008F17C5"/>
    <w:rsid w:val="008F2530"/>
    <w:rsid w:val="008F2912"/>
    <w:rsid w:val="008F2B90"/>
    <w:rsid w:val="008F2BBA"/>
    <w:rsid w:val="008F309C"/>
    <w:rsid w:val="008F3187"/>
    <w:rsid w:val="008F321B"/>
    <w:rsid w:val="008F34B1"/>
    <w:rsid w:val="008F4571"/>
    <w:rsid w:val="008F4B47"/>
    <w:rsid w:val="008F4C25"/>
    <w:rsid w:val="008F5E36"/>
    <w:rsid w:val="008F64E6"/>
    <w:rsid w:val="008F6A81"/>
    <w:rsid w:val="008F6CE1"/>
    <w:rsid w:val="008F6FE4"/>
    <w:rsid w:val="008F71C8"/>
    <w:rsid w:val="008F7605"/>
    <w:rsid w:val="00900143"/>
    <w:rsid w:val="009001EE"/>
    <w:rsid w:val="009002A2"/>
    <w:rsid w:val="00900308"/>
    <w:rsid w:val="00900356"/>
    <w:rsid w:val="009004B0"/>
    <w:rsid w:val="009008FE"/>
    <w:rsid w:val="00900A15"/>
    <w:rsid w:val="00900ABF"/>
    <w:rsid w:val="00900BEB"/>
    <w:rsid w:val="00900C02"/>
    <w:rsid w:val="00901020"/>
    <w:rsid w:val="0090152E"/>
    <w:rsid w:val="00901924"/>
    <w:rsid w:val="00901FA2"/>
    <w:rsid w:val="009020F2"/>
    <w:rsid w:val="009021EA"/>
    <w:rsid w:val="00902C66"/>
    <w:rsid w:val="009035F8"/>
    <w:rsid w:val="00903CD6"/>
    <w:rsid w:val="0090409B"/>
    <w:rsid w:val="00904118"/>
    <w:rsid w:val="0090497A"/>
    <w:rsid w:val="00904A98"/>
    <w:rsid w:val="00905231"/>
    <w:rsid w:val="0090575D"/>
    <w:rsid w:val="009059FF"/>
    <w:rsid w:val="00906E2D"/>
    <w:rsid w:val="00907604"/>
    <w:rsid w:val="00907A0B"/>
    <w:rsid w:val="00910B94"/>
    <w:rsid w:val="00910D89"/>
    <w:rsid w:val="00910FE8"/>
    <w:rsid w:val="00911394"/>
    <w:rsid w:val="009113F8"/>
    <w:rsid w:val="009113FE"/>
    <w:rsid w:val="00911A87"/>
    <w:rsid w:val="00911FE0"/>
    <w:rsid w:val="009127B5"/>
    <w:rsid w:val="00912958"/>
    <w:rsid w:val="00912E8A"/>
    <w:rsid w:val="0091340C"/>
    <w:rsid w:val="00913C07"/>
    <w:rsid w:val="009145A5"/>
    <w:rsid w:val="00914895"/>
    <w:rsid w:val="00914EF2"/>
    <w:rsid w:val="009154B4"/>
    <w:rsid w:val="009158A0"/>
    <w:rsid w:val="009158F8"/>
    <w:rsid w:val="00915DC3"/>
    <w:rsid w:val="00915F50"/>
    <w:rsid w:val="009178A9"/>
    <w:rsid w:val="00920364"/>
    <w:rsid w:val="00920776"/>
    <w:rsid w:val="00920DCD"/>
    <w:rsid w:val="00921AEF"/>
    <w:rsid w:val="009228D1"/>
    <w:rsid w:val="00922FED"/>
    <w:rsid w:val="00923B3B"/>
    <w:rsid w:val="00923F3A"/>
    <w:rsid w:val="00923FB9"/>
    <w:rsid w:val="009249A9"/>
    <w:rsid w:val="00925608"/>
    <w:rsid w:val="00925758"/>
    <w:rsid w:val="009259DE"/>
    <w:rsid w:val="00925B24"/>
    <w:rsid w:val="00925E79"/>
    <w:rsid w:val="00926CCA"/>
    <w:rsid w:val="00927462"/>
    <w:rsid w:val="009275B0"/>
    <w:rsid w:val="00927C16"/>
    <w:rsid w:val="009309E6"/>
    <w:rsid w:val="009313D5"/>
    <w:rsid w:val="009315D6"/>
    <w:rsid w:val="00931772"/>
    <w:rsid w:val="00931785"/>
    <w:rsid w:val="0093191C"/>
    <w:rsid w:val="00931D80"/>
    <w:rsid w:val="0093233C"/>
    <w:rsid w:val="0093237A"/>
    <w:rsid w:val="00932882"/>
    <w:rsid w:val="0093296E"/>
    <w:rsid w:val="00932B0E"/>
    <w:rsid w:val="00932F6F"/>
    <w:rsid w:val="009331F4"/>
    <w:rsid w:val="00933245"/>
    <w:rsid w:val="009341AE"/>
    <w:rsid w:val="009352FB"/>
    <w:rsid w:val="00935688"/>
    <w:rsid w:val="0093619A"/>
    <w:rsid w:val="0093651A"/>
    <w:rsid w:val="00936770"/>
    <w:rsid w:val="009369FB"/>
    <w:rsid w:val="00936B3E"/>
    <w:rsid w:val="00937499"/>
    <w:rsid w:val="00937A20"/>
    <w:rsid w:val="00937D5B"/>
    <w:rsid w:val="009404E6"/>
    <w:rsid w:val="009408E1"/>
    <w:rsid w:val="00940A08"/>
    <w:rsid w:val="00941034"/>
    <w:rsid w:val="00941219"/>
    <w:rsid w:val="009416AD"/>
    <w:rsid w:val="009418C2"/>
    <w:rsid w:val="00941BF8"/>
    <w:rsid w:val="009424E2"/>
    <w:rsid w:val="009427A1"/>
    <w:rsid w:val="00942CA0"/>
    <w:rsid w:val="0094324F"/>
    <w:rsid w:val="00943335"/>
    <w:rsid w:val="009433AB"/>
    <w:rsid w:val="00943BBE"/>
    <w:rsid w:val="009442D0"/>
    <w:rsid w:val="00944462"/>
    <w:rsid w:val="00944779"/>
    <w:rsid w:val="00944926"/>
    <w:rsid w:val="00944944"/>
    <w:rsid w:val="0094499B"/>
    <w:rsid w:val="00945736"/>
    <w:rsid w:val="0094585F"/>
    <w:rsid w:val="00945989"/>
    <w:rsid w:val="00946593"/>
    <w:rsid w:val="009469AC"/>
    <w:rsid w:val="00946B5A"/>
    <w:rsid w:val="00946E0E"/>
    <w:rsid w:val="009477D3"/>
    <w:rsid w:val="00947A29"/>
    <w:rsid w:val="00947AF2"/>
    <w:rsid w:val="00947B8A"/>
    <w:rsid w:val="00947E4D"/>
    <w:rsid w:val="00950790"/>
    <w:rsid w:val="00950A82"/>
    <w:rsid w:val="00950E96"/>
    <w:rsid w:val="00951771"/>
    <w:rsid w:val="00951A32"/>
    <w:rsid w:val="00951B80"/>
    <w:rsid w:val="009522AA"/>
    <w:rsid w:val="00952554"/>
    <w:rsid w:val="00952801"/>
    <w:rsid w:val="009528F9"/>
    <w:rsid w:val="0095293C"/>
    <w:rsid w:val="00952BE1"/>
    <w:rsid w:val="00952E82"/>
    <w:rsid w:val="0095337B"/>
    <w:rsid w:val="009535DB"/>
    <w:rsid w:val="009539E4"/>
    <w:rsid w:val="00953A5F"/>
    <w:rsid w:val="00953B22"/>
    <w:rsid w:val="00953B2E"/>
    <w:rsid w:val="00953CD8"/>
    <w:rsid w:val="00953E6D"/>
    <w:rsid w:val="0095465A"/>
    <w:rsid w:val="00954907"/>
    <w:rsid w:val="00954CDF"/>
    <w:rsid w:val="00955156"/>
    <w:rsid w:val="009559A2"/>
    <w:rsid w:val="00955D92"/>
    <w:rsid w:val="009563C7"/>
    <w:rsid w:val="00956966"/>
    <w:rsid w:val="00956A7E"/>
    <w:rsid w:val="009573AE"/>
    <w:rsid w:val="009575F3"/>
    <w:rsid w:val="009577BE"/>
    <w:rsid w:val="00957948"/>
    <w:rsid w:val="009601B1"/>
    <w:rsid w:val="00960A4E"/>
    <w:rsid w:val="00960ACF"/>
    <w:rsid w:val="00960C8C"/>
    <w:rsid w:val="009616FD"/>
    <w:rsid w:val="009618F0"/>
    <w:rsid w:val="00961BB8"/>
    <w:rsid w:val="00961C31"/>
    <w:rsid w:val="00961E32"/>
    <w:rsid w:val="00961F3A"/>
    <w:rsid w:val="00962176"/>
    <w:rsid w:val="0096225F"/>
    <w:rsid w:val="0096226E"/>
    <w:rsid w:val="00962D8B"/>
    <w:rsid w:val="00962EA2"/>
    <w:rsid w:val="00962F47"/>
    <w:rsid w:val="009632A8"/>
    <w:rsid w:val="009632D4"/>
    <w:rsid w:val="00963736"/>
    <w:rsid w:val="00963B70"/>
    <w:rsid w:val="00964D42"/>
    <w:rsid w:val="00964E12"/>
    <w:rsid w:val="0096509B"/>
    <w:rsid w:val="00965164"/>
    <w:rsid w:val="00965391"/>
    <w:rsid w:val="009653A7"/>
    <w:rsid w:val="0096570C"/>
    <w:rsid w:val="009659EC"/>
    <w:rsid w:val="00965CA0"/>
    <w:rsid w:val="009664BA"/>
    <w:rsid w:val="009667B0"/>
    <w:rsid w:val="00966B95"/>
    <w:rsid w:val="00966BBD"/>
    <w:rsid w:val="00966BE5"/>
    <w:rsid w:val="009674B9"/>
    <w:rsid w:val="00967634"/>
    <w:rsid w:val="009678B6"/>
    <w:rsid w:val="00967A73"/>
    <w:rsid w:val="00967EDF"/>
    <w:rsid w:val="00967FA4"/>
    <w:rsid w:val="00970C58"/>
    <w:rsid w:val="00970DD7"/>
    <w:rsid w:val="00970F01"/>
    <w:rsid w:val="00971AA6"/>
    <w:rsid w:val="00971B1E"/>
    <w:rsid w:val="00972739"/>
    <w:rsid w:val="00972D72"/>
    <w:rsid w:val="00972DD3"/>
    <w:rsid w:val="0097330E"/>
    <w:rsid w:val="0097390F"/>
    <w:rsid w:val="00973EA1"/>
    <w:rsid w:val="00973ED4"/>
    <w:rsid w:val="009740CD"/>
    <w:rsid w:val="00974229"/>
    <w:rsid w:val="00974263"/>
    <w:rsid w:val="00974767"/>
    <w:rsid w:val="00975394"/>
    <w:rsid w:val="00975814"/>
    <w:rsid w:val="00975D16"/>
    <w:rsid w:val="00975F67"/>
    <w:rsid w:val="009768EB"/>
    <w:rsid w:val="00976B61"/>
    <w:rsid w:val="00976C1E"/>
    <w:rsid w:val="00976CA6"/>
    <w:rsid w:val="00976CB6"/>
    <w:rsid w:val="00976DA9"/>
    <w:rsid w:val="00976F64"/>
    <w:rsid w:val="00977104"/>
    <w:rsid w:val="00977966"/>
    <w:rsid w:val="00977980"/>
    <w:rsid w:val="00977D58"/>
    <w:rsid w:val="00980191"/>
    <w:rsid w:val="00980266"/>
    <w:rsid w:val="00980860"/>
    <w:rsid w:val="00981137"/>
    <w:rsid w:val="00981705"/>
    <w:rsid w:val="00981A3C"/>
    <w:rsid w:val="009822E1"/>
    <w:rsid w:val="009823A4"/>
    <w:rsid w:val="00982802"/>
    <w:rsid w:val="00982C58"/>
    <w:rsid w:val="0098336D"/>
    <w:rsid w:val="009834B3"/>
    <w:rsid w:val="0098385E"/>
    <w:rsid w:val="00983D01"/>
    <w:rsid w:val="009842B5"/>
    <w:rsid w:val="009845A3"/>
    <w:rsid w:val="00984CF5"/>
    <w:rsid w:val="00985043"/>
    <w:rsid w:val="00985631"/>
    <w:rsid w:val="00985D4A"/>
    <w:rsid w:val="00985EE0"/>
    <w:rsid w:val="00987045"/>
    <w:rsid w:val="0098725E"/>
    <w:rsid w:val="0098744B"/>
    <w:rsid w:val="00987EDF"/>
    <w:rsid w:val="009903F6"/>
    <w:rsid w:val="00991293"/>
    <w:rsid w:val="00991503"/>
    <w:rsid w:val="009917E2"/>
    <w:rsid w:val="00991EF1"/>
    <w:rsid w:val="00992DCD"/>
    <w:rsid w:val="009930AB"/>
    <w:rsid w:val="0099340F"/>
    <w:rsid w:val="0099381D"/>
    <w:rsid w:val="00993A51"/>
    <w:rsid w:val="00994E65"/>
    <w:rsid w:val="00994F9E"/>
    <w:rsid w:val="00995172"/>
    <w:rsid w:val="009952ED"/>
    <w:rsid w:val="00995DB2"/>
    <w:rsid w:val="00995EA5"/>
    <w:rsid w:val="009968D0"/>
    <w:rsid w:val="00996E31"/>
    <w:rsid w:val="009970FE"/>
    <w:rsid w:val="0099764B"/>
    <w:rsid w:val="00997D9B"/>
    <w:rsid w:val="00997DAC"/>
    <w:rsid w:val="009A03DD"/>
    <w:rsid w:val="009A1B0A"/>
    <w:rsid w:val="009A2030"/>
    <w:rsid w:val="009A20A1"/>
    <w:rsid w:val="009A20F2"/>
    <w:rsid w:val="009A2159"/>
    <w:rsid w:val="009A225B"/>
    <w:rsid w:val="009A2295"/>
    <w:rsid w:val="009A2726"/>
    <w:rsid w:val="009A276C"/>
    <w:rsid w:val="009A2BBC"/>
    <w:rsid w:val="009A2C13"/>
    <w:rsid w:val="009A2F31"/>
    <w:rsid w:val="009A36A8"/>
    <w:rsid w:val="009A395D"/>
    <w:rsid w:val="009A3ADC"/>
    <w:rsid w:val="009A3E02"/>
    <w:rsid w:val="009A4002"/>
    <w:rsid w:val="009A44B3"/>
    <w:rsid w:val="009A4750"/>
    <w:rsid w:val="009A4E95"/>
    <w:rsid w:val="009A4F42"/>
    <w:rsid w:val="009A51BC"/>
    <w:rsid w:val="009A56FC"/>
    <w:rsid w:val="009A5F6E"/>
    <w:rsid w:val="009A61F8"/>
    <w:rsid w:val="009A6279"/>
    <w:rsid w:val="009A63F0"/>
    <w:rsid w:val="009A6F88"/>
    <w:rsid w:val="009A7016"/>
    <w:rsid w:val="009A78C6"/>
    <w:rsid w:val="009B0586"/>
    <w:rsid w:val="009B0CED"/>
    <w:rsid w:val="009B0FA6"/>
    <w:rsid w:val="009B109F"/>
    <w:rsid w:val="009B1162"/>
    <w:rsid w:val="009B1201"/>
    <w:rsid w:val="009B15D8"/>
    <w:rsid w:val="009B1812"/>
    <w:rsid w:val="009B1A9B"/>
    <w:rsid w:val="009B1D72"/>
    <w:rsid w:val="009B1DFB"/>
    <w:rsid w:val="009B1EE7"/>
    <w:rsid w:val="009B1F94"/>
    <w:rsid w:val="009B1FC6"/>
    <w:rsid w:val="009B2858"/>
    <w:rsid w:val="009B2B66"/>
    <w:rsid w:val="009B2DF7"/>
    <w:rsid w:val="009B2F4D"/>
    <w:rsid w:val="009B30E6"/>
    <w:rsid w:val="009B3CB1"/>
    <w:rsid w:val="009B3DE7"/>
    <w:rsid w:val="009B4692"/>
    <w:rsid w:val="009B497B"/>
    <w:rsid w:val="009B4B14"/>
    <w:rsid w:val="009B4E44"/>
    <w:rsid w:val="009B4FD4"/>
    <w:rsid w:val="009B5108"/>
    <w:rsid w:val="009B5397"/>
    <w:rsid w:val="009B5D27"/>
    <w:rsid w:val="009B611A"/>
    <w:rsid w:val="009B627A"/>
    <w:rsid w:val="009B6BE8"/>
    <w:rsid w:val="009B6E5A"/>
    <w:rsid w:val="009B7406"/>
    <w:rsid w:val="009B7E60"/>
    <w:rsid w:val="009B7FDB"/>
    <w:rsid w:val="009C03A0"/>
    <w:rsid w:val="009C06A7"/>
    <w:rsid w:val="009C072A"/>
    <w:rsid w:val="009C0BA0"/>
    <w:rsid w:val="009C0BE3"/>
    <w:rsid w:val="009C0BEB"/>
    <w:rsid w:val="009C0D29"/>
    <w:rsid w:val="009C0D31"/>
    <w:rsid w:val="009C13D7"/>
    <w:rsid w:val="009C143E"/>
    <w:rsid w:val="009C1AA8"/>
    <w:rsid w:val="009C1BB1"/>
    <w:rsid w:val="009C1C63"/>
    <w:rsid w:val="009C2637"/>
    <w:rsid w:val="009C2E6F"/>
    <w:rsid w:val="009C32FD"/>
    <w:rsid w:val="009C3CC0"/>
    <w:rsid w:val="009C452A"/>
    <w:rsid w:val="009C4556"/>
    <w:rsid w:val="009C4573"/>
    <w:rsid w:val="009C45B3"/>
    <w:rsid w:val="009C51B2"/>
    <w:rsid w:val="009C5214"/>
    <w:rsid w:val="009C5651"/>
    <w:rsid w:val="009C5821"/>
    <w:rsid w:val="009C5B00"/>
    <w:rsid w:val="009C5FB4"/>
    <w:rsid w:val="009C62AA"/>
    <w:rsid w:val="009C64AA"/>
    <w:rsid w:val="009C72DF"/>
    <w:rsid w:val="009C745C"/>
    <w:rsid w:val="009C7850"/>
    <w:rsid w:val="009C78AA"/>
    <w:rsid w:val="009C7B23"/>
    <w:rsid w:val="009D06A1"/>
    <w:rsid w:val="009D0DC8"/>
    <w:rsid w:val="009D0F2E"/>
    <w:rsid w:val="009D0FA3"/>
    <w:rsid w:val="009D1611"/>
    <w:rsid w:val="009D187E"/>
    <w:rsid w:val="009D1B60"/>
    <w:rsid w:val="009D2234"/>
    <w:rsid w:val="009D263B"/>
    <w:rsid w:val="009D2886"/>
    <w:rsid w:val="009D2A6B"/>
    <w:rsid w:val="009D2C18"/>
    <w:rsid w:val="009D2C22"/>
    <w:rsid w:val="009D2F23"/>
    <w:rsid w:val="009D3936"/>
    <w:rsid w:val="009D3AE7"/>
    <w:rsid w:val="009D3DBB"/>
    <w:rsid w:val="009D3F20"/>
    <w:rsid w:val="009D4398"/>
    <w:rsid w:val="009D461D"/>
    <w:rsid w:val="009D5048"/>
    <w:rsid w:val="009D50DE"/>
    <w:rsid w:val="009D5479"/>
    <w:rsid w:val="009D5A3E"/>
    <w:rsid w:val="009D5CFF"/>
    <w:rsid w:val="009D5E12"/>
    <w:rsid w:val="009D5E2F"/>
    <w:rsid w:val="009D6634"/>
    <w:rsid w:val="009D66BF"/>
    <w:rsid w:val="009D66C1"/>
    <w:rsid w:val="009D6F62"/>
    <w:rsid w:val="009D72AB"/>
    <w:rsid w:val="009D74D3"/>
    <w:rsid w:val="009D765A"/>
    <w:rsid w:val="009D7B12"/>
    <w:rsid w:val="009D7BA5"/>
    <w:rsid w:val="009E0256"/>
    <w:rsid w:val="009E0B51"/>
    <w:rsid w:val="009E0DED"/>
    <w:rsid w:val="009E0FDA"/>
    <w:rsid w:val="009E10C3"/>
    <w:rsid w:val="009E2011"/>
    <w:rsid w:val="009E209E"/>
    <w:rsid w:val="009E23DF"/>
    <w:rsid w:val="009E2471"/>
    <w:rsid w:val="009E28B7"/>
    <w:rsid w:val="009E2FF6"/>
    <w:rsid w:val="009E351C"/>
    <w:rsid w:val="009E36FA"/>
    <w:rsid w:val="009E37D5"/>
    <w:rsid w:val="009E3BCD"/>
    <w:rsid w:val="009E3E9A"/>
    <w:rsid w:val="009E3EF9"/>
    <w:rsid w:val="009E40F5"/>
    <w:rsid w:val="009E41FF"/>
    <w:rsid w:val="009E4293"/>
    <w:rsid w:val="009E4401"/>
    <w:rsid w:val="009E4DC9"/>
    <w:rsid w:val="009E506A"/>
    <w:rsid w:val="009E52CB"/>
    <w:rsid w:val="009E5A73"/>
    <w:rsid w:val="009E5CB8"/>
    <w:rsid w:val="009E61D2"/>
    <w:rsid w:val="009E6356"/>
    <w:rsid w:val="009E65DA"/>
    <w:rsid w:val="009E67F7"/>
    <w:rsid w:val="009E6BE4"/>
    <w:rsid w:val="009E7215"/>
    <w:rsid w:val="009E7C52"/>
    <w:rsid w:val="009E7CB5"/>
    <w:rsid w:val="009F04A9"/>
    <w:rsid w:val="009F0CFE"/>
    <w:rsid w:val="009F110F"/>
    <w:rsid w:val="009F1304"/>
    <w:rsid w:val="009F1410"/>
    <w:rsid w:val="009F18AD"/>
    <w:rsid w:val="009F2289"/>
    <w:rsid w:val="009F2C6C"/>
    <w:rsid w:val="009F2F8D"/>
    <w:rsid w:val="009F3364"/>
    <w:rsid w:val="009F440C"/>
    <w:rsid w:val="009F45FE"/>
    <w:rsid w:val="009F4D9F"/>
    <w:rsid w:val="009F50FC"/>
    <w:rsid w:val="009F51F7"/>
    <w:rsid w:val="009F5271"/>
    <w:rsid w:val="009F5467"/>
    <w:rsid w:val="009F5537"/>
    <w:rsid w:val="009F5895"/>
    <w:rsid w:val="009F5AF0"/>
    <w:rsid w:val="009F5DFD"/>
    <w:rsid w:val="009F61BD"/>
    <w:rsid w:val="009F65B3"/>
    <w:rsid w:val="009F65CE"/>
    <w:rsid w:val="009F719A"/>
    <w:rsid w:val="009F742E"/>
    <w:rsid w:val="009F74E2"/>
    <w:rsid w:val="009F7A7B"/>
    <w:rsid w:val="009F7EA9"/>
    <w:rsid w:val="00A008E9"/>
    <w:rsid w:val="00A00B48"/>
    <w:rsid w:val="00A00D23"/>
    <w:rsid w:val="00A00E59"/>
    <w:rsid w:val="00A00ECC"/>
    <w:rsid w:val="00A01516"/>
    <w:rsid w:val="00A0184B"/>
    <w:rsid w:val="00A02045"/>
    <w:rsid w:val="00A021EB"/>
    <w:rsid w:val="00A0223F"/>
    <w:rsid w:val="00A02249"/>
    <w:rsid w:val="00A02727"/>
    <w:rsid w:val="00A02860"/>
    <w:rsid w:val="00A02C76"/>
    <w:rsid w:val="00A02E0F"/>
    <w:rsid w:val="00A035F9"/>
    <w:rsid w:val="00A03620"/>
    <w:rsid w:val="00A038B3"/>
    <w:rsid w:val="00A03BCD"/>
    <w:rsid w:val="00A03C4B"/>
    <w:rsid w:val="00A03CA7"/>
    <w:rsid w:val="00A03D1D"/>
    <w:rsid w:val="00A041EF"/>
    <w:rsid w:val="00A04517"/>
    <w:rsid w:val="00A04755"/>
    <w:rsid w:val="00A048DB"/>
    <w:rsid w:val="00A0521A"/>
    <w:rsid w:val="00A0567A"/>
    <w:rsid w:val="00A05FE8"/>
    <w:rsid w:val="00A064AF"/>
    <w:rsid w:val="00A06522"/>
    <w:rsid w:val="00A0688B"/>
    <w:rsid w:val="00A07250"/>
    <w:rsid w:val="00A074B5"/>
    <w:rsid w:val="00A07EE3"/>
    <w:rsid w:val="00A101B8"/>
    <w:rsid w:val="00A10661"/>
    <w:rsid w:val="00A10741"/>
    <w:rsid w:val="00A10753"/>
    <w:rsid w:val="00A10B2B"/>
    <w:rsid w:val="00A110EB"/>
    <w:rsid w:val="00A1146D"/>
    <w:rsid w:val="00A115EE"/>
    <w:rsid w:val="00A1170E"/>
    <w:rsid w:val="00A11B07"/>
    <w:rsid w:val="00A11B14"/>
    <w:rsid w:val="00A11B1F"/>
    <w:rsid w:val="00A1229B"/>
    <w:rsid w:val="00A1258F"/>
    <w:rsid w:val="00A129AA"/>
    <w:rsid w:val="00A12BAD"/>
    <w:rsid w:val="00A12D93"/>
    <w:rsid w:val="00A1306A"/>
    <w:rsid w:val="00A1359B"/>
    <w:rsid w:val="00A136DB"/>
    <w:rsid w:val="00A139B6"/>
    <w:rsid w:val="00A13C8E"/>
    <w:rsid w:val="00A14198"/>
    <w:rsid w:val="00A14B47"/>
    <w:rsid w:val="00A15459"/>
    <w:rsid w:val="00A15D4D"/>
    <w:rsid w:val="00A15FC2"/>
    <w:rsid w:val="00A16046"/>
    <w:rsid w:val="00A164BF"/>
    <w:rsid w:val="00A170BD"/>
    <w:rsid w:val="00A172BA"/>
    <w:rsid w:val="00A172D6"/>
    <w:rsid w:val="00A174EB"/>
    <w:rsid w:val="00A17A2B"/>
    <w:rsid w:val="00A20A4E"/>
    <w:rsid w:val="00A20EFC"/>
    <w:rsid w:val="00A2145C"/>
    <w:rsid w:val="00A21620"/>
    <w:rsid w:val="00A21A72"/>
    <w:rsid w:val="00A21B95"/>
    <w:rsid w:val="00A21F9D"/>
    <w:rsid w:val="00A21FAA"/>
    <w:rsid w:val="00A22961"/>
    <w:rsid w:val="00A22BC1"/>
    <w:rsid w:val="00A22E16"/>
    <w:rsid w:val="00A2334D"/>
    <w:rsid w:val="00A24B23"/>
    <w:rsid w:val="00A24BA0"/>
    <w:rsid w:val="00A24BE3"/>
    <w:rsid w:val="00A24DFC"/>
    <w:rsid w:val="00A2520B"/>
    <w:rsid w:val="00A254D6"/>
    <w:rsid w:val="00A254DD"/>
    <w:rsid w:val="00A25544"/>
    <w:rsid w:val="00A25C9A"/>
    <w:rsid w:val="00A26F6D"/>
    <w:rsid w:val="00A27222"/>
    <w:rsid w:val="00A30672"/>
    <w:rsid w:val="00A30968"/>
    <w:rsid w:val="00A30AF3"/>
    <w:rsid w:val="00A30F87"/>
    <w:rsid w:val="00A30FBF"/>
    <w:rsid w:val="00A317B7"/>
    <w:rsid w:val="00A319C2"/>
    <w:rsid w:val="00A31AA6"/>
    <w:rsid w:val="00A324E9"/>
    <w:rsid w:val="00A32D22"/>
    <w:rsid w:val="00A32EE1"/>
    <w:rsid w:val="00A32EE6"/>
    <w:rsid w:val="00A3301F"/>
    <w:rsid w:val="00A336E0"/>
    <w:rsid w:val="00A34018"/>
    <w:rsid w:val="00A34B43"/>
    <w:rsid w:val="00A34DF9"/>
    <w:rsid w:val="00A3503C"/>
    <w:rsid w:val="00A35416"/>
    <w:rsid w:val="00A35445"/>
    <w:rsid w:val="00A35CDB"/>
    <w:rsid w:val="00A35E32"/>
    <w:rsid w:val="00A366A9"/>
    <w:rsid w:val="00A36AA3"/>
    <w:rsid w:val="00A36CFC"/>
    <w:rsid w:val="00A37286"/>
    <w:rsid w:val="00A37480"/>
    <w:rsid w:val="00A375AB"/>
    <w:rsid w:val="00A37625"/>
    <w:rsid w:val="00A37BA8"/>
    <w:rsid w:val="00A402FA"/>
    <w:rsid w:val="00A40AEC"/>
    <w:rsid w:val="00A42229"/>
    <w:rsid w:val="00A426EB"/>
    <w:rsid w:val="00A42A4C"/>
    <w:rsid w:val="00A430AA"/>
    <w:rsid w:val="00A43249"/>
    <w:rsid w:val="00A43346"/>
    <w:rsid w:val="00A4357E"/>
    <w:rsid w:val="00A43638"/>
    <w:rsid w:val="00A43DF9"/>
    <w:rsid w:val="00A4429F"/>
    <w:rsid w:val="00A44702"/>
    <w:rsid w:val="00A44A3B"/>
    <w:rsid w:val="00A44DD3"/>
    <w:rsid w:val="00A45BF0"/>
    <w:rsid w:val="00A45E03"/>
    <w:rsid w:val="00A46385"/>
    <w:rsid w:val="00A46758"/>
    <w:rsid w:val="00A4682D"/>
    <w:rsid w:val="00A46A00"/>
    <w:rsid w:val="00A46F59"/>
    <w:rsid w:val="00A47032"/>
    <w:rsid w:val="00A4751C"/>
    <w:rsid w:val="00A47609"/>
    <w:rsid w:val="00A477C3"/>
    <w:rsid w:val="00A47902"/>
    <w:rsid w:val="00A47E80"/>
    <w:rsid w:val="00A50F78"/>
    <w:rsid w:val="00A51229"/>
    <w:rsid w:val="00A51339"/>
    <w:rsid w:val="00A516B9"/>
    <w:rsid w:val="00A5185A"/>
    <w:rsid w:val="00A51C8F"/>
    <w:rsid w:val="00A51F55"/>
    <w:rsid w:val="00A521EA"/>
    <w:rsid w:val="00A52250"/>
    <w:rsid w:val="00A52637"/>
    <w:rsid w:val="00A52AAE"/>
    <w:rsid w:val="00A52CD6"/>
    <w:rsid w:val="00A52D6B"/>
    <w:rsid w:val="00A53481"/>
    <w:rsid w:val="00A5366E"/>
    <w:rsid w:val="00A536A8"/>
    <w:rsid w:val="00A53994"/>
    <w:rsid w:val="00A53B68"/>
    <w:rsid w:val="00A53F76"/>
    <w:rsid w:val="00A548C5"/>
    <w:rsid w:val="00A54EAC"/>
    <w:rsid w:val="00A554DC"/>
    <w:rsid w:val="00A55A1A"/>
    <w:rsid w:val="00A5648A"/>
    <w:rsid w:val="00A564C0"/>
    <w:rsid w:val="00A57075"/>
    <w:rsid w:val="00A57640"/>
    <w:rsid w:val="00A576E7"/>
    <w:rsid w:val="00A60956"/>
    <w:rsid w:val="00A609C9"/>
    <w:rsid w:val="00A60B49"/>
    <w:rsid w:val="00A6118A"/>
    <w:rsid w:val="00A61E48"/>
    <w:rsid w:val="00A620A1"/>
    <w:rsid w:val="00A62FDD"/>
    <w:rsid w:val="00A638D7"/>
    <w:rsid w:val="00A64169"/>
    <w:rsid w:val="00A642FC"/>
    <w:rsid w:val="00A647E7"/>
    <w:rsid w:val="00A64B15"/>
    <w:rsid w:val="00A64D0C"/>
    <w:rsid w:val="00A6528E"/>
    <w:rsid w:val="00A65407"/>
    <w:rsid w:val="00A658F1"/>
    <w:rsid w:val="00A659F5"/>
    <w:rsid w:val="00A666F5"/>
    <w:rsid w:val="00A66978"/>
    <w:rsid w:val="00A66BFE"/>
    <w:rsid w:val="00A670EC"/>
    <w:rsid w:val="00A67C80"/>
    <w:rsid w:val="00A70060"/>
    <w:rsid w:val="00A7013E"/>
    <w:rsid w:val="00A706F1"/>
    <w:rsid w:val="00A708DA"/>
    <w:rsid w:val="00A70B66"/>
    <w:rsid w:val="00A71055"/>
    <w:rsid w:val="00A71553"/>
    <w:rsid w:val="00A7162E"/>
    <w:rsid w:val="00A7197C"/>
    <w:rsid w:val="00A71C22"/>
    <w:rsid w:val="00A724EA"/>
    <w:rsid w:val="00A72742"/>
    <w:rsid w:val="00A7317C"/>
    <w:rsid w:val="00A737F9"/>
    <w:rsid w:val="00A73817"/>
    <w:rsid w:val="00A73B18"/>
    <w:rsid w:val="00A73C84"/>
    <w:rsid w:val="00A7445A"/>
    <w:rsid w:val="00A744C2"/>
    <w:rsid w:val="00A74503"/>
    <w:rsid w:val="00A74647"/>
    <w:rsid w:val="00A7470E"/>
    <w:rsid w:val="00A74B1D"/>
    <w:rsid w:val="00A751D7"/>
    <w:rsid w:val="00A754A8"/>
    <w:rsid w:val="00A75618"/>
    <w:rsid w:val="00A76235"/>
    <w:rsid w:val="00A76292"/>
    <w:rsid w:val="00A76400"/>
    <w:rsid w:val="00A7648B"/>
    <w:rsid w:val="00A76881"/>
    <w:rsid w:val="00A76983"/>
    <w:rsid w:val="00A76B71"/>
    <w:rsid w:val="00A76CC9"/>
    <w:rsid w:val="00A77413"/>
    <w:rsid w:val="00A777AD"/>
    <w:rsid w:val="00A77A23"/>
    <w:rsid w:val="00A77C89"/>
    <w:rsid w:val="00A77CAB"/>
    <w:rsid w:val="00A77D8A"/>
    <w:rsid w:val="00A77E7D"/>
    <w:rsid w:val="00A77EA9"/>
    <w:rsid w:val="00A805FF"/>
    <w:rsid w:val="00A80611"/>
    <w:rsid w:val="00A81567"/>
    <w:rsid w:val="00A815E4"/>
    <w:rsid w:val="00A81776"/>
    <w:rsid w:val="00A81B83"/>
    <w:rsid w:val="00A81C51"/>
    <w:rsid w:val="00A82ACC"/>
    <w:rsid w:val="00A82ADA"/>
    <w:rsid w:val="00A82C84"/>
    <w:rsid w:val="00A82CEA"/>
    <w:rsid w:val="00A831E2"/>
    <w:rsid w:val="00A83B22"/>
    <w:rsid w:val="00A83F66"/>
    <w:rsid w:val="00A84957"/>
    <w:rsid w:val="00A85578"/>
    <w:rsid w:val="00A86241"/>
    <w:rsid w:val="00A862E9"/>
    <w:rsid w:val="00A86953"/>
    <w:rsid w:val="00A86CB7"/>
    <w:rsid w:val="00A86E16"/>
    <w:rsid w:val="00A870A1"/>
    <w:rsid w:val="00A8760B"/>
    <w:rsid w:val="00A87872"/>
    <w:rsid w:val="00A8799C"/>
    <w:rsid w:val="00A87BC2"/>
    <w:rsid w:val="00A87D0A"/>
    <w:rsid w:val="00A87E25"/>
    <w:rsid w:val="00A90958"/>
    <w:rsid w:val="00A90A17"/>
    <w:rsid w:val="00A90BFD"/>
    <w:rsid w:val="00A91E58"/>
    <w:rsid w:val="00A9341C"/>
    <w:rsid w:val="00A93793"/>
    <w:rsid w:val="00A944FB"/>
    <w:rsid w:val="00A94784"/>
    <w:rsid w:val="00A94996"/>
    <w:rsid w:val="00A9538F"/>
    <w:rsid w:val="00A954B5"/>
    <w:rsid w:val="00A95A8C"/>
    <w:rsid w:val="00A95DA1"/>
    <w:rsid w:val="00A95FBC"/>
    <w:rsid w:val="00A962E0"/>
    <w:rsid w:val="00A96A8F"/>
    <w:rsid w:val="00A971B9"/>
    <w:rsid w:val="00A971E8"/>
    <w:rsid w:val="00A97B39"/>
    <w:rsid w:val="00AA065D"/>
    <w:rsid w:val="00AA08BE"/>
    <w:rsid w:val="00AA09AD"/>
    <w:rsid w:val="00AA1081"/>
    <w:rsid w:val="00AA116C"/>
    <w:rsid w:val="00AA1A15"/>
    <w:rsid w:val="00AA1A6F"/>
    <w:rsid w:val="00AA1AC6"/>
    <w:rsid w:val="00AA1E9D"/>
    <w:rsid w:val="00AA2176"/>
    <w:rsid w:val="00AA21ED"/>
    <w:rsid w:val="00AA2509"/>
    <w:rsid w:val="00AA3E9B"/>
    <w:rsid w:val="00AA3F6F"/>
    <w:rsid w:val="00AA4211"/>
    <w:rsid w:val="00AA4624"/>
    <w:rsid w:val="00AA55BF"/>
    <w:rsid w:val="00AA568E"/>
    <w:rsid w:val="00AA581E"/>
    <w:rsid w:val="00AA5E56"/>
    <w:rsid w:val="00AA664F"/>
    <w:rsid w:val="00AA6A16"/>
    <w:rsid w:val="00AA708E"/>
    <w:rsid w:val="00AA71E0"/>
    <w:rsid w:val="00AA76EA"/>
    <w:rsid w:val="00AA7EB5"/>
    <w:rsid w:val="00AA7F83"/>
    <w:rsid w:val="00AB03DD"/>
    <w:rsid w:val="00AB0933"/>
    <w:rsid w:val="00AB0F64"/>
    <w:rsid w:val="00AB17E4"/>
    <w:rsid w:val="00AB1D99"/>
    <w:rsid w:val="00AB275B"/>
    <w:rsid w:val="00AB299A"/>
    <w:rsid w:val="00AB2C7A"/>
    <w:rsid w:val="00AB31BC"/>
    <w:rsid w:val="00AB33C4"/>
    <w:rsid w:val="00AB3507"/>
    <w:rsid w:val="00AB368D"/>
    <w:rsid w:val="00AB4062"/>
    <w:rsid w:val="00AB41E4"/>
    <w:rsid w:val="00AB4A00"/>
    <w:rsid w:val="00AB4CD4"/>
    <w:rsid w:val="00AB4D1C"/>
    <w:rsid w:val="00AB4F23"/>
    <w:rsid w:val="00AB536B"/>
    <w:rsid w:val="00AB6534"/>
    <w:rsid w:val="00AB6BAE"/>
    <w:rsid w:val="00AB71EC"/>
    <w:rsid w:val="00AB742D"/>
    <w:rsid w:val="00AB7849"/>
    <w:rsid w:val="00AB786C"/>
    <w:rsid w:val="00AB796F"/>
    <w:rsid w:val="00AB7BF9"/>
    <w:rsid w:val="00AB7DF1"/>
    <w:rsid w:val="00AB7EDE"/>
    <w:rsid w:val="00AC0111"/>
    <w:rsid w:val="00AC0B12"/>
    <w:rsid w:val="00AC0DE7"/>
    <w:rsid w:val="00AC1D82"/>
    <w:rsid w:val="00AC1DFC"/>
    <w:rsid w:val="00AC1F59"/>
    <w:rsid w:val="00AC2E83"/>
    <w:rsid w:val="00AC31D7"/>
    <w:rsid w:val="00AC370A"/>
    <w:rsid w:val="00AC3D6E"/>
    <w:rsid w:val="00AC49BB"/>
    <w:rsid w:val="00AC4A33"/>
    <w:rsid w:val="00AC519D"/>
    <w:rsid w:val="00AC5483"/>
    <w:rsid w:val="00AC56A5"/>
    <w:rsid w:val="00AC6280"/>
    <w:rsid w:val="00AC62C1"/>
    <w:rsid w:val="00AC6563"/>
    <w:rsid w:val="00AC65F1"/>
    <w:rsid w:val="00AC66A7"/>
    <w:rsid w:val="00AC6A02"/>
    <w:rsid w:val="00AC6AB9"/>
    <w:rsid w:val="00AC72E0"/>
    <w:rsid w:val="00AC7347"/>
    <w:rsid w:val="00AC73CA"/>
    <w:rsid w:val="00AC74A9"/>
    <w:rsid w:val="00AC75D9"/>
    <w:rsid w:val="00AC7765"/>
    <w:rsid w:val="00AD0005"/>
    <w:rsid w:val="00AD00E7"/>
    <w:rsid w:val="00AD0509"/>
    <w:rsid w:val="00AD06C1"/>
    <w:rsid w:val="00AD088B"/>
    <w:rsid w:val="00AD09FC"/>
    <w:rsid w:val="00AD0BCB"/>
    <w:rsid w:val="00AD0DA7"/>
    <w:rsid w:val="00AD0F96"/>
    <w:rsid w:val="00AD0FEC"/>
    <w:rsid w:val="00AD17B9"/>
    <w:rsid w:val="00AD1C0F"/>
    <w:rsid w:val="00AD1C70"/>
    <w:rsid w:val="00AD1FF6"/>
    <w:rsid w:val="00AD2002"/>
    <w:rsid w:val="00AD339A"/>
    <w:rsid w:val="00AD3685"/>
    <w:rsid w:val="00AD4404"/>
    <w:rsid w:val="00AD49C9"/>
    <w:rsid w:val="00AD4A46"/>
    <w:rsid w:val="00AD4A56"/>
    <w:rsid w:val="00AD4EF0"/>
    <w:rsid w:val="00AD4F48"/>
    <w:rsid w:val="00AD5355"/>
    <w:rsid w:val="00AD54F3"/>
    <w:rsid w:val="00AD5A13"/>
    <w:rsid w:val="00AD5B0E"/>
    <w:rsid w:val="00AD5E27"/>
    <w:rsid w:val="00AD6195"/>
    <w:rsid w:val="00AD6472"/>
    <w:rsid w:val="00AD692C"/>
    <w:rsid w:val="00AD6950"/>
    <w:rsid w:val="00AD6CFB"/>
    <w:rsid w:val="00AD7478"/>
    <w:rsid w:val="00AD7890"/>
    <w:rsid w:val="00AE0190"/>
    <w:rsid w:val="00AE084B"/>
    <w:rsid w:val="00AE096C"/>
    <w:rsid w:val="00AE0D78"/>
    <w:rsid w:val="00AE101E"/>
    <w:rsid w:val="00AE1062"/>
    <w:rsid w:val="00AE10F2"/>
    <w:rsid w:val="00AE11F1"/>
    <w:rsid w:val="00AE168C"/>
    <w:rsid w:val="00AE1BA4"/>
    <w:rsid w:val="00AE1F6A"/>
    <w:rsid w:val="00AE2427"/>
    <w:rsid w:val="00AE25E3"/>
    <w:rsid w:val="00AE28E1"/>
    <w:rsid w:val="00AE2C44"/>
    <w:rsid w:val="00AE2E63"/>
    <w:rsid w:val="00AE355D"/>
    <w:rsid w:val="00AE40C3"/>
    <w:rsid w:val="00AE44DD"/>
    <w:rsid w:val="00AE47F4"/>
    <w:rsid w:val="00AE49B7"/>
    <w:rsid w:val="00AE4A4E"/>
    <w:rsid w:val="00AE4ABE"/>
    <w:rsid w:val="00AE5B3F"/>
    <w:rsid w:val="00AE5B93"/>
    <w:rsid w:val="00AE642E"/>
    <w:rsid w:val="00AE6431"/>
    <w:rsid w:val="00AE64FE"/>
    <w:rsid w:val="00AE66E3"/>
    <w:rsid w:val="00AE6BF5"/>
    <w:rsid w:val="00AE7E2B"/>
    <w:rsid w:val="00AF0070"/>
    <w:rsid w:val="00AF04A7"/>
    <w:rsid w:val="00AF0A5E"/>
    <w:rsid w:val="00AF101F"/>
    <w:rsid w:val="00AF11E8"/>
    <w:rsid w:val="00AF1530"/>
    <w:rsid w:val="00AF1B0D"/>
    <w:rsid w:val="00AF1CAA"/>
    <w:rsid w:val="00AF1F79"/>
    <w:rsid w:val="00AF2659"/>
    <w:rsid w:val="00AF2703"/>
    <w:rsid w:val="00AF28FF"/>
    <w:rsid w:val="00AF2B5D"/>
    <w:rsid w:val="00AF4007"/>
    <w:rsid w:val="00AF41BF"/>
    <w:rsid w:val="00AF4779"/>
    <w:rsid w:val="00AF4814"/>
    <w:rsid w:val="00AF4F55"/>
    <w:rsid w:val="00AF5890"/>
    <w:rsid w:val="00AF652C"/>
    <w:rsid w:val="00AF6576"/>
    <w:rsid w:val="00AF6647"/>
    <w:rsid w:val="00AF66E8"/>
    <w:rsid w:val="00AF6D52"/>
    <w:rsid w:val="00AF6E79"/>
    <w:rsid w:val="00AF7BE4"/>
    <w:rsid w:val="00AF7CEE"/>
    <w:rsid w:val="00B002EA"/>
    <w:rsid w:val="00B003E3"/>
    <w:rsid w:val="00B0057B"/>
    <w:rsid w:val="00B01695"/>
    <w:rsid w:val="00B01908"/>
    <w:rsid w:val="00B01ED4"/>
    <w:rsid w:val="00B02911"/>
    <w:rsid w:val="00B033F9"/>
    <w:rsid w:val="00B036A1"/>
    <w:rsid w:val="00B03B0A"/>
    <w:rsid w:val="00B03CEF"/>
    <w:rsid w:val="00B046D0"/>
    <w:rsid w:val="00B046EF"/>
    <w:rsid w:val="00B0475E"/>
    <w:rsid w:val="00B04D7F"/>
    <w:rsid w:val="00B04E37"/>
    <w:rsid w:val="00B0523D"/>
    <w:rsid w:val="00B053EE"/>
    <w:rsid w:val="00B0568C"/>
    <w:rsid w:val="00B05937"/>
    <w:rsid w:val="00B05BE7"/>
    <w:rsid w:val="00B05DED"/>
    <w:rsid w:val="00B06099"/>
    <w:rsid w:val="00B06BF9"/>
    <w:rsid w:val="00B06F4F"/>
    <w:rsid w:val="00B0737E"/>
    <w:rsid w:val="00B07854"/>
    <w:rsid w:val="00B07A49"/>
    <w:rsid w:val="00B07C00"/>
    <w:rsid w:val="00B07C34"/>
    <w:rsid w:val="00B07DDF"/>
    <w:rsid w:val="00B103C2"/>
    <w:rsid w:val="00B104E7"/>
    <w:rsid w:val="00B107A3"/>
    <w:rsid w:val="00B10D9B"/>
    <w:rsid w:val="00B10F85"/>
    <w:rsid w:val="00B113C6"/>
    <w:rsid w:val="00B116BB"/>
    <w:rsid w:val="00B11BAD"/>
    <w:rsid w:val="00B1247E"/>
    <w:rsid w:val="00B12596"/>
    <w:rsid w:val="00B12725"/>
    <w:rsid w:val="00B12A87"/>
    <w:rsid w:val="00B1370F"/>
    <w:rsid w:val="00B13D16"/>
    <w:rsid w:val="00B143E4"/>
    <w:rsid w:val="00B1457C"/>
    <w:rsid w:val="00B14749"/>
    <w:rsid w:val="00B14930"/>
    <w:rsid w:val="00B1499A"/>
    <w:rsid w:val="00B14F95"/>
    <w:rsid w:val="00B150CF"/>
    <w:rsid w:val="00B15256"/>
    <w:rsid w:val="00B15340"/>
    <w:rsid w:val="00B15529"/>
    <w:rsid w:val="00B159F5"/>
    <w:rsid w:val="00B15AFB"/>
    <w:rsid w:val="00B15F68"/>
    <w:rsid w:val="00B16A6D"/>
    <w:rsid w:val="00B16AE4"/>
    <w:rsid w:val="00B16CE8"/>
    <w:rsid w:val="00B171FE"/>
    <w:rsid w:val="00B17FBB"/>
    <w:rsid w:val="00B201E2"/>
    <w:rsid w:val="00B2064E"/>
    <w:rsid w:val="00B20BDD"/>
    <w:rsid w:val="00B20D68"/>
    <w:rsid w:val="00B20DA8"/>
    <w:rsid w:val="00B20FE3"/>
    <w:rsid w:val="00B2148A"/>
    <w:rsid w:val="00B214C9"/>
    <w:rsid w:val="00B21ABD"/>
    <w:rsid w:val="00B21FFA"/>
    <w:rsid w:val="00B22841"/>
    <w:rsid w:val="00B22C20"/>
    <w:rsid w:val="00B22F3A"/>
    <w:rsid w:val="00B23625"/>
    <w:rsid w:val="00B238BF"/>
    <w:rsid w:val="00B23B07"/>
    <w:rsid w:val="00B23B68"/>
    <w:rsid w:val="00B243F5"/>
    <w:rsid w:val="00B244DB"/>
    <w:rsid w:val="00B24753"/>
    <w:rsid w:val="00B2476D"/>
    <w:rsid w:val="00B247BA"/>
    <w:rsid w:val="00B24AF3"/>
    <w:rsid w:val="00B24C0B"/>
    <w:rsid w:val="00B24DB1"/>
    <w:rsid w:val="00B24F55"/>
    <w:rsid w:val="00B25314"/>
    <w:rsid w:val="00B255DA"/>
    <w:rsid w:val="00B257B6"/>
    <w:rsid w:val="00B25F93"/>
    <w:rsid w:val="00B2715E"/>
    <w:rsid w:val="00B2735A"/>
    <w:rsid w:val="00B2783D"/>
    <w:rsid w:val="00B27A29"/>
    <w:rsid w:val="00B30052"/>
    <w:rsid w:val="00B300E3"/>
    <w:rsid w:val="00B305CF"/>
    <w:rsid w:val="00B30C7D"/>
    <w:rsid w:val="00B313D9"/>
    <w:rsid w:val="00B318B6"/>
    <w:rsid w:val="00B31D8F"/>
    <w:rsid w:val="00B3281D"/>
    <w:rsid w:val="00B33261"/>
    <w:rsid w:val="00B33283"/>
    <w:rsid w:val="00B337B5"/>
    <w:rsid w:val="00B33A0F"/>
    <w:rsid w:val="00B34234"/>
    <w:rsid w:val="00B34713"/>
    <w:rsid w:val="00B34E2B"/>
    <w:rsid w:val="00B354BD"/>
    <w:rsid w:val="00B35503"/>
    <w:rsid w:val="00B35F4D"/>
    <w:rsid w:val="00B3631A"/>
    <w:rsid w:val="00B36FFC"/>
    <w:rsid w:val="00B374C9"/>
    <w:rsid w:val="00B376ED"/>
    <w:rsid w:val="00B37A73"/>
    <w:rsid w:val="00B37B62"/>
    <w:rsid w:val="00B402D2"/>
    <w:rsid w:val="00B4036F"/>
    <w:rsid w:val="00B4066E"/>
    <w:rsid w:val="00B40EA1"/>
    <w:rsid w:val="00B41486"/>
    <w:rsid w:val="00B41585"/>
    <w:rsid w:val="00B416DB"/>
    <w:rsid w:val="00B41C6E"/>
    <w:rsid w:val="00B4224B"/>
    <w:rsid w:val="00B42269"/>
    <w:rsid w:val="00B425EF"/>
    <w:rsid w:val="00B42707"/>
    <w:rsid w:val="00B42952"/>
    <w:rsid w:val="00B42A52"/>
    <w:rsid w:val="00B434F6"/>
    <w:rsid w:val="00B44389"/>
    <w:rsid w:val="00B444B4"/>
    <w:rsid w:val="00B44EFB"/>
    <w:rsid w:val="00B44FAF"/>
    <w:rsid w:val="00B450F6"/>
    <w:rsid w:val="00B451FD"/>
    <w:rsid w:val="00B46550"/>
    <w:rsid w:val="00B46A6C"/>
    <w:rsid w:val="00B46B6F"/>
    <w:rsid w:val="00B46C06"/>
    <w:rsid w:val="00B47181"/>
    <w:rsid w:val="00B47277"/>
    <w:rsid w:val="00B47427"/>
    <w:rsid w:val="00B47536"/>
    <w:rsid w:val="00B47D50"/>
    <w:rsid w:val="00B47E08"/>
    <w:rsid w:val="00B47E51"/>
    <w:rsid w:val="00B47EC6"/>
    <w:rsid w:val="00B503FF"/>
    <w:rsid w:val="00B511C0"/>
    <w:rsid w:val="00B515AC"/>
    <w:rsid w:val="00B519DE"/>
    <w:rsid w:val="00B5218F"/>
    <w:rsid w:val="00B5255F"/>
    <w:rsid w:val="00B52C67"/>
    <w:rsid w:val="00B52CAD"/>
    <w:rsid w:val="00B52DDF"/>
    <w:rsid w:val="00B5303A"/>
    <w:rsid w:val="00B543BF"/>
    <w:rsid w:val="00B54A33"/>
    <w:rsid w:val="00B55275"/>
    <w:rsid w:val="00B5561D"/>
    <w:rsid w:val="00B55675"/>
    <w:rsid w:val="00B55980"/>
    <w:rsid w:val="00B567A4"/>
    <w:rsid w:val="00B56B1D"/>
    <w:rsid w:val="00B56C96"/>
    <w:rsid w:val="00B56D67"/>
    <w:rsid w:val="00B56EBB"/>
    <w:rsid w:val="00B5760F"/>
    <w:rsid w:val="00B5789D"/>
    <w:rsid w:val="00B60010"/>
    <w:rsid w:val="00B604E3"/>
    <w:rsid w:val="00B60601"/>
    <w:rsid w:val="00B60663"/>
    <w:rsid w:val="00B60932"/>
    <w:rsid w:val="00B60A58"/>
    <w:rsid w:val="00B60A8D"/>
    <w:rsid w:val="00B611A7"/>
    <w:rsid w:val="00B6155C"/>
    <w:rsid w:val="00B61661"/>
    <w:rsid w:val="00B6263F"/>
    <w:rsid w:val="00B628B0"/>
    <w:rsid w:val="00B63095"/>
    <w:rsid w:val="00B63586"/>
    <w:rsid w:val="00B63661"/>
    <w:rsid w:val="00B6423F"/>
    <w:rsid w:val="00B647A3"/>
    <w:rsid w:val="00B64A92"/>
    <w:rsid w:val="00B665AB"/>
    <w:rsid w:val="00B667E6"/>
    <w:rsid w:val="00B66B75"/>
    <w:rsid w:val="00B66BFA"/>
    <w:rsid w:val="00B66C78"/>
    <w:rsid w:val="00B6700E"/>
    <w:rsid w:val="00B67314"/>
    <w:rsid w:val="00B673B3"/>
    <w:rsid w:val="00B67442"/>
    <w:rsid w:val="00B67779"/>
    <w:rsid w:val="00B67904"/>
    <w:rsid w:val="00B67AF2"/>
    <w:rsid w:val="00B67BA5"/>
    <w:rsid w:val="00B67FD9"/>
    <w:rsid w:val="00B70096"/>
    <w:rsid w:val="00B703B6"/>
    <w:rsid w:val="00B70BAA"/>
    <w:rsid w:val="00B713FD"/>
    <w:rsid w:val="00B71D87"/>
    <w:rsid w:val="00B7260F"/>
    <w:rsid w:val="00B7268A"/>
    <w:rsid w:val="00B729FB"/>
    <w:rsid w:val="00B72A3C"/>
    <w:rsid w:val="00B7303C"/>
    <w:rsid w:val="00B736D8"/>
    <w:rsid w:val="00B738E8"/>
    <w:rsid w:val="00B73B7F"/>
    <w:rsid w:val="00B73FA2"/>
    <w:rsid w:val="00B73FE7"/>
    <w:rsid w:val="00B740D9"/>
    <w:rsid w:val="00B74436"/>
    <w:rsid w:val="00B74506"/>
    <w:rsid w:val="00B74BE6"/>
    <w:rsid w:val="00B74FA1"/>
    <w:rsid w:val="00B74FA4"/>
    <w:rsid w:val="00B753ED"/>
    <w:rsid w:val="00B75609"/>
    <w:rsid w:val="00B76603"/>
    <w:rsid w:val="00B767F6"/>
    <w:rsid w:val="00B7684F"/>
    <w:rsid w:val="00B7687F"/>
    <w:rsid w:val="00B76912"/>
    <w:rsid w:val="00B76999"/>
    <w:rsid w:val="00B76A15"/>
    <w:rsid w:val="00B76DB4"/>
    <w:rsid w:val="00B771FD"/>
    <w:rsid w:val="00B77FCE"/>
    <w:rsid w:val="00B800D3"/>
    <w:rsid w:val="00B809BE"/>
    <w:rsid w:val="00B80AA3"/>
    <w:rsid w:val="00B80AAC"/>
    <w:rsid w:val="00B81A42"/>
    <w:rsid w:val="00B81BA6"/>
    <w:rsid w:val="00B81C8D"/>
    <w:rsid w:val="00B822EE"/>
    <w:rsid w:val="00B823E0"/>
    <w:rsid w:val="00B82F26"/>
    <w:rsid w:val="00B83732"/>
    <w:rsid w:val="00B83A13"/>
    <w:rsid w:val="00B845BF"/>
    <w:rsid w:val="00B84E5D"/>
    <w:rsid w:val="00B8550F"/>
    <w:rsid w:val="00B856BE"/>
    <w:rsid w:val="00B8581E"/>
    <w:rsid w:val="00B85D94"/>
    <w:rsid w:val="00B86562"/>
    <w:rsid w:val="00B867B6"/>
    <w:rsid w:val="00B86C04"/>
    <w:rsid w:val="00B86C0F"/>
    <w:rsid w:val="00B86CF8"/>
    <w:rsid w:val="00B871DB"/>
    <w:rsid w:val="00B876D6"/>
    <w:rsid w:val="00B8770D"/>
    <w:rsid w:val="00B87F32"/>
    <w:rsid w:val="00B902AA"/>
    <w:rsid w:val="00B90C34"/>
    <w:rsid w:val="00B91010"/>
    <w:rsid w:val="00B9128F"/>
    <w:rsid w:val="00B91E54"/>
    <w:rsid w:val="00B92338"/>
    <w:rsid w:val="00B924CC"/>
    <w:rsid w:val="00B93381"/>
    <w:rsid w:val="00B934E6"/>
    <w:rsid w:val="00B9370F"/>
    <w:rsid w:val="00B93820"/>
    <w:rsid w:val="00B9382A"/>
    <w:rsid w:val="00B941F7"/>
    <w:rsid w:val="00B9481F"/>
    <w:rsid w:val="00B94F4C"/>
    <w:rsid w:val="00B95038"/>
    <w:rsid w:val="00B95209"/>
    <w:rsid w:val="00B9578C"/>
    <w:rsid w:val="00B95DF1"/>
    <w:rsid w:val="00B95F7A"/>
    <w:rsid w:val="00B963FC"/>
    <w:rsid w:val="00B964B3"/>
    <w:rsid w:val="00B96970"/>
    <w:rsid w:val="00B96AAA"/>
    <w:rsid w:val="00B96D2D"/>
    <w:rsid w:val="00B97452"/>
    <w:rsid w:val="00BA00D8"/>
    <w:rsid w:val="00BA06BA"/>
    <w:rsid w:val="00BA1462"/>
    <w:rsid w:val="00BA1945"/>
    <w:rsid w:val="00BA1CBC"/>
    <w:rsid w:val="00BA2647"/>
    <w:rsid w:val="00BA2946"/>
    <w:rsid w:val="00BA2A57"/>
    <w:rsid w:val="00BA2AF5"/>
    <w:rsid w:val="00BA2D81"/>
    <w:rsid w:val="00BA3541"/>
    <w:rsid w:val="00BA3659"/>
    <w:rsid w:val="00BA3C28"/>
    <w:rsid w:val="00BA3CCE"/>
    <w:rsid w:val="00BA4603"/>
    <w:rsid w:val="00BA47AE"/>
    <w:rsid w:val="00BA4BD2"/>
    <w:rsid w:val="00BA4D76"/>
    <w:rsid w:val="00BA53C6"/>
    <w:rsid w:val="00BA5FFD"/>
    <w:rsid w:val="00BA657B"/>
    <w:rsid w:val="00BA67B5"/>
    <w:rsid w:val="00BA6E50"/>
    <w:rsid w:val="00BA6F50"/>
    <w:rsid w:val="00BA7341"/>
    <w:rsid w:val="00BA75BC"/>
    <w:rsid w:val="00BA7661"/>
    <w:rsid w:val="00BA779C"/>
    <w:rsid w:val="00BB052A"/>
    <w:rsid w:val="00BB080C"/>
    <w:rsid w:val="00BB0986"/>
    <w:rsid w:val="00BB0A2A"/>
    <w:rsid w:val="00BB0DF1"/>
    <w:rsid w:val="00BB1382"/>
    <w:rsid w:val="00BB1B3A"/>
    <w:rsid w:val="00BB1CE9"/>
    <w:rsid w:val="00BB234D"/>
    <w:rsid w:val="00BB28F0"/>
    <w:rsid w:val="00BB2ACB"/>
    <w:rsid w:val="00BB2B12"/>
    <w:rsid w:val="00BB336B"/>
    <w:rsid w:val="00BB3408"/>
    <w:rsid w:val="00BB39F0"/>
    <w:rsid w:val="00BB3ABA"/>
    <w:rsid w:val="00BB41AA"/>
    <w:rsid w:val="00BB4538"/>
    <w:rsid w:val="00BB4940"/>
    <w:rsid w:val="00BB4DEC"/>
    <w:rsid w:val="00BB539D"/>
    <w:rsid w:val="00BB541F"/>
    <w:rsid w:val="00BB5FDF"/>
    <w:rsid w:val="00BB6713"/>
    <w:rsid w:val="00BB6FE0"/>
    <w:rsid w:val="00BB7230"/>
    <w:rsid w:val="00BB7329"/>
    <w:rsid w:val="00BB7C05"/>
    <w:rsid w:val="00BB7CFF"/>
    <w:rsid w:val="00BC0150"/>
    <w:rsid w:val="00BC1E81"/>
    <w:rsid w:val="00BC20F9"/>
    <w:rsid w:val="00BC218E"/>
    <w:rsid w:val="00BC241F"/>
    <w:rsid w:val="00BC24FA"/>
    <w:rsid w:val="00BC26E6"/>
    <w:rsid w:val="00BC3337"/>
    <w:rsid w:val="00BC3574"/>
    <w:rsid w:val="00BC3793"/>
    <w:rsid w:val="00BC3C02"/>
    <w:rsid w:val="00BC421C"/>
    <w:rsid w:val="00BC4341"/>
    <w:rsid w:val="00BC47BF"/>
    <w:rsid w:val="00BC48B7"/>
    <w:rsid w:val="00BC52AB"/>
    <w:rsid w:val="00BC54D7"/>
    <w:rsid w:val="00BC567A"/>
    <w:rsid w:val="00BC58B3"/>
    <w:rsid w:val="00BC6BBC"/>
    <w:rsid w:val="00BC6CCC"/>
    <w:rsid w:val="00BC7260"/>
    <w:rsid w:val="00BC78A7"/>
    <w:rsid w:val="00BC7920"/>
    <w:rsid w:val="00BC7D8A"/>
    <w:rsid w:val="00BD087F"/>
    <w:rsid w:val="00BD0E64"/>
    <w:rsid w:val="00BD17CF"/>
    <w:rsid w:val="00BD1A45"/>
    <w:rsid w:val="00BD1CF9"/>
    <w:rsid w:val="00BD1FE2"/>
    <w:rsid w:val="00BD23CB"/>
    <w:rsid w:val="00BD27A3"/>
    <w:rsid w:val="00BD27B9"/>
    <w:rsid w:val="00BD2B91"/>
    <w:rsid w:val="00BD2D4E"/>
    <w:rsid w:val="00BD30A6"/>
    <w:rsid w:val="00BD3DAA"/>
    <w:rsid w:val="00BD408E"/>
    <w:rsid w:val="00BD4405"/>
    <w:rsid w:val="00BD4422"/>
    <w:rsid w:val="00BD53DA"/>
    <w:rsid w:val="00BD5576"/>
    <w:rsid w:val="00BD5AE1"/>
    <w:rsid w:val="00BD6501"/>
    <w:rsid w:val="00BD659A"/>
    <w:rsid w:val="00BD65B7"/>
    <w:rsid w:val="00BD65E8"/>
    <w:rsid w:val="00BD6749"/>
    <w:rsid w:val="00BD6D19"/>
    <w:rsid w:val="00BD6E87"/>
    <w:rsid w:val="00BD6F8B"/>
    <w:rsid w:val="00BD706B"/>
    <w:rsid w:val="00BD73C4"/>
    <w:rsid w:val="00BD73CE"/>
    <w:rsid w:val="00BD7467"/>
    <w:rsid w:val="00BD7BE2"/>
    <w:rsid w:val="00BE0AF3"/>
    <w:rsid w:val="00BE0F01"/>
    <w:rsid w:val="00BE0FBC"/>
    <w:rsid w:val="00BE14A9"/>
    <w:rsid w:val="00BE1B7C"/>
    <w:rsid w:val="00BE2934"/>
    <w:rsid w:val="00BE2A26"/>
    <w:rsid w:val="00BE2BBB"/>
    <w:rsid w:val="00BE343D"/>
    <w:rsid w:val="00BE35FF"/>
    <w:rsid w:val="00BE3898"/>
    <w:rsid w:val="00BE3B02"/>
    <w:rsid w:val="00BE4675"/>
    <w:rsid w:val="00BE5024"/>
    <w:rsid w:val="00BE5239"/>
    <w:rsid w:val="00BE55ED"/>
    <w:rsid w:val="00BE5E54"/>
    <w:rsid w:val="00BE63A2"/>
    <w:rsid w:val="00BF0786"/>
    <w:rsid w:val="00BF0A38"/>
    <w:rsid w:val="00BF0CD4"/>
    <w:rsid w:val="00BF16CF"/>
    <w:rsid w:val="00BF2380"/>
    <w:rsid w:val="00BF28C8"/>
    <w:rsid w:val="00BF2C03"/>
    <w:rsid w:val="00BF2FFC"/>
    <w:rsid w:val="00BF32DD"/>
    <w:rsid w:val="00BF32F1"/>
    <w:rsid w:val="00BF3E97"/>
    <w:rsid w:val="00BF482A"/>
    <w:rsid w:val="00BF4B03"/>
    <w:rsid w:val="00BF4E00"/>
    <w:rsid w:val="00BF4EF0"/>
    <w:rsid w:val="00BF5162"/>
    <w:rsid w:val="00BF5538"/>
    <w:rsid w:val="00BF656B"/>
    <w:rsid w:val="00BF6F61"/>
    <w:rsid w:val="00BF7168"/>
    <w:rsid w:val="00BF719F"/>
    <w:rsid w:val="00BF734A"/>
    <w:rsid w:val="00BF7741"/>
    <w:rsid w:val="00BF7AE0"/>
    <w:rsid w:val="00C00A3C"/>
    <w:rsid w:val="00C00DFC"/>
    <w:rsid w:val="00C015F2"/>
    <w:rsid w:val="00C01743"/>
    <w:rsid w:val="00C01973"/>
    <w:rsid w:val="00C01B2B"/>
    <w:rsid w:val="00C02184"/>
    <w:rsid w:val="00C02994"/>
    <w:rsid w:val="00C02AE4"/>
    <w:rsid w:val="00C031B6"/>
    <w:rsid w:val="00C03776"/>
    <w:rsid w:val="00C03C9D"/>
    <w:rsid w:val="00C04277"/>
    <w:rsid w:val="00C04477"/>
    <w:rsid w:val="00C04619"/>
    <w:rsid w:val="00C049D9"/>
    <w:rsid w:val="00C04F60"/>
    <w:rsid w:val="00C05721"/>
    <w:rsid w:val="00C057A4"/>
    <w:rsid w:val="00C05C75"/>
    <w:rsid w:val="00C05D27"/>
    <w:rsid w:val="00C05EC7"/>
    <w:rsid w:val="00C05F08"/>
    <w:rsid w:val="00C060B3"/>
    <w:rsid w:val="00C06F7B"/>
    <w:rsid w:val="00C06FC6"/>
    <w:rsid w:val="00C0769E"/>
    <w:rsid w:val="00C10092"/>
    <w:rsid w:val="00C118DE"/>
    <w:rsid w:val="00C11C56"/>
    <w:rsid w:val="00C11D4A"/>
    <w:rsid w:val="00C11ED2"/>
    <w:rsid w:val="00C12434"/>
    <w:rsid w:val="00C128AE"/>
    <w:rsid w:val="00C12F93"/>
    <w:rsid w:val="00C12F98"/>
    <w:rsid w:val="00C139FC"/>
    <w:rsid w:val="00C13B8D"/>
    <w:rsid w:val="00C13BBE"/>
    <w:rsid w:val="00C14227"/>
    <w:rsid w:val="00C14AE7"/>
    <w:rsid w:val="00C15397"/>
    <w:rsid w:val="00C15A3D"/>
    <w:rsid w:val="00C15FD8"/>
    <w:rsid w:val="00C1668C"/>
    <w:rsid w:val="00C16FA1"/>
    <w:rsid w:val="00C17550"/>
    <w:rsid w:val="00C17581"/>
    <w:rsid w:val="00C17709"/>
    <w:rsid w:val="00C17B7D"/>
    <w:rsid w:val="00C17D83"/>
    <w:rsid w:val="00C2023A"/>
    <w:rsid w:val="00C205B6"/>
    <w:rsid w:val="00C206E0"/>
    <w:rsid w:val="00C206E6"/>
    <w:rsid w:val="00C20C26"/>
    <w:rsid w:val="00C20DBF"/>
    <w:rsid w:val="00C20E58"/>
    <w:rsid w:val="00C2111F"/>
    <w:rsid w:val="00C21170"/>
    <w:rsid w:val="00C2191B"/>
    <w:rsid w:val="00C219F2"/>
    <w:rsid w:val="00C21A40"/>
    <w:rsid w:val="00C21D5E"/>
    <w:rsid w:val="00C22064"/>
    <w:rsid w:val="00C22421"/>
    <w:rsid w:val="00C22594"/>
    <w:rsid w:val="00C22735"/>
    <w:rsid w:val="00C22B18"/>
    <w:rsid w:val="00C22FF1"/>
    <w:rsid w:val="00C2317F"/>
    <w:rsid w:val="00C23560"/>
    <w:rsid w:val="00C2370B"/>
    <w:rsid w:val="00C23F05"/>
    <w:rsid w:val="00C24038"/>
    <w:rsid w:val="00C241C8"/>
    <w:rsid w:val="00C24303"/>
    <w:rsid w:val="00C24A05"/>
    <w:rsid w:val="00C24E6D"/>
    <w:rsid w:val="00C25246"/>
    <w:rsid w:val="00C25279"/>
    <w:rsid w:val="00C25418"/>
    <w:rsid w:val="00C25C22"/>
    <w:rsid w:val="00C25E84"/>
    <w:rsid w:val="00C25EBA"/>
    <w:rsid w:val="00C26127"/>
    <w:rsid w:val="00C26790"/>
    <w:rsid w:val="00C267BA"/>
    <w:rsid w:val="00C269ED"/>
    <w:rsid w:val="00C26A00"/>
    <w:rsid w:val="00C26CCF"/>
    <w:rsid w:val="00C26D25"/>
    <w:rsid w:val="00C2718F"/>
    <w:rsid w:val="00C27794"/>
    <w:rsid w:val="00C27D2D"/>
    <w:rsid w:val="00C27F5F"/>
    <w:rsid w:val="00C30494"/>
    <w:rsid w:val="00C30924"/>
    <w:rsid w:val="00C30B34"/>
    <w:rsid w:val="00C30B66"/>
    <w:rsid w:val="00C30D3E"/>
    <w:rsid w:val="00C30FC9"/>
    <w:rsid w:val="00C31250"/>
    <w:rsid w:val="00C31310"/>
    <w:rsid w:val="00C317E0"/>
    <w:rsid w:val="00C3264E"/>
    <w:rsid w:val="00C32757"/>
    <w:rsid w:val="00C32F89"/>
    <w:rsid w:val="00C33242"/>
    <w:rsid w:val="00C33AC2"/>
    <w:rsid w:val="00C33D6A"/>
    <w:rsid w:val="00C33FB0"/>
    <w:rsid w:val="00C3414C"/>
    <w:rsid w:val="00C348A8"/>
    <w:rsid w:val="00C348C0"/>
    <w:rsid w:val="00C34C1F"/>
    <w:rsid w:val="00C34FF5"/>
    <w:rsid w:val="00C35FB0"/>
    <w:rsid w:val="00C3607A"/>
    <w:rsid w:val="00C3639F"/>
    <w:rsid w:val="00C3663D"/>
    <w:rsid w:val="00C36646"/>
    <w:rsid w:val="00C3666E"/>
    <w:rsid w:val="00C36761"/>
    <w:rsid w:val="00C36DA7"/>
    <w:rsid w:val="00C36EF1"/>
    <w:rsid w:val="00C36F01"/>
    <w:rsid w:val="00C370AB"/>
    <w:rsid w:val="00C374EC"/>
    <w:rsid w:val="00C40260"/>
    <w:rsid w:val="00C40293"/>
    <w:rsid w:val="00C41287"/>
    <w:rsid w:val="00C421F3"/>
    <w:rsid w:val="00C4223A"/>
    <w:rsid w:val="00C42380"/>
    <w:rsid w:val="00C4242A"/>
    <w:rsid w:val="00C429D6"/>
    <w:rsid w:val="00C42B03"/>
    <w:rsid w:val="00C42B6A"/>
    <w:rsid w:val="00C42BD0"/>
    <w:rsid w:val="00C42E82"/>
    <w:rsid w:val="00C43428"/>
    <w:rsid w:val="00C43D33"/>
    <w:rsid w:val="00C43FBC"/>
    <w:rsid w:val="00C44787"/>
    <w:rsid w:val="00C44D86"/>
    <w:rsid w:val="00C450C1"/>
    <w:rsid w:val="00C4535B"/>
    <w:rsid w:val="00C45A5B"/>
    <w:rsid w:val="00C4628F"/>
    <w:rsid w:val="00C46AF0"/>
    <w:rsid w:val="00C46E7E"/>
    <w:rsid w:val="00C46F4A"/>
    <w:rsid w:val="00C47228"/>
    <w:rsid w:val="00C47229"/>
    <w:rsid w:val="00C47241"/>
    <w:rsid w:val="00C47595"/>
    <w:rsid w:val="00C47902"/>
    <w:rsid w:val="00C479AD"/>
    <w:rsid w:val="00C47BBE"/>
    <w:rsid w:val="00C500EC"/>
    <w:rsid w:val="00C502DD"/>
    <w:rsid w:val="00C504A3"/>
    <w:rsid w:val="00C50510"/>
    <w:rsid w:val="00C50819"/>
    <w:rsid w:val="00C51E94"/>
    <w:rsid w:val="00C523AE"/>
    <w:rsid w:val="00C5321B"/>
    <w:rsid w:val="00C53593"/>
    <w:rsid w:val="00C5370B"/>
    <w:rsid w:val="00C53C8A"/>
    <w:rsid w:val="00C53C9E"/>
    <w:rsid w:val="00C53D0D"/>
    <w:rsid w:val="00C54183"/>
    <w:rsid w:val="00C545A8"/>
    <w:rsid w:val="00C553D3"/>
    <w:rsid w:val="00C555B4"/>
    <w:rsid w:val="00C558B4"/>
    <w:rsid w:val="00C55F39"/>
    <w:rsid w:val="00C56368"/>
    <w:rsid w:val="00C564B1"/>
    <w:rsid w:val="00C565A1"/>
    <w:rsid w:val="00C56E5E"/>
    <w:rsid w:val="00C5729A"/>
    <w:rsid w:val="00C57502"/>
    <w:rsid w:val="00C60023"/>
    <w:rsid w:val="00C600E1"/>
    <w:rsid w:val="00C606D1"/>
    <w:rsid w:val="00C60D05"/>
    <w:rsid w:val="00C610AE"/>
    <w:rsid w:val="00C61451"/>
    <w:rsid w:val="00C61768"/>
    <w:rsid w:val="00C61ADB"/>
    <w:rsid w:val="00C61D9D"/>
    <w:rsid w:val="00C61DB2"/>
    <w:rsid w:val="00C624D5"/>
    <w:rsid w:val="00C62578"/>
    <w:rsid w:val="00C625D3"/>
    <w:rsid w:val="00C62DBA"/>
    <w:rsid w:val="00C630C9"/>
    <w:rsid w:val="00C633B3"/>
    <w:rsid w:val="00C636D9"/>
    <w:rsid w:val="00C64418"/>
    <w:rsid w:val="00C655BE"/>
    <w:rsid w:val="00C65C73"/>
    <w:rsid w:val="00C65D43"/>
    <w:rsid w:val="00C66AFB"/>
    <w:rsid w:val="00C66CB7"/>
    <w:rsid w:val="00C66FD8"/>
    <w:rsid w:val="00C67909"/>
    <w:rsid w:val="00C70BA9"/>
    <w:rsid w:val="00C70D38"/>
    <w:rsid w:val="00C70E8B"/>
    <w:rsid w:val="00C713B0"/>
    <w:rsid w:val="00C71786"/>
    <w:rsid w:val="00C71838"/>
    <w:rsid w:val="00C718CA"/>
    <w:rsid w:val="00C7215F"/>
    <w:rsid w:val="00C72E07"/>
    <w:rsid w:val="00C737D4"/>
    <w:rsid w:val="00C73ACB"/>
    <w:rsid w:val="00C73AE8"/>
    <w:rsid w:val="00C74507"/>
    <w:rsid w:val="00C74E43"/>
    <w:rsid w:val="00C753C1"/>
    <w:rsid w:val="00C75AAC"/>
    <w:rsid w:val="00C76264"/>
    <w:rsid w:val="00C76353"/>
    <w:rsid w:val="00C7651A"/>
    <w:rsid w:val="00C76844"/>
    <w:rsid w:val="00C76E7D"/>
    <w:rsid w:val="00C7768D"/>
    <w:rsid w:val="00C77A8B"/>
    <w:rsid w:val="00C77D33"/>
    <w:rsid w:val="00C80679"/>
    <w:rsid w:val="00C80BF2"/>
    <w:rsid w:val="00C80C05"/>
    <w:rsid w:val="00C80DEB"/>
    <w:rsid w:val="00C818EA"/>
    <w:rsid w:val="00C81EF3"/>
    <w:rsid w:val="00C825F8"/>
    <w:rsid w:val="00C82CD4"/>
    <w:rsid w:val="00C830DA"/>
    <w:rsid w:val="00C831C6"/>
    <w:rsid w:val="00C8333C"/>
    <w:rsid w:val="00C83608"/>
    <w:rsid w:val="00C838FB"/>
    <w:rsid w:val="00C83CE8"/>
    <w:rsid w:val="00C84103"/>
    <w:rsid w:val="00C84148"/>
    <w:rsid w:val="00C842A1"/>
    <w:rsid w:val="00C84BB2"/>
    <w:rsid w:val="00C85A9F"/>
    <w:rsid w:val="00C85B92"/>
    <w:rsid w:val="00C85DDF"/>
    <w:rsid w:val="00C85FC2"/>
    <w:rsid w:val="00C8662A"/>
    <w:rsid w:val="00C868AF"/>
    <w:rsid w:val="00C86EC8"/>
    <w:rsid w:val="00C8703B"/>
    <w:rsid w:val="00C87BB5"/>
    <w:rsid w:val="00C9078D"/>
    <w:rsid w:val="00C907CC"/>
    <w:rsid w:val="00C90820"/>
    <w:rsid w:val="00C90B55"/>
    <w:rsid w:val="00C90DE3"/>
    <w:rsid w:val="00C90F6C"/>
    <w:rsid w:val="00C9147B"/>
    <w:rsid w:val="00C91742"/>
    <w:rsid w:val="00C918CA"/>
    <w:rsid w:val="00C91FFF"/>
    <w:rsid w:val="00C92162"/>
    <w:rsid w:val="00C92273"/>
    <w:rsid w:val="00C92B1F"/>
    <w:rsid w:val="00C92DFD"/>
    <w:rsid w:val="00C93D6D"/>
    <w:rsid w:val="00C93F54"/>
    <w:rsid w:val="00C94311"/>
    <w:rsid w:val="00C94637"/>
    <w:rsid w:val="00C94786"/>
    <w:rsid w:val="00C9494C"/>
    <w:rsid w:val="00C94FB4"/>
    <w:rsid w:val="00C9504A"/>
    <w:rsid w:val="00C95073"/>
    <w:rsid w:val="00C951FE"/>
    <w:rsid w:val="00C9539B"/>
    <w:rsid w:val="00C95912"/>
    <w:rsid w:val="00C95CB9"/>
    <w:rsid w:val="00C95F4D"/>
    <w:rsid w:val="00C968B0"/>
    <w:rsid w:val="00C96C78"/>
    <w:rsid w:val="00C96F2D"/>
    <w:rsid w:val="00C96FEB"/>
    <w:rsid w:val="00C973DB"/>
    <w:rsid w:val="00C9771A"/>
    <w:rsid w:val="00C9782A"/>
    <w:rsid w:val="00C979C1"/>
    <w:rsid w:val="00CA015C"/>
    <w:rsid w:val="00CA09A3"/>
    <w:rsid w:val="00CA0C33"/>
    <w:rsid w:val="00CA1114"/>
    <w:rsid w:val="00CA1618"/>
    <w:rsid w:val="00CA1EC4"/>
    <w:rsid w:val="00CA2C10"/>
    <w:rsid w:val="00CA2E6E"/>
    <w:rsid w:val="00CA3012"/>
    <w:rsid w:val="00CA3048"/>
    <w:rsid w:val="00CA33C3"/>
    <w:rsid w:val="00CA3459"/>
    <w:rsid w:val="00CA3525"/>
    <w:rsid w:val="00CA35A0"/>
    <w:rsid w:val="00CA3D6B"/>
    <w:rsid w:val="00CA3EEC"/>
    <w:rsid w:val="00CA4189"/>
    <w:rsid w:val="00CA432F"/>
    <w:rsid w:val="00CA471D"/>
    <w:rsid w:val="00CA4923"/>
    <w:rsid w:val="00CA5017"/>
    <w:rsid w:val="00CA523E"/>
    <w:rsid w:val="00CA541A"/>
    <w:rsid w:val="00CA549D"/>
    <w:rsid w:val="00CA5632"/>
    <w:rsid w:val="00CA58B6"/>
    <w:rsid w:val="00CA5C7B"/>
    <w:rsid w:val="00CA6075"/>
    <w:rsid w:val="00CA6091"/>
    <w:rsid w:val="00CA625B"/>
    <w:rsid w:val="00CA66D1"/>
    <w:rsid w:val="00CA7205"/>
    <w:rsid w:val="00CA724E"/>
    <w:rsid w:val="00CA7C59"/>
    <w:rsid w:val="00CA7D22"/>
    <w:rsid w:val="00CA7F27"/>
    <w:rsid w:val="00CA7F49"/>
    <w:rsid w:val="00CB078D"/>
    <w:rsid w:val="00CB0A08"/>
    <w:rsid w:val="00CB0F22"/>
    <w:rsid w:val="00CB1149"/>
    <w:rsid w:val="00CB12B9"/>
    <w:rsid w:val="00CB1427"/>
    <w:rsid w:val="00CB1C43"/>
    <w:rsid w:val="00CB2474"/>
    <w:rsid w:val="00CB287A"/>
    <w:rsid w:val="00CB2B03"/>
    <w:rsid w:val="00CB303D"/>
    <w:rsid w:val="00CB32A3"/>
    <w:rsid w:val="00CB36B2"/>
    <w:rsid w:val="00CB46E1"/>
    <w:rsid w:val="00CB4737"/>
    <w:rsid w:val="00CB47E7"/>
    <w:rsid w:val="00CB4896"/>
    <w:rsid w:val="00CB49B5"/>
    <w:rsid w:val="00CB4CD9"/>
    <w:rsid w:val="00CB4D0E"/>
    <w:rsid w:val="00CB5667"/>
    <w:rsid w:val="00CB56D6"/>
    <w:rsid w:val="00CB5840"/>
    <w:rsid w:val="00CB6002"/>
    <w:rsid w:val="00CB61ED"/>
    <w:rsid w:val="00CB655C"/>
    <w:rsid w:val="00CB6735"/>
    <w:rsid w:val="00CB67B1"/>
    <w:rsid w:val="00CB69CF"/>
    <w:rsid w:val="00CB6A88"/>
    <w:rsid w:val="00CB6E07"/>
    <w:rsid w:val="00CB7293"/>
    <w:rsid w:val="00CB7298"/>
    <w:rsid w:val="00CB7B33"/>
    <w:rsid w:val="00CB7CA4"/>
    <w:rsid w:val="00CB7D67"/>
    <w:rsid w:val="00CB7F3A"/>
    <w:rsid w:val="00CC0981"/>
    <w:rsid w:val="00CC0C8F"/>
    <w:rsid w:val="00CC0D6C"/>
    <w:rsid w:val="00CC0E0E"/>
    <w:rsid w:val="00CC1520"/>
    <w:rsid w:val="00CC1B19"/>
    <w:rsid w:val="00CC2915"/>
    <w:rsid w:val="00CC2A50"/>
    <w:rsid w:val="00CC388E"/>
    <w:rsid w:val="00CC42F3"/>
    <w:rsid w:val="00CC55BF"/>
    <w:rsid w:val="00CC5F83"/>
    <w:rsid w:val="00CC60C1"/>
    <w:rsid w:val="00CC6A9F"/>
    <w:rsid w:val="00CC790F"/>
    <w:rsid w:val="00CC7DC8"/>
    <w:rsid w:val="00CD04B5"/>
    <w:rsid w:val="00CD0896"/>
    <w:rsid w:val="00CD0971"/>
    <w:rsid w:val="00CD0B45"/>
    <w:rsid w:val="00CD0C1B"/>
    <w:rsid w:val="00CD0C3D"/>
    <w:rsid w:val="00CD1171"/>
    <w:rsid w:val="00CD127B"/>
    <w:rsid w:val="00CD1760"/>
    <w:rsid w:val="00CD18F1"/>
    <w:rsid w:val="00CD1941"/>
    <w:rsid w:val="00CD274B"/>
    <w:rsid w:val="00CD2ADA"/>
    <w:rsid w:val="00CD3884"/>
    <w:rsid w:val="00CD3F92"/>
    <w:rsid w:val="00CD470C"/>
    <w:rsid w:val="00CD4A72"/>
    <w:rsid w:val="00CD4AC2"/>
    <w:rsid w:val="00CD5501"/>
    <w:rsid w:val="00CD575D"/>
    <w:rsid w:val="00CD5B87"/>
    <w:rsid w:val="00CD5CE7"/>
    <w:rsid w:val="00CD5F73"/>
    <w:rsid w:val="00CD6016"/>
    <w:rsid w:val="00CD60A7"/>
    <w:rsid w:val="00CD61AC"/>
    <w:rsid w:val="00CD6DA9"/>
    <w:rsid w:val="00CD6FAF"/>
    <w:rsid w:val="00CD7014"/>
    <w:rsid w:val="00CD7383"/>
    <w:rsid w:val="00CD7617"/>
    <w:rsid w:val="00CD7813"/>
    <w:rsid w:val="00CD7ACF"/>
    <w:rsid w:val="00CD7B6C"/>
    <w:rsid w:val="00CE0070"/>
    <w:rsid w:val="00CE00EC"/>
    <w:rsid w:val="00CE0503"/>
    <w:rsid w:val="00CE05D4"/>
    <w:rsid w:val="00CE061C"/>
    <w:rsid w:val="00CE07A3"/>
    <w:rsid w:val="00CE08C4"/>
    <w:rsid w:val="00CE0DEB"/>
    <w:rsid w:val="00CE0EA9"/>
    <w:rsid w:val="00CE0FFF"/>
    <w:rsid w:val="00CE102A"/>
    <w:rsid w:val="00CE15FB"/>
    <w:rsid w:val="00CE1DEF"/>
    <w:rsid w:val="00CE2A13"/>
    <w:rsid w:val="00CE2B5A"/>
    <w:rsid w:val="00CE2D89"/>
    <w:rsid w:val="00CE2DE9"/>
    <w:rsid w:val="00CE2E80"/>
    <w:rsid w:val="00CE39FA"/>
    <w:rsid w:val="00CE3C14"/>
    <w:rsid w:val="00CE41F4"/>
    <w:rsid w:val="00CE46FE"/>
    <w:rsid w:val="00CE4977"/>
    <w:rsid w:val="00CE4B26"/>
    <w:rsid w:val="00CE4BD6"/>
    <w:rsid w:val="00CE53B4"/>
    <w:rsid w:val="00CE5765"/>
    <w:rsid w:val="00CE583F"/>
    <w:rsid w:val="00CE6062"/>
    <w:rsid w:val="00CE615E"/>
    <w:rsid w:val="00CE6183"/>
    <w:rsid w:val="00CE63B3"/>
    <w:rsid w:val="00CE69E4"/>
    <w:rsid w:val="00CE7218"/>
    <w:rsid w:val="00CE767F"/>
    <w:rsid w:val="00CE773A"/>
    <w:rsid w:val="00CE778C"/>
    <w:rsid w:val="00CE7851"/>
    <w:rsid w:val="00CE7AD5"/>
    <w:rsid w:val="00CF0025"/>
    <w:rsid w:val="00CF11FC"/>
    <w:rsid w:val="00CF1217"/>
    <w:rsid w:val="00CF123F"/>
    <w:rsid w:val="00CF16BA"/>
    <w:rsid w:val="00CF1A10"/>
    <w:rsid w:val="00CF2CEE"/>
    <w:rsid w:val="00CF3641"/>
    <w:rsid w:val="00CF3F9F"/>
    <w:rsid w:val="00CF40FC"/>
    <w:rsid w:val="00CF412B"/>
    <w:rsid w:val="00CF44B3"/>
    <w:rsid w:val="00CF51D9"/>
    <w:rsid w:val="00CF532A"/>
    <w:rsid w:val="00CF54B3"/>
    <w:rsid w:val="00CF554B"/>
    <w:rsid w:val="00CF5DFD"/>
    <w:rsid w:val="00CF5F9E"/>
    <w:rsid w:val="00CF6433"/>
    <w:rsid w:val="00CF6A88"/>
    <w:rsid w:val="00CF6ACC"/>
    <w:rsid w:val="00CF7342"/>
    <w:rsid w:val="00CF78B4"/>
    <w:rsid w:val="00CF78B5"/>
    <w:rsid w:val="00CF7D05"/>
    <w:rsid w:val="00CF7D8C"/>
    <w:rsid w:val="00D00B1C"/>
    <w:rsid w:val="00D0119F"/>
    <w:rsid w:val="00D01426"/>
    <w:rsid w:val="00D01AAA"/>
    <w:rsid w:val="00D01DD4"/>
    <w:rsid w:val="00D0260F"/>
    <w:rsid w:val="00D026F5"/>
    <w:rsid w:val="00D02E2A"/>
    <w:rsid w:val="00D02E6F"/>
    <w:rsid w:val="00D03267"/>
    <w:rsid w:val="00D03554"/>
    <w:rsid w:val="00D03566"/>
    <w:rsid w:val="00D04117"/>
    <w:rsid w:val="00D0483C"/>
    <w:rsid w:val="00D04A3A"/>
    <w:rsid w:val="00D04D08"/>
    <w:rsid w:val="00D04F5E"/>
    <w:rsid w:val="00D053BC"/>
    <w:rsid w:val="00D0557D"/>
    <w:rsid w:val="00D05687"/>
    <w:rsid w:val="00D062B3"/>
    <w:rsid w:val="00D06BC2"/>
    <w:rsid w:val="00D07050"/>
    <w:rsid w:val="00D07147"/>
    <w:rsid w:val="00D07177"/>
    <w:rsid w:val="00D109C4"/>
    <w:rsid w:val="00D111D5"/>
    <w:rsid w:val="00D1123B"/>
    <w:rsid w:val="00D113EA"/>
    <w:rsid w:val="00D115F3"/>
    <w:rsid w:val="00D129C1"/>
    <w:rsid w:val="00D14112"/>
    <w:rsid w:val="00D142AF"/>
    <w:rsid w:val="00D156FF"/>
    <w:rsid w:val="00D1570E"/>
    <w:rsid w:val="00D15A6E"/>
    <w:rsid w:val="00D15C63"/>
    <w:rsid w:val="00D1689B"/>
    <w:rsid w:val="00D168EB"/>
    <w:rsid w:val="00D17188"/>
    <w:rsid w:val="00D1734B"/>
    <w:rsid w:val="00D179FF"/>
    <w:rsid w:val="00D17D85"/>
    <w:rsid w:val="00D2006A"/>
    <w:rsid w:val="00D2048D"/>
    <w:rsid w:val="00D20570"/>
    <w:rsid w:val="00D20DD7"/>
    <w:rsid w:val="00D20E90"/>
    <w:rsid w:val="00D21080"/>
    <w:rsid w:val="00D21199"/>
    <w:rsid w:val="00D212DD"/>
    <w:rsid w:val="00D21703"/>
    <w:rsid w:val="00D21B0E"/>
    <w:rsid w:val="00D21DE4"/>
    <w:rsid w:val="00D222CE"/>
    <w:rsid w:val="00D224D2"/>
    <w:rsid w:val="00D228A5"/>
    <w:rsid w:val="00D22943"/>
    <w:rsid w:val="00D22D31"/>
    <w:rsid w:val="00D23D55"/>
    <w:rsid w:val="00D23E02"/>
    <w:rsid w:val="00D24130"/>
    <w:rsid w:val="00D247EB"/>
    <w:rsid w:val="00D24898"/>
    <w:rsid w:val="00D252E2"/>
    <w:rsid w:val="00D25975"/>
    <w:rsid w:val="00D26580"/>
    <w:rsid w:val="00D27106"/>
    <w:rsid w:val="00D276A6"/>
    <w:rsid w:val="00D279AE"/>
    <w:rsid w:val="00D27DC7"/>
    <w:rsid w:val="00D27F13"/>
    <w:rsid w:val="00D3025F"/>
    <w:rsid w:val="00D3100E"/>
    <w:rsid w:val="00D31589"/>
    <w:rsid w:val="00D315D2"/>
    <w:rsid w:val="00D31993"/>
    <w:rsid w:val="00D31C97"/>
    <w:rsid w:val="00D333D0"/>
    <w:rsid w:val="00D33DCC"/>
    <w:rsid w:val="00D33F49"/>
    <w:rsid w:val="00D340E1"/>
    <w:rsid w:val="00D342C1"/>
    <w:rsid w:val="00D34656"/>
    <w:rsid w:val="00D34716"/>
    <w:rsid w:val="00D34C23"/>
    <w:rsid w:val="00D34D5B"/>
    <w:rsid w:val="00D34E10"/>
    <w:rsid w:val="00D357B3"/>
    <w:rsid w:val="00D357D8"/>
    <w:rsid w:val="00D35B5E"/>
    <w:rsid w:val="00D35DCA"/>
    <w:rsid w:val="00D35ED6"/>
    <w:rsid w:val="00D36AAD"/>
    <w:rsid w:val="00D36C61"/>
    <w:rsid w:val="00D37423"/>
    <w:rsid w:val="00D378C0"/>
    <w:rsid w:val="00D37CF0"/>
    <w:rsid w:val="00D37FD6"/>
    <w:rsid w:val="00D40498"/>
    <w:rsid w:val="00D404CE"/>
    <w:rsid w:val="00D4095D"/>
    <w:rsid w:val="00D40969"/>
    <w:rsid w:val="00D40C72"/>
    <w:rsid w:val="00D411B0"/>
    <w:rsid w:val="00D41AC9"/>
    <w:rsid w:val="00D41F70"/>
    <w:rsid w:val="00D423FD"/>
    <w:rsid w:val="00D42928"/>
    <w:rsid w:val="00D4297D"/>
    <w:rsid w:val="00D429DE"/>
    <w:rsid w:val="00D43988"/>
    <w:rsid w:val="00D43A2B"/>
    <w:rsid w:val="00D43B4E"/>
    <w:rsid w:val="00D43C14"/>
    <w:rsid w:val="00D44077"/>
    <w:rsid w:val="00D440AB"/>
    <w:rsid w:val="00D4415E"/>
    <w:rsid w:val="00D44E6E"/>
    <w:rsid w:val="00D44EA2"/>
    <w:rsid w:val="00D44F82"/>
    <w:rsid w:val="00D44F90"/>
    <w:rsid w:val="00D4523D"/>
    <w:rsid w:val="00D45296"/>
    <w:rsid w:val="00D456F4"/>
    <w:rsid w:val="00D45841"/>
    <w:rsid w:val="00D45A64"/>
    <w:rsid w:val="00D45AE5"/>
    <w:rsid w:val="00D45F8C"/>
    <w:rsid w:val="00D4620E"/>
    <w:rsid w:val="00D463FD"/>
    <w:rsid w:val="00D46647"/>
    <w:rsid w:val="00D4666D"/>
    <w:rsid w:val="00D46C0C"/>
    <w:rsid w:val="00D47550"/>
    <w:rsid w:val="00D50706"/>
    <w:rsid w:val="00D508AA"/>
    <w:rsid w:val="00D509C1"/>
    <w:rsid w:val="00D50F10"/>
    <w:rsid w:val="00D5164D"/>
    <w:rsid w:val="00D5172C"/>
    <w:rsid w:val="00D517E0"/>
    <w:rsid w:val="00D51C53"/>
    <w:rsid w:val="00D527C3"/>
    <w:rsid w:val="00D52AA4"/>
    <w:rsid w:val="00D52FD0"/>
    <w:rsid w:val="00D5317E"/>
    <w:rsid w:val="00D532C9"/>
    <w:rsid w:val="00D53701"/>
    <w:rsid w:val="00D53794"/>
    <w:rsid w:val="00D54BAA"/>
    <w:rsid w:val="00D55539"/>
    <w:rsid w:val="00D556E3"/>
    <w:rsid w:val="00D556F3"/>
    <w:rsid w:val="00D557C9"/>
    <w:rsid w:val="00D56338"/>
    <w:rsid w:val="00D56F72"/>
    <w:rsid w:val="00D576A4"/>
    <w:rsid w:val="00D57AD3"/>
    <w:rsid w:val="00D57D25"/>
    <w:rsid w:val="00D603BE"/>
    <w:rsid w:val="00D603DC"/>
    <w:rsid w:val="00D605F5"/>
    <w:rsid w:val="00D60C32"/>
    <w:rsid w:val="00D61023"/>
    <w:rsid w:val="00D6146E"/>
    <w:rsid w:val="00D61EDB"/>
    <w:rsid w:val="00D62596"/>
    <w:rsid w:val="00D6283B"/>
    <w:rsid w:val="00D62D54"/>
    <w:rsid w:val="00D6306F"/>
    <w:rsid w:val="00D63293"/>
    <w:rsid w:val="00D632A3"/>
    <w:rsid w:val="00D633F5"/>
    <w:rsid w:val="00D63519"/>
    <w:rsid w:val="00D636FB"/>
    <w:rsid w:val="00D6385A"/>
    <w:rsid w:val="00D63EB6"/>
    <w:rsid w:val="00D64398"/>
    <w:rsid w:val="00D648B8"/>
    <w:rsid w:val="00D64B48"/>
    <w:rsid w:val="00D64D55"/>
    <w:rsid w:val="00D65578"/>
    <w:rsid w:val="00D65A12"/>
    <w:rsid w:val="00D664B4"/>
    <w:rsid w:val="00D6680D"/>
    <w:rsid w:val="00D66B89"/>
    <w:rsid w:val="00D67195"/>
    <w:rsid w:val="00D67583"/>
    <w:rsid w:val="00D67E1F"/>
    <w:rsid w:val="00D67E46"/>
    <w:rsid w:val="00D67F3D"/>
    <w:rsid w:val="00D70174"/>
    <w:rsid w:val="00D70460"/>
    <w:rsid w:val="00D705C7"/>
    <w:rsid w:val="00D70A48"/>
    <w:rsid w:val="00D70C7C"/>
    <w:rsid w:val="00D7101E"/>
    <w:rsid w:val="00D711C8"/>
    <w:rsid w:val="00D7164E"/>
    <w:rsid w:val="00D71F2A"/>
    <w:rsid w:val="00D7244F"/>
    <w:rsid w:val="00D72697"/>
    <w:rsid w:val="00D72C6D"/>
    <w:rsid w:val="00D72E21"/>
    <w:rsid w:val="00D72F34"/>
    <w:rsid w:val="00D73259"/>
    <w:rsid w:val="00D73B06"/>
    <w:rsid w:val="00D73B1E"/>
    <w:rsid w:val="00D740F5"/>
    <w:rsid w:val="00D742CB"/>
    <w:rsid w:val="00D74784"/>
    <w:rsid w:val="00D74A67"/>
    <w:rsid w:val="00D74F07"/>
    <w:rsid w:val="00D751D3"/>
    <w:rsid w:val="00D7604A"/>
    <w:rsid w:val="00D76286"/>
    <w:rsid w:val="00D762CF"/>
    <w:rsid w:val="00D76377"/>
    <w:rsid w:val="00D76615"/>
    <w:rsid w:val="00D76716"/>
    <w:rsid w:val="00D767CB"/>
    <w:rsid w:val="00D76C69"/>
    <w:rsid w:val="00D76E05"/>
    <w:rsid w:val="00D76E7B"/>
    <w:rsid w:val="00D777EA"/>
    <w:rsid w:val="00D8055B"/>
    <w:rsid w:val="00D80940"/>
    <w:rsid w:val="00D80BA3"/>
    <w:rsid w:val="00D815C5"/>
    <w:rsid w:val="00D815DB"/>
    <w:rsid w:val="00D81F18"/>
    <w:rsid w:val="00D825A7"/>
    <w:rsid w:val="00D8288B"/>
    <w:rsid w:val="00D82972"/>
    <w:rsid w:val="00D82D91"/>
    <w:rsid w:val="00D82DBE"/>
    <w:rsid w:val="00D82DDD"/>
    <w:rsid w:val="00D82EC5"/>
    <w:rsid w:val="00D831CC"/>
    <w:rsid w:val="00D8326E"/>
    <w:rsid w:val="00D83EDA"/>
    <w:rsid w:val="00D83F79"/>
    <w:rsid w:val="00D84078"/>
    <w:rsid w:val="00D84268"/>
    <w:rsid w:val="00D855CC"/>
    <w:rsid w:val="00D85661"/>
    <w:rsid w:val="00D8600D"/>
    <w:rsid w:val="00D86180"/>
    <w:rsid w:val="00D86770"/>
    <w:rsid w:val="00D86849"/>
    <w:rsid w:val="00D86CC3"/>
    <w:rsid w:val="00D86D60"/>
    <w:rsid w:val="00D87021"/>
    <w:rsid w:val="00D879FE"/>
    <w:rsid w:val="00D87AC8"/>
    <w:rsid w:val="00D87AD8"/>
    <w:rsid w:val="00D87B78"/>
    <w:rsid w:val="00D90272"/>
    <w:rsid w:val="00D902A8"/>
    <w:rsid w:val="00D9043B"/>
    <w:rsid w:val="00D90522"/>
    <w:rsid w:val="00D90A66"/>
    <w:rsid w:val="00D90B9F"/>
    <w:rsid w:val="00D90DC2"/>
    <w:rsid w:val="00D9103B"/>
    <w:rsid w:val="00D9141E"/>
    <w:rsid w:val="00D91580"/>
    <w:rsid w:val="00D9162B"/>
    <w:rsid w:val="00D92115"/>
    <w:rsid w:val="00D9244C"/>
    <w:rsid w:val="00D931C9"/>
    <w:rsid w:val="00D9361F"/>
    <w:rsid w:val="00D9368F"/>
    <w:rsid w:val="00D93759"/>
    <w:rsid w:val="00D940E9"/>
    <w:rsid w:val="00D941AE"/>
    <w:rsid w:val="00D94783"/>
    <w:rsid w:val="00D94CDB"/>
    <w:rsid w:val="00D954B2"/>
    <w:rsid w:val="00D954E2"/>
    <w:rsid w:val="00D967D3"/>
    <w:rsid w:val="00D96812"/>
    <w:rsid w:val="00D96862"/>
    <w:rsid w:val="00D96AD2"/>
    <w:rsid w:val="00D96E8E"/>
    <w:rsid w:val="00D96EAC"/>
    <w:rsid w:val="00D975D7"/>
    <w:rsid w:val="00D97C56"/>
    <w:rsid w:val="00D97DEF"/>
    <w:rsid w:val="00DA0B2C"/>
    <w:rsid w:val="00DA169C"/>
    <w:rsid w:val="00DA17EB"/>
    <w:rsid w:val="00DA2332"/>
    <w:rsid w:val="00DA258F"/>
    <w:rsid w:val="00DA2680"/>
    <w:rsid w:val="00DA2ACE"/>
    <w:rsid w:val="00DA2DF6"/>
    <w:rsid w:val="00DA301E"/>
    <w:rsid w:val="00DA31CE"/>
    <w:rsid w:val="00DA3666"/>
    <w:rsid w:val="00DA3B99"/>
    <w:rsid w:val="00DA3EB7"/>
    <w:rsid w:val="00DA447F"/>
    <w:rsid w:val="00DA4B59"/>
    <w:rsid w:val="00DA54B0"/>
    <w:rsid w:val="00DA54C6"/>
    <w:rsid w:val="00DA55EC"/>
    <w:rsid w:val="00DA627F"/>
    <w:rsid w:val="00DA62BA"/>
    <w:rsid w:val="00DA6666"/>
    <w:rsid w:val="00DA6BF4"/>
    <w:rsid w:val="00DA6C35"/>
    <w:rsid w:val="00DA767E"/>
    <w:rsid w:val="00DA77A1"/>
    <w:rsid w:val="00DA7BD9"/>
    <w:rsid w:val="00DA7DF2"/>
    <w:rsid w:val="00DB0421"/>
    <w:rsid w:val="00DB0775"/>
    <w:rsid w:val="00DB0E48"/>
    <w:rsid w:val="00DB120C"/>
    <w:rsid w:val="00DB1599"/>
    <w:rsid w:val="00DB1629"/>
    <w:rsid w:val="00DB1A6A"/>
    <w:rsid w:val="00DB1A81"/>
    <w:rsid w:val="00DB1A91"/>
    <w:rsid w:val="00DB1AEA"/>
    <w:rsid w:val="00DB2969"/>
    <w:rsid w:val="00DB335F"/>
    <w:rsid w:val="00DB3553"/>
    <w:rsid w:val="00DB377B"/>
    <w:rsid w:val="00DB37E2"/>
    <w:rsid w:val="00DB3816"/>
    <w:rsid w:val="00DB42E0"/>
    <w:rsid w:val="00DB4415"/>
    <w:rsid w:val="00DB4597"/>
    <w:rsid w:val="00DB4A77"/>
    <w:rsid w:val="00DB4BBA"/>
    <w:rsid w:val="00DB4EB7"/>
    <w:rsid w:val="00DB54BE"/>
    <w:rsid w:val="00DB5831"/>
    <w:rsid w:val="00DB5E22"/>
    <w:rsid w:val="00DB60A2"/>
    <w:rsid w:val="00DB62D9"/>
    <w:rsid w:val="00DB639C"/>
    <w:rsid w:val="00DB6739"/>
    <w:rsid w:val="00DB69AD"/>
    <w:rsid w:val="00DB6E37"/>
    <w:rsid w:val="00DB74FD"/>
    <w:rsid w:val="00DB78EC"/>
    <w:rsid w:val="00DB7C63"/>
    <w:rsid w:val="00DB7FC5"/>
    <w:rsid w:val="00DC018B"/>
    <w:rsid w:val="00DC08A6"/>
    <w:rsid w:val="00DC0A8A"/>
    <w:rsid w:val="00DC0FED"/>
    <w:rsid w:val="00DC11C1"/>
    <w:rsid w:val="00DC1BB1"/>
    <w:rsid w:val="00DC1C6E"/>
    <w:rsid w:val="00DC209E"/>
    <w:rsid w:val="00DC2762"/>
    <w:rsid w:val="00DC2DB3"/>
    <w:rsid w:val="00DC33B1"/>
    <w:rsid w:val="00DC3415"/>
    <w:rsid w:val="00DC382E"/>
    <w:rsid w:val="00DC3AEE"/>
    <w:rsid w:val="00DC3C25"/>
    <w:rsid w:val="00DC3E01"/>
    <w:rsid w:val="00DC419D"/>
    <w:rsid w:val="00DC4710"/>
    <w:rsid w:val="00DC5849"/>
    <w:rsid w:val="00DC5C5C"/>
    <w:rsid w:val="00DC5F38"/>
    <w:rsid w:val="00DC62FE"/>
    <w:rsid w:val="00DC64B1"/>
    <w:rsid w:val="00DC67AD"/>
    <w:rsid w:val="00DC6890"/>
    <w:rsid w:val="00DC68D9"/>
    <w:rsid w:val="00DC6931"/>
    <w:rsid w:val="00DC6AD5"/>
    <w:rsid w:val="00DC72BD"/>
    <w:rsid w:val="00DC7593"/>
    <w:rsid w:val="00DD0297"/>
    <w:rsid w:val="00DD05D0"/>
    <w:rsid w:val="00DD06FE"/>
    <w:rsid w:val="00DD10FF"/>
    <w:rsid w:val="00DD1407"/>
    <w:rsid w:val="00DD1453"/>
    <w:rsid w:val="00DD19BF"/>
    <w:rsid w:val="00DD1BD3"/>
    <w:rsid w:val="00DD1FC6"/>
    <w:rsid w:val="00DD2032"/>
    <w:rsid w:val="00DD21BB"/>
    <w:rsid w:val="00DD23AC"/>
    <w:rsid w:val="00DD246F"/>
    <w:rsid w:val="00DD304F"/>
    <w:rsid w:val="00DD356F"/>
    <w:rsid w:val="00DD3632"/>
    <w:rsid w:val="00DD3A3E"/>
    <w:rsid w:val="00DD3E61"/>
    <w:rsid w:val="00DD4002"/>
    <w:rsid w:val="00DD4871"/>
    <w:rsid w:val="00DD49C8"/>
    <w:rsid w:val="00DD4DEF"/>
    <w:rsid w:val="00DD5065"/>
    <w:rsid w:val="00DD5A18"/>
    <w:rsid w:val="00DD5B1B"/>
    <w:rsid w:val="00DD632A"/>
    <w:rsid w:val="00DD63E3"/>
    <w:rsid w:val="00DD64AE"/>
    <w:rsid w:val="00DD6541"/>
    <w:rsid w:val="00DD76C5"/>
    <w:rsid w:val="00DD78E9"/>
    <w:rsid w:val="00DD79FB"/>
    <w:rsid w:val="00DE0190"/>
    <w:rsid w:val="00DE023A"/>
    <w:rsid w:val="00DE04AE"/>
    <w:rsid w:val="00DE060B"/>
    <w:rsid w:val="00DE06C6"/>
    <w:rsid w:val="00DE08C6"/>
    <w:rsid w:val="00DE095E"/>
    <w:rsid w:val="00DE0C36"/>
    <w:rsid w:val="00DE0E62"/>
    <w:rsid w:val="00DE10DD"/>
    <w:rsid w:val="00DE1600"/>
    <w:rsid w:val="00DE1683"/>
    <w:rsid w:val="00DE1736"/>
    <w:rsid w:val="00DE1875"/>
    <w:rsid w:val="00DE1B7F"/>
    <w:rsid w:val="00DE1F07"/>
    <w:rsid w:val="00DE21A1"/>
    <w:rsid w:val="00DE22A4"/>
    <w:rsid w:val="00DE2695"/>
    <w:rsid w:val="00DE2A65"/>
    <w:rsid w:val="00DE2A91"/>
    <w:rsid w:val="00DE2ADC"/>
    <w:rsid w:val="00DE2D32"/>
    <w:rsid w:val="00DE2FA0"/>
    <w:rsid w:val="00DE3B97"/>
    <w:rsid w:val="00DE4176"/>
    <w:rsid w:val="00DE44AC"/>
    <w:rsid w:val="00DE47FB"/>
    <w:rsid w:val="00DE4AF5"/>
    <w:rsid w:val="00DE4E7E"/>
    <w:rsid w:val="00DE4FA2"/>
    <w:rsid w:val="00DE524F"/>
    <w:rsid w:val="00DE5457"/>
    <w:rsid w:val="00DE551D"/>
    <w:rsid w:val="00DE55AB"/>
    <w:rsid w:val="00DE5650"/>
    <w:rsid w:val="00DE5996"/>
    <w:rsid w:val="00DE5B19"/>
    <w:rsid w:val="00DE5E4D"/>
    <w:rsid w:val="00DE61CB"/>
    <w:rsid w:val="00DE61D0"/>
    <w:rsid w:val="00DE68F6"/>
    <w:rsid w:val="00DE6F0B"/>
    <w:rsid w:val="00DE7701"/>
    <w:rsid w:val="00DE7BB4"/>
    <w:rsid w:val="00DE7C0C"/>
    <w:rsid w:val="00DE7C9C"/>
    <w:rsid w:val="00DF008E"/>
    <w:rsid w:val="00DF016F"/>
    <w:rsid w:val="00DF019C"/>
    <w:rsid w:val="00DF15D2"/>
    <w:rsid w:val="00DF1F30"/>
    <w:rsid w:val="00DF269D"/>
    <w:rsid w:val="00DF26FA"/>
    <w:rsid w:val="00DF30A7"/>
    <w:rsid w:val="00DF3402"/>
    <w:rsid w:val="00DF35B6"/>
    <w:rsid w:val="00DF3902"/>
    <w:rsid w:val="00DF3F1B"/>
    <w:rsid w:val="00DF4DCF"/>
    <w:rsid w:val="00DF507E"/>
    <w:rsid w:val="00DF515E"/>
    <w:rsid w:val="00DF528E"/>
    <w:rsid w:val="00DF52DE"/>
    <w:rsid w:val="00DF588D"/>
    <w:rsid w:val="00DF58E1"/>
    <w:rsid w:val="00DF59AC"/>
    <w:rsid w:val="00DF5FE3"/>
    <w:rsid w:val="00DF6643"/>
    <w:rsid w:val="00DF68A2"/>
    <w:rsid w:val="00DF6947"/>
    <w:rsid w:val="00DF6E29"/>
    <w:rsid w:val="00DF6EA1"/>
    <w:rsid w:val="00DF727C"/>
    <w:rsid w:val="00DF73FB"/>
    <w:rsid w:val="00DF752A"/>
    <w:rsid w:val="00DF771E"/>
    <w:rsid w:val="00DF77E4"/>
    <w:rsid w:val="00DF7B22"/>
    <w:rsid w:val="00E00026"/>
    <w:rsid w:val="00E0039D"/>
    <w:rsid w:val="00E00553"/>
    <w:rsid w:val="00E01E07"/>
    <w:rsid w:val="00E01FCC"/>
    <w:rsid w:val="00E02E32"/>
    <w:rsid w:val="00E03137"/>
    <w:rsid w:val="00E0351D"/>
    <w:rsid w:val="00E0365C"/>
    <w:rsid w:val="00E03780"/>
    <w:rsid w:val="00E0380D"/>
    <w:rsid w:val="00E0387A"/>
    <w:rsid w:val="00E03A0A"/>
    <w:rsid w:val="00E05405"/>
    <w:rsid w:val="00E05A30"/>
    <w:rsid w:val="00E05D89"/>
    <w:rsid w:val="00E05DCA"/>
    <w:rsid w:val="00E05E2E"/>
    <w:rsid w:val="00E05EFE"/>
    <w:rsid w:val="00E0602A"/>
    <w:rsid w:val="00E0609A"/>
    <w:rsid w:val="00E0610F"/>
    <w:rsid w:val="00E0618C"/>
    <w:rsid w:val="00E062BD"/>
    <w:rsid w:val="00E063F8"/>
    <w:rsid w:val="00E06A1B"/>
    <w:rsid w:val="00E06B5F"/>
    <w:rsid w:val="00E071BA"/>
    <w:rsid w:val="00E07BDB"/>
    <w:rsid w:val="00E10138"/>
    <w:rsid w:val="00E1016F"/>
    <w:rsid w:val="00E101AA"/>
    <w:rsid w:val="00E10408"/>
    <w:rsid w:val="00E10667"/>
    <w:rsid w:val="00E10B77"/>
    <w:rsid w:val="00E10C8B"/>
    <w:rsid w:val="00E11189"/>
    <w:rsid w:val="00E1163E"/>
    <w:rsid w:val="00E11B86"/>
    <w:rsid w:val="00E12153"/>
    <w:rsid w:val="00E122E2"/>
    <w:rsid w:val="00E12ECA"/>
    <w:rsid w:val="00E130AC"/>
    <w:rsid w:val="00E13810"/>
    <w:rsid w:val="00E13ECB"/>
    <w:rsid w:val="00E1501F"/>
    <w:rsid w:val="00E1514F"/>
    <w:rsid w:val="00E15477"/>
    <w:rsid w:val="00E16023"/>
    <w:rsid w:val="00E16389"/>
    <w:rsid w:val="00E166B1"/>
    <w:rsid w:val="00E167E9"/>
    <w:rsid w:val="00E16BB2"/>
    <w:rsid w:val="00E16F60"/>
    <w:rsid w:val="00E17058"/>
    <w:rsid w:val="00E17194"/>
    <w:rsid w:val="00E171E3"/>
    <w:rsid w:val="00E17F71"/>
    <w:rsid w:val="00E2000D"/>
    <w:rsid w:val="00E20369"/>
    <w:rsid w:val="00E204B1"/>
    <w:rsid w:val="00E20AF8"/>
    <w:rsid w:val="00E2110A"/>
    <w:rsid w:val="00E211E9"/>
    <w:rsid w:val="00E21303"/>
    <w:rsid w:val="00E21374"/>
    <w:rsid w:val="00E213E3"/>
    <w:rsid w:val="00E2147D"/>
    <w:rsid w:val="00E216EF"/>
    <w:rsid w:val="00E2187A"/>
    <w:rsid w:val="00E21CA5"/>
    <w:rsid w:val="00E21E6C"/>
    <w:rsid w:val="00E21F23"/>
    <w:rsid w:val="00E21F65"/>
    <w:rsid w:val="00E2226D"/>
    <w:rsid w:val="00E222A1"/>
    <w:rsid w:val="00E222FA"/>
    <w:rsid w:val="00E22611"/>
    <w:rsid w:val="00E226E9"/>
    <w:rsid w:val="00E22884"/>
    <w:rsid w:val="00E22C1D"/>
    <w:rsid w:val="00E22F05"/>
    <w:rsid w:val="00E2349D"/>
    <w:rsid w:val="00E236E7"/>
    <w:rsid w:val="00E23A4A"/>
    <w:rsid w:val="00E23B78"/>
    <w:rsid w:val="00E23D6C"/>
    <w:rsid w:val="00E23FA7"/>
    <w:rsid w:val="00E24494"/>
    <w:rsid w:val="00E25720"/>
    <w:rsid w:val="00E26165"/>
    <w:rsid w:val="00E26569"/>
    <w:rsid w:val="00E2677C"/>
    <w:rsid w:val="00E26DA0"/>
    <w:rsid w:val="00E26EEE"/>
    <w:rsid w:val="00E26F4C"/>
    <w:rsid w:val="00E27DC9"/>
    <w:rsid w:val="00E30160"/>
    <w:rsid w:val="00E301A1"/>
    <w:rsid w:val="00E30299"/>
    <w:rsid w:val="00E3061A"/>
    <w:rsid w:val="00E307C2"/>
    <w:rsid w:val="00E3093E"/>
    <w:rsid w:val="00E30D52"/>
    <w:rsid w:val="00E30D5B"/>
    <w:rsid w:val="00E30D6A"/>
    <w:rsid w:val="00E317B3"/>
    <w:rsid w:val="00E31830"/>
    <w:rsid w:val="00E31ADC"/>
    <w:rsid w:val="00E31EDE"/>
    <w:rsid w:val="00E31F26"/>
    <w:rsid w:val="00E32521"/>
    <w:rsid w:val="00E32535"/>
    <w:rsid w:val="00E32685"/>
    <w:rsid w:val="00E3272F"/>
    <w:rsid w:val="00E333B8"/>
    <w:rsid w:val="00E3358B"/>
    <w:rsid w:val="00E33809"/>
    <w:rsid w:val="00E34303"/>
    <w:rsid w:val="00E34CDA"/>
    <w:rsid w:val="00E35AC2"/>
    <w:rsid w:val="00E35B8B"/>
    <w:rsid w:val="00E35CC6"/>
    <w:rsid w:val="00E361CA"/>
    <w:rsid w:val="00E362FD"/>
    <w:rsid w:val="00E3637C"/>
    <w:rsid w:val="00E36560"/>
    <w:rsid w:val="00E36695"/>
    <w:rsid w:val="00E36EAA"/>
    <w:rsid w:val="00E37563"/>
    <w:rsid w:val="00E375BA"/>
    <w:rsid w:val="00E378CE"/>
    <w:rsid w:val="00E40014"/>
    <w:rsid w:val="00E40338"/>
    <w:rsid w:val="00E40ABB"/>
    <w:rsid w:val="00E40E6C"/>
    <w:rsid w:val="00E41004"/>
    <w:rsid w:val="00E412C7"/>
    <w:rsid w:val="00E41475"/>
    <w:rsid w:val="00E41C53"/>
    <w:rsid w:val="00E41F01"/>
    <w:rsid w:val="00E420CF"/>
    <w:rsid w:val="00E4224E"/>
    <w:rsid w:val="00E423D0"/>
    <w:rsid w:val="00E42513"/>
    <w:rsid w:val="00E425DC"/>
    <w:rsid w:val="00E42EBD"/>
    <w:rsid w:val="00E432BC"/>
    <w:rsid w:val="00E44002"/>
    <w:rsid w:val="00E449C5"/>
    <w:rsid w:val="00E4551B"/>
    <w:rsid w:val="00E45DC3"/>
    <w:rsid w:val="00E45EA8"/>
    <w:rsid w:val="00E462F8"/>
    <w:rsid w:val="00E4667C"/>
    <w:rsid w:val="00E475DF"/>
    <w:rsid w:val="00E47AB1"/>
    <w:rsid w:val="00E47DC2"/>
    <w:rsid w:val="00E5016D"/>
    <w:rsid w:val="00E50537"/>
    <w:rsid w:val="00E50980"/>
    <w:rsid w:val="00E50CAF"/>
    <w:rsid w:val="00E51F3A"/>
    <w:rsid w:val="00E51FA9"/>
    <w:rsid w:val="00E526C8"/>
    <w:rsid w:val="00E527C7"/>
    <w:rsid w:val="00E52DC9"/>
    <w:rsid w:val="00E5360E"/>
    <w:rsid w:val="00E5361F"/>
    <w:rsid w:val="00E53720"/>
    <w:rsid w:val="00E53E6B"/>
    <w:rsid w:val="00E53EA6"/>
    <w:rsid w:val="00E53F93"/>
    <w:rsid w:val="00E54413"/>
    <w:rsid w:val="00E54A60"/>
    <w:rsid w:val="00E54E9A"/>
    <w:rsid w:val="00E54EA1"/>
    <w:rsid w:val="00E55154"/>
    <w:rsid w:val="00E5541E"/>
    <w:rsid w:val="00E55AF1"/>
    <w:rsid w:val="00E55F35"/>
    <w:rsid w:val="00E55F96"/>
    <w:rsid w:val="00E56A42"/>
    <w:rsid w:val="00E56A78"/>
    <w:rsid w:val="00E56CB4"/>
    <w:rsid w:val="00E56D4E"/>
    <w:rsid w:val="00E56DE8"/>
    <w:rsid w:val="00E56DF1"/>
    <w:rsid w:val="00E578FC"/>
    <w:rsid w:val="00E57DF7"/>
    <w:rsid w:val="00E60A5C"/>
    <w:rsid w:val="00E60C31"/>
    <w:rsid w:val="00E61A88"/>
    <w:rsid w:val="00E61E31"/>
    <w:rsid w:val="00E61F49"/>
    <w:rsid w:val="00E6256F"/>
    <w:rsid w:val="00E627C4"/>
    <w:rsid w:val="00E63182"/>
    <w:rsid w:val="00E63CB4"/>
    <w:rsid w:val="00E63CF4"/>
    <w:rsid w:val="00E63FAE"/>
    <w:rsid w:val="00E64416"/>
    <w:rsid w:val="00E64442"/>
    <w:rsid w:val="00E644B1"/>
    <w:rsid w:val="00E6457C"/>
    <w:rsid w:val="00E6458F"/>
    <w:rsid w:val="00E64618"/>
    <w:rsid w:val="00E65475"/>
    <w:rsid w:val="00E658C0"/>
    <w:rsid w:val="00E658E4"/>
    <w:rsid w:val="00E65DCB"/>
    <w:rsid w:val="00E66405"/>
    <w:rsid w:val="00E66A06"/>
    <w:rsid w:val="00E6748E"/>
    <w:rsid w:val="00E6769C"/>
    <w:rsid w:val="00E70049"/>
    <w:rsid w:val="00E7007A"/>
    <w:rsid w:val="00E70380"/>
    <w:rsid w:val="00E704D4"/>
    <w:rsid w:val="00E70722"/>
    <w:rsid w:val="00E70855"/>
    <w:rsid w:val="00E70CC2"/>
    <w:rsid w:val="00E71158"/>
    <w:rsid w:val="00E71204"/>
    <w:rsid w:val="00E712CC"/>
    <w:rsid w:val="00E715A8"/>
    <w:rsid w:val="00E724D6"/>
    <w:rsid w:val="00E72973"/>
    <w:rsid w:val="00E72FA2"/>
    <w:rsid w:val="00E730D8"/>
    <w:rsid w:val="00E731FC"/>
    <w:rsid w:val="00E733DD"/>
    <w:rsid w:val="00E733FE"/>
    <w:rsid w:val="00E73812"/>
    <w:rsid w:val="00E73A1B"/>
    <w:rsid w:val="00E7409C"/>
    <w:rsid w:val="00E7438C"/>
    <w:rsid w:val="00E743A0"/>
    <w:rsid w:val="00E74B79"/>
    <w:rsid w:val="00E74FB4"/>
    <w:rsid w:val="00E7539F"/>
    <w:rsid w:val="00E75586"/>
    <w:rsid w:val="00E75737"/>
    <w:rsid w:val="00E75985"/>
    <w:rsid w:val="00E75F08"/>
    <w:rsid w:val="00E7656A"/>
    <w:rsid w:val="00E76E39"/>
    <w:rsid w:val="00E77092"/>
    <w:rsid w:val="00E77E2E"/>
    <w:rsid w:val="00E80500"/>
    <w:rsid w:val="00E806A0"/>
    <w:rsid w:val="00E80AA4"/>
    <w:rsid w:val="00E813ED"/>
    <w:rsid w:val="00E818BD"/>
    <w:rsid w:val="00E8256E"/>
    <w:rsid w:val="00E83286"/>
    <w:rsid w:val="00E8371F"/>
    <w:rsid w:val="00E84421"/>
    <w:rsid w:val="00E8448A"/>
    <w:rsid w:val="00E85839"/>
    <w:rsid w:val="00E85EF1"/>
    <w:rsid w:val="00E863A0"/>
    <w:rsid w:val="00E868DD"/>
    <w:rsid w:val="00E86DBB"/>
    <w:rsid w:val="00E86EE6"/>
    <w:rsid w:val="00E8716C"/>
    <w:rsid w:val="00E87385"/>
    <w:rsid w:val="00E87A4A"/>
    <w:rsid w:val="00E87F7A"/>
    <w:rsid w:val="00E905E8"/>
    <w:rsid w:val="00E90B4F"/>
    <w:rsid w:val="00E90E20"/>
    <w:rsid w:val="00E90E80"/>
    <w:rsid w:val="00E9199D"/>
    <w:rsid w:val="00E91B3B"/>
    <w:rsid w:val="00E91CD8"/>
    <w:rsid w:val="00E91D81"/>
    <w:rsid w:val="00E923D9"/>
    <w:rsid w:val="00E9241D"/>
    <w:rsid w:val="00E92D95"/>
    <w:rsid w:val="00E93168"/>
    <w:rsid w:val="00E93571"/>
    <w:rsid w:val="00E935B1"/>
    <w:rsid w:val="00E936A7"/>
    <w:rsid w:val="00E9397C"/>
    <w:rsid w:val="00E93A51"/>
    <w:rsid w:val="00E93A6D"/>
    <w:rsid w:val="00E93F04"/>
    <w:rsid w:val="00E94471"/>
    <w:rsid w:val="00E945B0"/>
    <w:rsid w:val="00E94833"/>
    <w:rsid w:val="00E952DB"/>
    <w:rsid w:val="00E95A7E"/>
    <w:rsid w:val="00E95D9C"/>
    <w:rsid w:val="00E96710"/>
    <w:rsid w:val="00E96805"/>
    <w:rsid w:val="00E97185"/>
    <w:rsid w:val="00E97248"/>
    <w:rsid w:val="00E9736E"/>
    <w:rsid w:val="00E97801"/>
    <w:rsid w:val="00E97FB1"/>
    <w:rsid w:val="00EA02B9"/>
    <w:rsid w:val="00EA03DE"/>
    <w:rsid w:val="00EA0577"/>
    <w:rsid w:val="00EA0778"/>
    <w:rsid w:val="00EA07C7"/>
    <w:rsid w:val="00EA0FC3"/>
    <w:rsid w:val="00EA1272"/>
    <w:rsid w:val="00EA1716"/>
    <w:rsid w:val="00EA192E"/>
    <w:rsid w:val="00EA1CA1"/>
    <w:rsid w:val="00EA1D8A"/>
    <w:rsid w:val="00EA2329"/>
    <w:rsid w:val="00EA23C3"/>
    <w:rsid w:val="00EA34D3"/>
    <w:rsid w:val="00EA361C"/>
    <w:rsid w:val="00EA36D0"/>
    <w:rsid w:val="00EA373D"/>
    <w:rsid w:val="00EA383C"/>
    <w:rsid w:val="00EA387D"/>
    <w:rsid w:val="00EA38FC"/>
    <w:rsid w:val="00EA39B6"/>
    <w:rsid w:val="00EA3F0C"/>
    <w:rsid w:val="00EA46CB"/>
    <w:rsid w:val="00EA4C54"/>
    <w:rsid w:val="00EA4EAB"/>
    <w:rsid w:val="00EA6390"/>
    <w:rsid w:val="00EA64A0"/>
    <w:rsid w:val="00EA6529"/>
    <w:rsid w:val="00EA6BFE"/>
    <w:rsid w:val="00EA7BB8"/>
    <w:rsid w:val="00EA7BEF"/>
    <w:rsid w:val="00EA7F67"/>
    <w:rsid w:val="00EB01BE"/>
    <w:rsid w:val="00EB0254"/>
    <w:rsid w:val="00EB05F9"/>
    <w:rsid w:val="00EB0706"/>
    <w:rsid w:val="00EB087D"/>
    <w:rsid w:val="00EB0B90"/>
    <w:rsid w:val="00EB0BA7"/>
    <w:rsid w:val="00EB0DA1"/>
    <w:rsid w:val="00EB1125"/>
    <w:rsid w:val="00EB117E"/>
    <w:rsid w:val="00EB12AD"/>
    <w:rsid w:val="00EB1603"/>
    <w:rsid w:val="00EB168D"/>
    <w:rsid w:val="00EB1B37"/>
    <w:rsid w:val="00EB1DC2"/>
    <w:rsid w:val="00EB203F"/>
    <w:rsid w:val="00EB2284"/>
    <w:rsid w:val="00EB2C51"/>
    <w:rsid w:val="00EB2E18"/>
    <w:rsid w:val="00EB33D2"/>
    <w:rsid w:val="00EB3627"/>
    <w:rsid w:val="00EB4507"/>
    <w:rsid w:val="00EB4A05"/>
    <w:rsid w:val="00EB4C53"/>
    <w:rsid w:val="00EB5096"/>
    <w:rsid w:val="00EB5108"/>
    <w:rsid w:val="00EB5190"/>
    <w:rsid w:val="00EB535A"/>
    <w:rsid w:val="00EB6342"/>
    <w:rsid w:val="00EB6FB3"/>
    <w:rsid w:val="00EB749D"/>
    <w:rsid w:val="00EB7940"/>
    <w:rsid w:val="00EC010A"/>
    <w:rsid w:val="00EC03C1"/>
    <w:rsid w:val="00EC0982"/>
    <w:rsid w:val="00EC14DC"/>
    <w:rsid w:val="00EC1575"/>
    <w:rsid w:val="00EC1579"/>
    <w:rsid w:val="00EC1796"/>
    <w:rsid w:val="00EC1AC3"/>
    <w:rsid w:val="00EC1BE1"/>
    <w:rsid w:val="00EC1E4D"/>
    <w:rsid w:val="00EC2A8E"/>
    <w:rsid w:val="00EC2CFC"/>
    <w:rsid w:val="00EC32E2"/>
    <w:rsid w:val="00EC34B8"/>
    <w:rsid w:val="00EC35B2"/>
    <w:rsid w:val="00EC3C34"/>
    <w:rsid w:val="00EC40BD"/>
    <w:rsid w:val="00EC40F8"/>
    <w:rsid w:val="00EC432D"/>
    <w:rsid w:val="00EC43AF"/>
    <w:rsid w:val="00EC4ADE"/>
    <w:rsid w:val="00EC52B9"/>
    <w:rsid w:val="00EC5AC9"/>
    <w:rsid w:val="00EC5D0F"/>
    <w:rsid w:val="00EC5DDC"/>
    <w:rsid w:val="00EC619A"/>
    <w:rsid w:val="00EC6484"/>
    <w:rsid w:val="00EC6F43"/>
    <w:rsid w:val="00EC720C"/>
    <w:rsid w:val="00EC76A4"/>
    <w:rsid w:val="00EC77A5"/>
    <w:rsid w:val="00EC7F8A"/>
    <w:rsid w:val="00ED0104"/>
    <w:rsid w:val="00ED067F"/>
    <w:rsid w:val="00ED0976"/>
    <w:rsid w:val="00ED0BA7"/>
    <w:rsid w:val="00ED0E0C"/>
    <w:rsid w:val="00ED0E45"/>
    <w:rsid w:val="00ED1147"/>
    <w:rsid w:val="00ED1391"/>
    <w:rsid w:val="00ED1469"/>
    <w:rsid w:val="00ED163E"/>
    <w:rsid w:val="00ED1A79"/>
    <w:rsid w:val="00ED221D"/>
    <w:rsid w:val="00ED25D6"/>
    <w:rsid w:val="00ED27BD"/>
    <w:rsid w:val="00ED3273"/>
    <w:rsid w:val="00ED3481"/>
    <w:rsid w:val="00ED352C"/>
    <w:rsid w:val="00ED4233"/>
    <w:rsid w:val="00ED42E9"/>
    <w:rsid w:val="00ED48C4"/>
    <w:rsid w:val="00ED4E72"/>
    <w:rsid w:val="00ED5319"/>
    <w:rsid w:val="00ED5F7B"/>
    <w:rsid w:val="00ED626B"/>
    <w:rsid w:val="00ED688C"/>
    <w:rsid w:val="00ED6EBD"/>
    <w:rsid w:val="00ED765C"/>
    <w:rsid w:val="00ED7A8D"/>
    <w:rsid w:val="00ED7F23"/>
    <w:rsid w:val="00EE0438"/>
    <w:rsid w:val="00EE090E"/>
    <w:rsid w:val="00EE09C8"/>
    <w:rsid w:val="00EE0E4C"/>
    <w:rsid w:val="00EE1055"/>
    <w:rsid w:val="00EE1286"/>
    <w:rsid w:val="00EE1D45"/>
    <w:rsid w:val="00EE1ECE"/>
    <w:rsid w:val="00EE22C1"/>
    <w:rsid w:val="00EE2D04"/>
    <w:rsid w:val="00EE3336"/>
    <w:rsid w:val="00EE3F76"/>
    <w:rsid w:val="00EE4148"/>
    <w:rsid w:val="00EE4597"/>
    <w:rsid w:val="00EE4A39"/>
    <w:rsid w:val="00EE4C48"/>
    <w:rsid w:val="00EE538B"/>
    <w:rsid w:val="00EE572B"/>
    <w:rsid w:val="00EE5D41"/>
    <w:rsid w:val="00EE5E96"/>
    <w:rsid w:val="00EE621E"/>
    <w:rsid w:val="00EE652F"/>
    <w:rsid w:val="00EE6DA0"/>
    <w:rsid w:val="00EE6DB8"/>
    <w:rsid w:val="00EE6DEB"/>
    <w:rsid w:val="00EE782A"/>
    <w:rsid w:val="00EE7870"/>
    <w:rsid w:val="00EE7F93"/>
    <w:rsid w:val="00EF00DA"/>
    <w:rsid w:val="00EF0197"/>
    <w:rsid w:val="00EF028E"/>
    <w:rsid w:val="00EF0351"/>
    <w:rsid w:val="00EF0429"/>
    <w:rsid w:val="00EF1033"/>
    <w:rsid w:val="00EF12EB"/>
    <w:rsid w:val="00EF15CB"/>
    <w:rsid w:val="00EF1A59"/>
    <w:rsid w:val="00EF1CFC"/>
    <w:rsid w:val="00EF1ED1"/>
    <w:rsid w:val="00EF29F6"/>
    <w:rsid w:val="00EF2CCB"/>
    <w:rsid w:val="00EF31A6"/>
    <w:rsid w:val="00EF3209"/>
    <w:rsid w:val="00EF35D8"/>
    <w:rsid w:val="00EF40A7"/>
    <w:rsid w:val="00EF4A1C"/>
    <w:rsid w:val="00EF4AEE"/>
    <w:rsid w:val="00EF51DA"/>
    <w:rsid w:val="00EF5B87"/>
    <w:rsid w:val="00EF61B7"/>
    <w:rsid w:val="00EF6E8A"/>
    <w:rsid w:val="00EF7557"/>
    <w:rsid w:val="00EF7594"/>
    <w:rsid w:val="00EF76DB"/>
    <w:rsid w:val="00EF7E9B"/>
    <w:rsid w:val="00EF7EDD"/>
    <w:rsid w:val="00EF7FF6"/>
    <w:rsid w:val="00F0004B"/>
    <w:rsid w:val="00F000AB"/>
    <w:rsid w:val="00F00ABB"/>
    <w:rsid w:val="00F00C8D"/>
    <w:rsid w:val="00F00F94"/>
    <w:rsid w:val="00F020D7"/>
    <w:rsid w:val="00F020F9"/>
    <w:rsid w:val="00F022E3"/>
    <w:rsid w:val="00F022F1"/>
    <w:rsid w:val="00F0260A"/>
    <w:rsid w:val="00F02843"/>
    <w:rsid w:val="00F029C7"/>
    <w:rsid w:val="00F02B8A"/>
    <w:rsid w:val="00F03229"/>
    <w:rsid w:val="00F03739"/>
    <w:rsid w:val="00F03807"/>
    <w:rsid w:val="00F03D95"/>
    <w:rsid w:val="00F03EB3"/>
    <w:rsid w:val="00F044AF"/>
    <w:rsid w:val="00F05152"/>
    <w:rsid w:val="00F053F2"/>
    <w:rsid w:val="00F05A82"/>
    <w:rsid w:val="00F05F6B"/>
    <w:rsid w:val="00F06B62"/>
    <w:rsid w:val="00F06B86"/>
    <w:rsid w:val="00F06F83"/>
    <w:rsid w:val="00F06F98"/>
    <w:rsid w:val="00F07C56"/>
    <w:rsid w:val="00F1003C"/>
    <w:rsid w:val="00F101A0"/>
    <w:rsid w:val="00F10492"/>
    <w:rsid w:val="00F108BC"/>
    <w:rsid w:val="00F108DA"/>
    <w:rsid w:val="00F11092"/>
    <w:rsid w:val="00F110E1"/>
    <w:rsid w:val="00F1189D"/>
    <w:rsid w:val="00F11C7C"/>
    <w:rsid w:val="00F11FD8"/>
    <w:rsid w:val="00F11FDE"/>
    <w:rsid w:val="00F12830"/>
    <w:rsid w:val="00F12C54"/>
    <w:rsid w:val="00F13010"/>
    <w:rsid w:val="00F1307F"/>
    <w:rsid w:val="00F1313A"/>
    <w:rsid w:val="00F131F3"/>
    <w:rsid w:val="00F13264"/>
    <w:rsid w:val="00F13429"/>
    <w:rsid w:val="00F1489B"/>
    <w:rsid w:val="00F14C1D"/>
    <w:rsid w:val="00F15031"/>
    <w:rsid w:val="00F15092"/>
    <w:rsid w:val="00F15265"/>
    <w:rsid w:val="00F1580D"/>
    <w:rsid w:val="00F15AE2"/>
    <w:rsid w:val="00F15C68"/>
    <w:rsid w:val="00F15DE0"/>
    <w:rsid w:val="00F16652"/>
    <w:rsid w:val="00F16B2A"/>
    <w:rsid w:val="00F17097"/>
    <w:rsid w:val="00F17523"/>
    <w:rsid w:val="00F17743"/>
    <w:rsid w:val="00F17A60"/>
    <w:rsid w:val="00F20019"/>
    <w:rsid w:val="00F20267"/>
    <w:rsid w:val="00F20875"/>
    <w:rsid w:val="00F209A2"/>
    <w:rsid w:val="00F20A22"/>
    <w:rsid w:val="00F20E38"/>
    <w:rsid w:val="00F21038"/>
    <w:rsid w:val="00F22697"/>
    <w:rsid w:val="00F22C81"/>
    <w:rsid w:val="00F2351B"/>
    <w:rsid w:val="00F23D64"/>
    <w:rsid w:val="00F246D6"/>
    <w:rsid w:val="00F24B69"/>
    <w:rsid w:val="00F24F1C"/>
    <w:rsid w:val="00F2557B"/>
    <w:rsid w:val="00F256ED"/>
    <w:rsid w:val="00F25C08"/>
    <w:rsid w:val="00F25E59"/>
    <w:rsid w:val="00F261DD"/>
    <w:rsid w:val="00F266A4"/>
    <w:rsid w:val="00F2716C"/>
    <w:rsid w:val="00F271C0"/>
    <w:rsid w:val="00F27235"/>
    <w:rsid w:val="00F27A07"/>
    <w:rsid w:val="00F27E34"/>
    <w:rsid w:val="00F3052B"/>
    <w:rsid w:val="00F30AD1"/>
    <w:rsid w:val="00F30BE0"/>
    <w:rsid w:val="00F30CA8"/>
    <w:rsid w:val="00F3118C"/>
    <w:rsid w:val="00F314EF"/>
    <w:rsid w:val="00F325A6"/>
    <w:rsid w:val="00F326D4"/>
    <w:rsid w:val="00F327E8"/>
    <w:rsid w:val="00F329CD"/>
    <w:rsid w:val="00F329F6"/>
    <w:rsid w:val="00F32A5D"/>
    <w:rsid w:val="00F32CF7"/>
    <w:rsid w:val="00F333C4"/>
    <w:rsid w:val="00F3343A"/>
    <w:rsid w:val="00F335DB"/>
    <w:rsid w:val="00F339E5"/>
    <w:rsid w:val="00F33B37"/>
    <w:rsid w:val="00F33DA6"/>
    <w:rsid w:val="00F3482C"/>
    <w:rsid w:val="00F34B0C"/>
    <w:rsid w:val="00F352E8"/>
    <w:rsid w:val="00F35ED9"/>
    <w:rsid w:val="00F3636B"/>
    <w:rsid w:val="00F36575"/>
    <w:rsid w:val="00F36CAB"/>
    <w:rsid w:val="00F36D96"/>
    <w:rsid w:val="00F36F27"/>
    <w:rsid w:val="00F37BE8"/>
    <w:rsid w:val="00F37C96"/>
    <w:rsid w:val="00F37E4F"/>
    <w:rsid w:val="00F4046C"/>
    <w:rsid w:val="00F406BC"/>
    <w:rsid w:val="00F408E1"/>
    <w:rsid w:val="00F4104C"/>
    <w:rsid w:val="00F41105"/>
    <w:rsid w:val="00F4117E"/>
    <w:rsid w:val="00F41318"/>
    <w:rsid w:val="00F413BE"/>
    <w:rsid w:val="00F41912"/>
    <w:rsid w:val="00F420DF"/>
    <w:rsid w:val="00F420E1"/>
    <w:rsid w:val="00F422EF"/>
    <w:rsid w:val="00F423BF"/>
    <w:rsid w:val="00F42B34"/>
    <w:rsid w:val="00F42C0B"/>
    <w:rsid w:val="00F42D5A"/>
    <w:rsid w:val="00F42D71"/>
    <w:rsid w:val="00F42F01"/>
    <w:rsid w:val="00F43AFF"/>
    <w:rsid w:val="00F43B0C"/>
    <w:rsid w:val="00F43B2B"/>
    <w:rsid w:val="00F43B4A"/>
    <w:rsid w:val="00F44BA0"/>
    <w:rsid w:val="00F451C8"/>
    <w:rsid w:val="00F453C4"/>
    <w:rsid w:val="00F456AE"/>
    <w:rsid w:val="00F459F4"/>
    <w:rsid w:val="00F46757"/>
    <w:rsid w:val="00F46E37"/>
    <w:rsid w:val="00F475E3"/>
    <w:rsid w:val="00F47665"/>
    <w:rsid w:val="00F477BA"/>
    <w:rsid w:val="00F4782D"/>
    <w:rsid w:val="00F47955"/>
    <w:rsid w:val="00F47B1A"/>
    <w:rsid w:val="00F5029D"/>
    <w:rsid w:val="00F503C7"/>
    <w:rsid w:val="00F50490"/>
    <w:rsid w:val="00F50493"/>
    <w:rsid w:val="00F507AB"/>
    <w:rsid w:val="00F50C4E"/>
    <w:rsid w:val="00F50F74"/>
    <w:rsid w:val="00F5157F"/>
    <w:rsid w:val="00F51A8D"/>
    <w:rsid w:val="00F51F20"/>
    <w:rsid w:val="00F52943"/>
    <w:rsid w:val="00F52BAF"/>
    <w:rsid w:val="00F52CD2"/>
    <w:rsid w:val="00F52DC5"/>
    <w:rsid w:val="00F53156"/>
    <w:rsid w:val="00F53329"/>
    <w:rsid w:val="00F53648"/>
    <w:rsid w:val="00F54241"/>
    <w:rsid w:val="00F54460"/>
    <w:rsid w:val="00F54837"/>
    <w:rsid w:val="00F54DD1"/>
    <w:rsid w:val="00F55E4D"/>
    <w:rsid w:val="00F55E7F"/>
    <w:rsid w:val="00F562FB"/>
    <w:rsid w:val="00F567FF"/>
    <w:rsid w:val="00F56904"/>
    <w:rsid w:val="00F5714D"/>
    <w:rsid w:val="00F57268"/>
    <w:rsid w:val="00F57995"/>
    <w:rsid w:val="00F57A10"/>
    <w:rsid w:val="00F57ACA"/>
    <w:rsid w:val="00F57CE9"/>
    <w:rsid w:val="00F6019C"/>
    <w:rsid w:val="00F6034B"/>
    <w:rsid w:val="00F6039E"/>
    <w:rsid w:val="00F603D0"/>
    <w:rsid w:val="00F627C9"/>
    <w:rsid w:val="00F62C90"/>
    <w:rsid w:val="00F62D40"/>
    <w:rsid w:val="00F63191"/>
    <w:rsid w:val="00F631FA"/>
    <w:rsid w:val="00F639C8"/>
    <w:rsid w:val="00F63D8A"/>
    <w:rsid w:val="00F63FFC"/>
    <w:rsid w:val="00F640FE"/>
    <w:rsid w:val="00F642F9"/>
    <w:rsid w:val="00F647BF"/>
    <w:rsid w:val="00F64944"/>
    <w:rsid w:val="00F64C6C"/>
    <w:rsid w:val="00F64E02"/>
    <w:rsid w:val="00F64E37"/>
    <w:rsid w:val="00F64F4E"/>
    <w:rsid w:val="00F651C0"/>
    <w:rsid w:val="00F656D4"/>
    <w:rsid w:val="00F65B1F"/>
    <w:rsid w:val="00F65BD5"/>
    <w:rsid w:val="00F6634E"/>
    <w:rsid w:val="00F66FC9"/>
    <w:rsid w:val="00F672D2"/>
    <w:rsid w:val="00F67770"/>
    <w:rsid w:val="00F677BD"/>
    <w:rsid w:val="00F67C43"/>
    <w:rsid w:val="00F702D1"/>
    <w:rsid w:val="00F70BE8"/>
    <w:rsid w:val="00F70C3A"/>
    <w:rsid w:val="00F70DDA"/>
    <w:rsid w:val="00F715C1"/>
    <w:rsid w:val="00F71CFB"/>
    <w:rsid w:val="00F721DB"/>
    <w:rsid w:val="00F72371"/>
    <w:rsid w:val="00F728CB"/>
    <w:rsid w:val="00F733CB"/>
    <w:rsid w:val="00F734C3"/>
    <w:rsid w:val="00F73AAE"/>
    <w:rsid w:val="00F73FA1"/>
    <w:rsid w:val="00F743D0"/>
    <w:rsid w:val="00F744F6"/>
    <w:rsid w:val="00F74BF8"/>
    <w:rsid w:val="00F74F47"/>
    <w:rsid w:val="00F75005"/>
    <w:rsid w:val="00F752BD"/>
    <w:rsid w:val="00F75A5F"/>
    <w:rsid w:val="00F75A6F"/>
    <w:rsid w:val="00F75CE5"/>
    <w:rsid w:val="00F75EE4"/>
    <w:rsid w:val="00F75F1A"/>
    <w:rsid w:val="00F76730"/>
    <w:rsid w:val="00F76A7E"/>
    <w:rsid w:val="00F76CB8"/>
    <w:rsid w:val="00F7772E"/>
    <w:rsid w:val="00F777EB"/>
    <w:rsid w:val="00F80720"/>
    <w:rsid w:val="00F80925"/>
    <w:rsid w:val="00F80B93"/>
    <w:rsid w:val="00F80BEC"/>
    <w:rsid w:val="00F8172F"/>
    <w:rsid w:val="00F81781"/>
    <w:rsid w:val="00F8186C"/>
    <w:rsid w:val="00F829D7"/>
    <w:rsid w:val="00F82ED0"/>
    <w:rsid w:val="00F83132"/>
    <w:rsid w:val="00F83181"/>
    <w:rsid w:val="00F83259"/>
    <w:rsid w:val="00F835FF"/>
    <w:rsid w:val="00F8360D"/>
    <w:rsid w:val="00F83773"/>
    <w:rsid w:val="00F83CB5"/>
    <w:rsid w:val="00F8438D"/>
    <w:rsid w:val="00F8462C"/>
    <w:rsid w:val="00F846EF"/>
    <w:rsid w:val="00F84EED"/>
    <w:rsid w:val="00F85879"/>
    <w:rsid w:val="00F85BE6"/>
    <w:rsid w:val="00F861C3"/>
    <w:rsid w:val="00F864E1"/>
    <w:rsid w:val="00F8695B"/>
    <w:rsid w:val="00F8697D"/>
    <w:rsid w:val="00F87389"/>
    <w:rsid w:val="00F87880"/>
    <w:rsid w:val="00F87D08"/>
    <w:rsid w:val="00F900BB"/>
    <w:rsid w:val="00F900DE"/>
    <w:rsid w:val="00F904D6"/>
    <w:rsid w:val="00F910F6"/>
    <w:rsid w:val="00F919D3"/>
    <w:rsid w:val="00F92BD5"/>
    <w:rsid w:val="00F92F44"/>
    <w:rsid w:val="00F92FE5"/>
    <w:rsid w:val="00F93310"/>
    <w:rsid w:val="00F93415"/>
    <w:rsid w:val="00F93D70"/>
    <w:rsid w:val="00F9403A"/>
    <w:rsid w:val="00F9410A"/>
    <w:rsid w:val="00F94C08"/>
    <w:rsid w:val="00F95770"/>
    <w:rsid w:val="00F960F7"/>
    <w:rsid w:val="00F96BAF"/>
    <w:rsid w:val="00F975D0"/>
    <w:rsid w:val="00F9765A"/>
    <w:rsid w:val="00F97B2E"/>
    <w:rsid w:val="00FA04F8"/>
    <w:rsid w:val="00FA054B"/>
    <w:rsid w:val="00FA07AB"/>
    <w:rsid w:val="00FA0C77"/>
    <w:rsid w:val="00FA114D"/>
    <w:rsid w:val="00FA153A"/>
    <w:rsid w:val="00FA1D30"/>
    <w:rsid w:val="00FA1DCD"/>
    <w:rsid w:val="00FA22BB"/>
    <w:rsid w:val="00FA2A35"/>
    <w:rsid w:val="00FA2E71"/>
    <w:rsid w:val="00FA3550"/>
    <w:rsid w:val="00FA3C2F"/>
    <w:rsid w:val="00FA4356"/>
    <w:rsid w:val="00FA4369"/>
    <w:rsid w:val="00FA4549"/>
    <w:rsid w:val="00FA4842"/>
    <w:rsid w:val="00FA48F9"/>
    <w:rsid w:val="00FA49F5"/>
    <w:rsid w:val="00FA4E55"/>
    <w:rsid w:val="00FA5174"/>
    <w:rsid w:val="00FA532D"/>
    <w:rsid w:val="00FA5389"/>
    <w:rsid w:val="00FA53F1"/>
    <w:rsid w:val="00FA5A2D"/>
    <w:rsid w:val="00FA5AB8"/>
    <w:rsid w:val="00FA640D"/>
    <w:rsid w:val="00FA676B"/>
    <w:rsid w:val="00FA6E94"/>
    <w:rsid w:val="00FA72AD"/>
    <w:rsid w:val="00FA79BF"/>
    <w:rsid w:val="00FA7AFC"/>
    <w:rsid w:val="00FB0566"/>
    <w:rsid w:val="00FB05C2"/>
    <w:rsid w:val="00FB14D4"/>
    <w:rsid w:val="00FB1ADC"/>
    <w:rsid w:val="00FB1BC2"/>
    <w:rsid w:val="00FB1D36"/>
    <w:rsid w:val="00FB2474"/>
    <w:rsid w:val="00FB251A"/>
    <w:rsid w:val="00FB35AB"/>
    <w:rsid w:val="00FB37B1"/>
    <w:rsid w:val="00FB38BE"/>
    <w:rsid w:val="00FB3977"/>
    <w:rsid w:val="00FB3F28"/>
    <w:rsid w:val="00FB411C"/>
    <w:rsid w:val="00FB4190"/>
    <w:rsid w:val="00FB41FF"/>
    <w:rsid w:val="00FB45A0"/>
    <w:rsid w:val="00FB473B"/>
    <w:rsid w:val="00FB479B"/>
    <w:rsid w:val="00FB4A09"/>
    <w:rsid w:val="00FB4B80"/>
    <w:rsid w:val="00FB53CE"/>
    <w:rsid w:val="00FB5641"/>
    <w:rsid w:val="00FB5E54"/>
    <w:rsid w:val="00FB5EB4"/>
    <w:rsid w:val="00FB6E9A"/>
    <w:rsid w:val="00FB6FC1"/>
    <w:rsid w:val="00FB72F3"/>
    <w:rsid w:val="00FB7319"/>
    <w:rsid w:val="00FB7881"/>
    <w:rsid w:val="00FB7B06"/>
    <w:rsid w:val="00FC01DB"/>
    <w:rsid w:val="00FC07E5"/>
    <w:rsid w:val="00FC0D6F"/>
    <w:rsid w:val="00FC0FDA"/>
    <w:rsid w:val="00FC1C6A"/>
    <w:rsid w:val="00FC1C7E"/>
    <w:rsid w:val="00FC1DFC"/>
    <w:rsid w:val="00FC2257"/>
    <w:rsid w:val="00FC240D"/>
    <w:rsid w:val="00FC2731"/>
    <w:rsid w:val="00FC2A98"/>
    <w:rsid w:val="00FC37B7"/>
    <w:rsid w:val="00FC41CB"/>
    <w:rsid w:val="00FC515D"/>
    <w:rsid w:val="00FC6280"/>
    <w:rsid w:val="00FC6986"/>
    <w:rsid w:val="00FC7C22"/>
    <w:rsid w:val="00FC7CCA"/>
    <w:rsid w:val="00FD00A6"/>
    <w:rsid w:val="00FD04AD"/>
    <w:rsid w:val="00FD17A4"/>
    <w:rsid w:val="00FD1B96"/>
    <w:rsid w:val="00FD1C10"/>
    <w:rsid w:val="00FD22D7"/>
    <w:rsid w:val="00FD287A"/>
    <w:rsid w:val="00FD29F4"/>
    <w:rsid w:val="00FD2C51"/>
    <w:rsid w:val="00FD2CDA"/>
    <w:rsid w:val="00FD4186"/>
    <w:rsid w:val="00FD43EB"/>
    <w:rsid w:val="00FD46E4"/>
    <w:rsid w:val="00FD4CD4"/>
    <w:rsid w:val="00FD4D82"/>
    <w:rsid w:val="00FD5289"/>
    <w:rsid w:val="00FD54F7"/>
    <w:rsid w:val="00FD55E3"/>
    <w:rsid w:val="00FD5A94"/>
    <w:rsid w:val="00FD5AFE"/>
    <w:rsid w:val="00FD66C2"/>
    <w:rsid w:val="00FD6FFB"/>
    <w:rsid w:val="00FD719A"/>
    <w:rsid w:val="00FD7432"/>
    <w:rsid w:val="00FD7F00"/>
    <w:rsid w:val="00FE0330"/>
    <w:rsid w:val="00FE0472"/>
    <w:rsid w:val="00FE053C"/>
    <w:rsid w:val="00FE0600"/>
    <w:rsid w:val="00FE0973"/>
    <w:rsid w:val="00FE0A2D"/>
    <w:rsid w:val="00FE0A5E"/>
    <w:rsid w:val="00FE1289"/>
    <w:rsid w:val="00FE1670"/>
    <w:rsid w:val="00FE183D"/>
    <w:rsid w:val="00FE190A"/>
    <w:rsid w:val="00FE1ACE"/>
    <w:rsid w:val="00FE1B34"/>
    <w:rsid w:val="00FE2463"/>
    <w:rsid w:val="00FE2692"/>
    <w:rsid w:val="00FE27C2"/>
    <w:rsid w:val="00FE2D45"/>
    <w:rsid w:val="00FE376A"/>
    <w:rsid w:val="00FE3C0B"/>
    <w:rsid w:val="00FE3ED9"/>
    <w:rsid w:val="00FE43FA"/>
    <w:rsid w:val="00FE4CFA"/>
    <w:rsid w:val="00FE4FA5"/>
    <w:rsid w:val="00FE50E0"/>
    <w:rsid w:val="00FE5116"/>
    <w:rsid w:val="00FE5329"/>
    <w:rsid w:val="00FE5372"/>
    <w:rsid w:val="00FE558B"/>
    <w:rsid w:val="00FE56CB"/>
    <w:rsid w:val="00FE58FA"/>
    <w:rsid w:val="00FE59CA"/>
    <w:rsid w:val="00FE5C29"/>
    <w:rsid w:val="00FE664D"/>
    <w:rsid w:val="00FE6708"/>
    <w:rsid w:val="00FE6B7C"/>
    <w:rsid w:val="00FE6D7F"/>
    <w:rsid w:val="00FF0243"/>
    <w:rsid w:val="00FF0838"/>
    <w:rsid w:val="00FF1641"/>
    <w:rsid w:val="00FF2065"/>
    <w:rsid w:val="00FF246B"/>
    <w:rsid w:val="00FF2B39"/>
    <w:rsid w:val="00FF2C56"/>
    <w:rsid w:val="00FF2E1F"/>
    <w:rsid w:val="00FF33F1"/>
    <w:rsid w:val="00FF34D8"/>
    <w:rsid w:val="00FF3D82"/>
    <w:rsid w:val="00FF426A"/>
    <w:rsid w:val="00FF4B0E"/>
    <w:rsid w:val="00FF501F"/>
    <w:rsid w:val="00FF5101"/>
    <w:rsid w:val="00FF5710"/>
    <w:rsid w:val="00FF5E16"/>
    <w:rsid w:val="00FF5E80"/>
    <w:rsid w:val="00FF66C5"/>
    <w:rsid w:val="00FF676C"/>
    <w:rsid w:val="00FF6B04"/>
    <w:rsid w:val="00FF73CE"/>
    <w:rsid w:val="00FF7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E74CF"/>
  <w15:chartTrackingRefBased/>
  <w15:docId w15:val="{8D452C64-802E-4915-883E-1865D1914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iPriority="99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0DBF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211254"/>
    <w:pPr>
      <w:numPr>
        <w:numId w:val="1"/>
      </w:numPr>
      <w:outlineLvl w:val="0"/>
    </w:pPr>
  </w:style>
  <w:style w:type="paragraph" w:styleId="Heading2">
    <w:name w:val="heading 2"/>
    <w:aliases w:val=" Char"/>
    <w:basedOn w:val="Heading3"/>
    <w:next w:val="BodyText"/>
    <w:link w:val="Heading2Char1"/>
    <w:qFormat/>
    <w:rsid w:val="00211254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1"/>
    <w:qFormat/>
    <w:rsid w:val="00211254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1"/>
    <w:qFormat/>
    <w:rsid w:val="00211254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11254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11254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11254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11254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1125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211254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186533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link w:val="Heading3"/>
    <w:rsid w:val="00CB36B2"/>
    <w:rPr>
      <w:rFonts w:cs="AngsanaUPC"/>
      <w:i/>
      <w:iCs/>
      <w:sz w:val="22"/>
      <w:szCs w:val="22"/>
      <w:lang w:val="en-GB"/>
    </w:rPr>
  </w:style>
  <w:style w:type="character" w:customStyle="1" w:styleId="Heading2Char1">
    <w:name w:val="Heading 2 Char1"/>
    <w:aliases w:val=" Char Char1"/>
    <w:link w:val="Heading2"/>
    <w:rsid w:val="00CB36B2"/>
    <w:rPr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rsid w:val="00783177"/>
    <w:rPr>
      <w:b/>
      <w:bCs/>
      <w:i/>
      <w:iCs/>
      <w:sz w:val="24"/>
      <w:szCs w:val="24"/>
      <w:lang w:val="en-GB"/>
    </w:rPr>
  </w:style>
  <w:style w:type="character" w:customStyle="1" w:styleId="Heading4Char1">
    <w:name w:val="Heading 4 Char1"/>
    <w:link w:val="Heading4"/>
    <w:rsid w:val="00CB36B2"/>
    <w:rPr>
      <w:sz w:val="22"/>
      <w:szCs w:val="22"/>
      <w:lang w:val="en-GB"/>
    </w:rPr>
  </w:style>
  <w:style w:type="character" w:customStyle="1" w:styleId="Heading5Char1">
    <w:name w:val="Heading 5 Char1"/>
    <w:link w:val="Heading5"/>
    <w:rsid w:val="00CB36B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CB36B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CB36B2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link w:val="Heading8"/>
    <w:rsid w:val="00394B36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CB36B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211254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E41C53"/>
    <w:rPr>
      <w:rFonts w:ascii="Times New Roman" w:hAnsi="Times New Roman" w:cs="AngsanaUPC"/>
      <w:sz w:val="18"/>
      <w:szCs w:val="18"/>
      <w:lang w:val="en-GB"/>
    </w:rPr>
  </w:style>
  <w:style w:type="paragraph" w:styleId="Header">
    <w:name w:val="header"/>
    <w:basedOn w:val="Normal"/>
    <w:link w:val="HeaderChar1"/>
    <w:rsid w:val="00211254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1">
    <w:name w:val="Header Char1"/>
    <w:link w:val="Header"/>
    <w:rsid w:val="00CB36B2"/>
    <w:rPr>
      <w:rFonts w:ascii="Times New Roman" w:hAnsi="Times New Roman" w:cs="AngsanaUPC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1254"/>
    <w:pPr>
      <w:ind w:left="340" w:hanging="340"/>
    </w:pPr>
  </w:style>
  <w:style w:type="paragraph" w:styleId="ListBullet2">
    <w:name w:val="List Bullet 2"/>
    <w:basedOn w:val="ListBullet"/>
    <w:rsid w:val="00211254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1254"/>
    <w:pPr>
      <w:ind w:left="340"/>
    </w:pPr>
  </w:style>
  <w:style w:type="character" w:customStyle="1" w:styleId="BodyTextIndentChar">
    <w:name w:val="Body Text Indent Char"/>
    <w:aliases w:val="i Char"/>
    <w:link w:val="BodyTextIndent"/>
    <w:rsid w:val="00CB36B2"/>
    <w:rPr>
      <w:rFonts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1254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1254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1254"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CB36B2"/>
    <w:rPr>
      <w:rFonts w:ascii="Times New Roman" w:hAnsi="Times New Roman" w:cs="AngsanaUPC"/>
      <w:sz w:val="18"/>
      <w:szCs w:val="18"/>
      <w:lang w:val="en-GB"/>
    </w:rPr>
  </w:style>
  <w:style w:type="paragraph" w:customStyle="1" w:styleId="zsubject">
    <w:name w:val="zsubject"/>
    <w:basedOn w:val="Normal"/>
    <w:rsid w:val="00211254"/>
    <w:pPr>
      <w:spacing w:after="520"/>
    </w:pPr>
    <w:rPr>
      <w:rFonts w:cs="AngsanaUPC"/>
      <w:b/>
      <w:bCs/>
    </w:rPr>
  </w:style>
  <w:style w:type="paragraph" w:customStyle="1" w:styleId="zDistnHeader">
    <w:name w:val="zDistnHeader"/>
    <w:basedOn w:val="Normal"/>
    <w:next w:val="Normal"/>
    <w:rsid w:val="00211254"/>
    <w:pPr>
      <w:keepNext/>
      <w:spacing w:before="520"/>
    </w:pPr>
  </w:style>
  <w:style w:type="paragraph" w:customStyle="1" w:styleId="Graphic">
    <w:name w:val="Graphic"/>
    <w:basedOn w:val="Signature"/>
    <w:rsid w:val="002112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1254"/>
    <w:pPr>
      <w:spacing w:line="240" w:lineRule="auto"/>
    </w:pPr>
  </w:style>
  <w:style w:type="character" w:customStyle="1" w:styleId="SignatureChar1">
    <w:name w:val="Signature Char1"/>
    <w:link w:val="Signature"/>
    <w:rsid w:val="00CB36B2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1254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1254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1254"/>
    <w:rPr>
      <w:rFonts w:cs="AngsanaUPC"/>
      <w:sz w:val="22"/>
      <w:szCs w:val="22"/>
    </w:rPr>
  </w:style>
  <w:style w:type="paragraph" w:styleId="Title">
    <w:name w:val="Title"/>
    <w:basedOn w:val="Normal"/>
    <w:qFormat/>
    <w:rsid w:val="00211254"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211254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1254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1">
    <w:name w:val="Body Text 3 Char1"/>
    <w:link w:val="BodyText3"/>
    <w:rsid w:val="00CB36B2"/>
    <w:rPr>
      <w:rFonts w:cs="Cordia New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1"/>
    <w:uiPriority w:val="99"/>
    <w:qFormat/>
    <w:rsid w:val="00211254"/>
    <w:pPr>
      <w:spacing w:before="240" w:line="240" w:lineRule="auto"/>
      <w:ind w:left="540"/>
    </w:pPr>
    <w:rPr>
      <w:rFonts w:ascii="CG Times (W1)" w:hAnsi="CG Times (W1)"/>
      <w:sz w:val="32"/>
      <w:szCs w:val="32"/>
    </w:rPr>
  </w:style>
  <w:style w:type="character" w:customStyle="1" w:styleId="BodyTextIndent2Char1">
    <w:name w:val="Body Text Indent 2 Char1"/>
    <w:link w:val="BodyTextIndent2"/>
    <w:uiPriority w:val="99"/>
    <w:qFormat/>
    <w:rsid w:val="00CB36B2"/>
    <w:rPr>
      <w:rFonts w:cs="Cordia New"/>
      <w:sz w:val="32"/>
      <w:szCs w:val="32"/>
      <w:lang w:val="en-GB"/>
    </w:rPr>
  </w:style>
  <w:style w:type="paragraph" w:styleId="BodyText2">
    <w:name w:val="Body Text 2"/>
    <w:basedOn w:val="Normal"/>
    <w:link w:val="BodyText2Char1"/>
    <w:qFormat/>
    <w:rsid w:val="00211254"/>
    <w:pPr>
      <w:spacing w:line="240" w:lineRule="auto"/>
      <w:ind w:left="360" w:firstLine="540"/>
      <w:jc w:val="both"/>
    </w:pPr>
    <w:rPr>
      <w:rFonts w:ascii="Book Antiqua" w:hAnsi="Book Antiqua"/>
    </w:rPr>
  </w:style>
  <w:style w:type="character" w:customStyle="1" w:styleId="BodyText2Char1">
    <w:name w:val="Body Text 2 Char1"/>
    <w:link w:val="BodyText2"/>
    <w:qFormat/>
    <w:rsid w:val="00CB36B2"/>
    <w:rPr>
      <w:rFonts w:ascii="Book Antiqua" w:hAnsi="Book Antiqua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3C070F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B36B2"/>
    <w:rPr>
      <w:rFonts w:ascii="Tahoma" w:hAnsi="Tahoma" w:cs="Tahoma"/>
      <w:sz w:val="16"/>
      <w:szCs w:val="16"/>
      <w:lang w:val="en-GB"/>
    </w:rPr>
  </w:style>
  <w:style w:type="paragraph" w:customStyle="1" w:styleId="index">
    <w:name w:val="index"/>
    <w:aliases w:val="ix"/>
    <w:basedOn w:val="BodyText"/>
    <w:rsid w:val="00C01743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C01743"/>
    <w:pPr>
      <w:spacing w:after="130"/>
      <w:ind w:left="1134" w:hanging="1134"/>
    </w:pPr>
    <w:rPr>
      <w:rFonts w:cs="Times New Roman"/>
      <w:b/>
      <w:szCs w:val="20"/>
      <w:lang w:bidi="ar-SA"/>
    </w:rPr>
  </w:style>
  <w:style w:type="table" w:styleId="TableGrid">
    <w:name w:val="Table Grid"/>
    <w:basedOn w:val="TableNormal"/>
    <w:uiPriority w:val="39"/>
    <w:rsid w:val="00114AAC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qFormat/>
    <w:rsid w:val="008B58A8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510C3B"/>
    <w:pPr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510C3B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3">
    <w:name w:val="?????3????"/>
    <w:basedOn w:val="Normal"/>
    <w:uiPriority w:val="99"/>
    <w:rsid w:val="00F03739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71C60"/>
    <w:pPr>
      <w:ind w:left="567"/>
    </w:pPr>
    <w:rPr>
      <w:rFonts w:ascii="Times New Roman" w:hAnsi="Times New Roman" w:cs="Times New Roman"/>
      <w:szCs w:val="20"/>
      <w:lang w:bidi="ar-SA"/>
    </w:rPr>
  </w:style>
  <w:style w:type="character" w:customStyle="1" w:styleId="blockChar">
    <w:name w:val="block Char"/>
    <w:aliases w:val="b Char"/>
    <w:link w:val="block"/>
    <w:locked/>
    <w:rsid w:val="009F7A7B"/>
    <w:rPr>
      <w:rFonts w:ascii="Times New Roman" w:hAnsi="Times New Roman" w:cs="Times New Roman"/>
      <w:sz w:val="22"/>
      <w:lang w:val="en-GB" w:bidi="ar-SA"/>
    </w:rPr>
  </w:style>
  <w:style w:type="paragraph" w:customStyle="1" w:styleId="a">
    <w:name w:val="¢éÍ¤ÇÒÁ"/>
    <w:basedOn w:val="Normal"/>
    <w:uiPriority w:val="99"/>
    <w:rsid w:val="00E122E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AFrameAddress">
    <w:name w:val="AA Frame Address"/>
    <w:basedOn w:val="Heading1"/>
    <w:uiPriority w:val="99"/>
    <w:rsid w:val="00574684"/>
    <w:pPr>
      <w:keepLines w:val="0"/>
      <w:framePr w:w="2812" w:h="1701" w:hSpace="142" w:vSpace="142" w:wrap="auto" w:vAnchor="page" w:hAnchor="page" w:x="8024" w:y="2723"/>
      <w:numPr>
        <w:numId w:val="0"/>
      </w:numPr>
      <w:shd w:val="clear" w:color="FFFFFF" w:fill="auto"/>
      <w:tabs>
        <w:tab w:val="left" w:pos="360"/>
      </w:tabs>
      <w:spacing w:after="90" w:line="240" w:lineRule="auto"/>
      <w:ind w:hanging="284"/>
      <w:outlineLvl w:val="9"/>
    </w:pPr>
    <w:rPr>
      <w:rFonts w:ascii="Arial" w:eastAsia="Batang" w:hAnsi="Arial" w:cs="Times New Roman"/>
      <w:i w:val="0"/>
      <w:iCs w:val="0"/>
      <w:noProof/>
      <w:sz w:val="18"/>
      <w:szCs w:val="18"/>
      <w:u w:val="single"/>
      <w:lang w:val="en-US"/>
    </w:rPr>
  </w:style>
  <w:style w:type="paragraph" w:customStyle="1" w:styleId="30">
    <w:name w:val="µÒÃÒ§3ªèÍ§"/>
    <w:basedOn w:val="Normal"/>
    <w:uiPriority w:val="99"/>
    <w:rsid w:val="006D1C40"/>
    <w:pPr>
      <w:tabs>
        <w:tab w:val="left" w:pos="360"/>
        <w:tab w:val="left" w:pos="720"/>
      </w:tabs>
      <w:spacing w:line="240" w:lineRule="auto"/>
    </w:pPr>
    <w:rPr>
      <w:rFonts w:ascii="Book Antiqua" w:eastAsia="Batang" w:hAnsi="Book Antiqua"/>
      <w:lang w:val="th-TH"/>
    </w:rPr>
  </w:style>
  <w:style w:type="paragraph" w:styleId="Caption">
    <w:name w:val="caption"/>
    <w:basedOn w:val="Normal"/>
    <w:next w:val="Normal"/>
    <w:qFormat/>
    <w:rsid w:val="00530D54"/>
    <w:pPr>
      <w:spacing w:before="200" w:line="240" w:lineRule="atLeast"/>
      <w:ind w:right="387"/>
      <w:jc w:val="thaiDistribute"/>
    </w:pPr>
    <w:rPr>
      <w:rFonts w:ascii="Angsana New" w:hAnsi="Angsana New"/>
      <w:b/>
      <w:bCs/>
      <w:sz w:val="30"/>
      <w:szCs w:val="30"/>
      <w:lang w:val="en-US"/>
    </w:rPr>
  </w:style>
  <w:style w:type="paragraph" w:customStyle="1" w:styleId="Enclosures">
    <w:name w:val="Enclosures"/>
    <w:basedOn w:val="Normal"/>
    <w:next w:val="Normal"/>
    <w:rsid w:val="00594CA8"/>
    <w:pPr>
      <w:keepLines/>
      <w:spacing w:before="220" w:line="240" w:lineRule="auto"/>
      <w:jc w:val="both"/>
    </w:pPr>
    <w:rPr>
      <w:rFonts w:ascii="Font2010" w:hAnsi="Font2010"/>
      <w:lang w:val="th-TH"/>
    </w:rPr>
  </w:style>
  <w:style w:type="paragraph" w:customStyle="1" w:styleId="acctmergecolhdg">
    <w:name w:val="acct merge col hdg"/>
    <w:aliases w:val="mh"/>
    <w:basedOn w:val="Normal"/>
    <w:rsid w:val="00AB1D99"/>
    <w:pPr>
      <w:jc w:val="center"/>
    </w:pPr>
    <w:rPr>
      <w:rFonts w:cs="Times New Roman"/>
      <w:b/>
      <w:szCs w:val="20"/>
      <w:lang w:bidi="ar-SA"/>
    </w:rPr>
  </w:style>
  <w:style w:type="paragraph" w:customStyle="1" w:styleId="Default">
    <w:name w:val="Default"/>
    <w:rsid w:val="000C101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Bullet3">
    <w:name w:val="List Bullet 3"/>
    <w:basedOn w:val="Normal"/>
    <w:rsid w:val="00C53593"/>
    <w:pPr>
      <w:numPr>
        <w:numId w:val="5"/>
      </w:numPr>
      <w:contextualSpacing/>
    </w:pPr>
    <w:rPr>
      <w:szCs w:val="2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027E7A"/>
    <w:pPr>
      <w:spacing w:after="120"/>
      <w:ind w:left="540" w:right="63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027E7A"/>
    <w:rPr>
      <w:rFonts w:ascii="Angsana New" w:hAnsi="Angsana New"/>
      <w:b/>
      <w:sz w:val="28"/>
      <w:szCs w:val="28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F422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6441F"/>
    <w:pPr>
      <w:spacing w:after="0" w:line="240" w:lineRule="auto"/>
      <w:ind w:left="540" w:right="-45"/>
      <w:jc w:val="thaiDistribute"/>
    </w:pPr>
    <w:rPr>
      <w:rFonts w:ascii="Angsana New" w:eastAsia="Calibri" w:hAnsi="Angsana New"/>
      <w:sz w:val="24"/>
      <w:szCs w:val="24"/>
    </w:rPr>
  </w:style>
  <w:style w:type="character" w:customStyle="1" w:styleId="AccPolicysubheadChar">
    <w:name w:val="Acc Policy sub head Char"/>
    <w:link w:val="AccPolicysubhead"/>
    <w:rsid w:val="0026441F"/>
    <w:rPr>
      <w:rFonts w:ascii="Angsana New" w:eastAsia="Calibri" w:hAnsi="Angsana New"/>
      <w:sz w:val="24"/>
      <w:szCs w:val="24"/>
    </w:rPr>
  </w:style>
  <w:style w:type="character" w:customStyle="1" w:styleId="Heading8Char1">
    <w:name w:val="Heading 8 Char1"/>
    <w:rsid w:val="00CB36B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odyTextChar1">
    <w:name w:val="Body Text Char1"/>
    <w:aliases w:val="bt Char1,body text Char1,Body Char1"/>
    <w:uiPriority w:val="99"/>
    <w:rsid w:val="00CB36B2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uiPriority w:val="99"/>
    <w:rsid w:val="00CB36B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CB36B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CB36B2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CB36B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CB36B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CB36B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styleId="ListNumber5">
    <w:name w:val="List Number 5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CB36B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CB36B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aliases w:val=" Char12, Char121"/>
    <w:basedOn w:val="BodyText"/>
    <w:link w:val="BodyTextFirstIndentChar1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</w:rPr>
  </w:style>
  <w:style w:type="character" w:customStyle="1" w:styleId="BodyTextFirstIndentChar1">
    <w:name w:val="Body Text First Indent Char1"/>
    <w:aliases w:val=" Char12 Char1, Char121 Char1"/>
    <w:link w:val="BodyTextFirstIndent"/>
    <w:rsid w:val="00CB36B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aliases w:val=" Char12 Char, Char121 Char"/>
    <w:uiPriority w:val="99"/>
    <w:rsid w:val="00CB36B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CB36B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link w:val="BodyTextFirstIndent2"/>
    <w:rsid w:val="00CB36B2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rsid w:val="00CB36B2"/>
    <w:rPr>
      <w:rFonts w:cs="Angsana New"/>
      <w:sz w:val="22"/>
      <w:szCs w:val="22"/>
      <w:lang w:val="en-GB" w:eastAsia="en-US" w:bidi="th-TH"/>
    </w:rPr>
  </w:style>
  <w:style w:type="character" w:styleId="Strong">
    <w:name w:val="Strong"/>
    <w:uiPriority w:val="99"/>
    <w:qFormat/>
    <w:rsid w:val="00CB36B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B36B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CB36B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CB36B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B36B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B36B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CB36B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CB36B2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CB36B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B36B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CB36B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CB36B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CB36B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CB36B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CB36B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CB36B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1">
    <w:name w:val="??"/>
    <w:basedOn w:val="Normal"/>
    <w:link w:val="Char"/>
    <w:uiPriority w:val="99"/>
    <w:rsid w:val="00CB36B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B36B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CB36B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CB36B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CB36B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CB36B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B36B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CB36B2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CB36B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CB36B2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B36B2"/>
    <w:pPr>
      <w:spacing w:after="0"/>
    </w:pPr>
  </w:style>
  <w:style w:type="paragraph" w:customStyle="1" w:styleId="acctdividends">
    <w:name w:val="acct dividends"/>
    <w:aliases w:val="ad"/>
    <w:basedOn w:val="Normal"/>
    <w:rsid w:val="00CB36B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CB36B2"/>
    <w:pPr>
      <w:spacing w:after="0"/>
    </w:pPr>
  </w:style>
  <w:style w:type="paragraph" w:customStyle="1" w:styleId="acctindent">
    <w:name w:val="acct indent"/>
    <w:aliases w:val="ai"/>
    <w:basedOn w:val="BodyText"/>
    <w:rsid w:val="00CB36B2"/>
    <w:pPr>
      <w:ind w:left="284"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CB36B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CB36B2"/>
    <w:pPr>
      <w:framePr w:hSpace="180" w:vSpace="180" w:wrap="auto" w:hAnchor="margin" w:yAlign="bottom"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CB36B2"/>
    <w:pPr>
      <w:tabs>
        <w:tab w:val="left" w:pos="5103"/>
      </w:tabs>
      <w:spacing w:before="130" w:after="130"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B36B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ascii="Times New Roman" w:hAnsi="Times New Roman"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CB36B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B36B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CB36B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B36B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B36B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B36B2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CB36B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B36B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CB36B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CB36B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CB36B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CB36B2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CB36B2"/>
    <w:pPr>
      <w:spacing w:after="0"/>
    </w:pPr>
  </w:style>
  <w:style w:type="paragraph" w:customStyle="1" w:styleId="List1a">
    <w:name w:val="List 1a"/>
    <w:aliases w:val="1a"/>
    <w:basedOn w:val="Normal"/>
    <w:rsid w:val="00CB36B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CB36B2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rsid w:val="00CB36B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CB36B2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B36B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CB36B2"/>
  </w:style>
  <w:style w:type="paragraph" w:customStyle="1" w:styleId="zreportaddinfo">
    <w:name w:val="zreport addinfo"/>
    <w:basedOn w:val="Normal"/>
    <w:rsid w:val="00CB36B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CB36B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CB36B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CB36B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B36B2"/>
    <w:pPr>
      <w:spacing w:after="130"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ind">
    <w:name w:val="*ind"/>
    <w:basedOn w:val="BodyText"/>
    <w:rsid w:val="00CB36B2"/>
    <w:pPr>
      <w:ind w:left="340" w:hanging="340"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CB36B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B36B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CB36B2"/>
    <w:rPr>
      <w:b/>
      <w:bCs/>
    </w:rPr>
  </w:style>
  <w:style w:type="paragraph" w:customStyle="1" w:styleId="nineptbodytext">
    <w:name w:val="nine pt body text"/>
    <w:aliases w:val="9bt"/>
    <w:basedOn w:val="nineptnormal"/>
    <w:rsid w:val="00CB36B2"/>
    <w:pPr>
      <w:spacing w:after="220"/>
    </w:pPr>
  </w:style>
  <w:style w:type="paragraph" w:customStyle="1" w:styleId="nineptnormal">
    <w:name w:val="nine pt normal"/>
    <w:aliases w:val="9n"/>
    <w:basedOn w:val="Normal"/>
    <w:rsid w:val="00CB36B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CB36B2"/>
    <w:pPr>
      <w:jc w:val="center"/>
    </w:pPr>
  </w:style>
  <w:style w:type="paragraph" w:customStyle="1" w:styleId="heading">
    <w:name w:val="heading"/>
    <w:aliases w:val="h"/>
    <w:basedOn w:val="BodyText"/>
    <w:rsid w:val="00CB36B2"/>
    <w:rPr>
      <w:rFonts w:ascii="Times New Roman" w:eastAsia="Calibri" w:hAnsi="Times New Roman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CB36B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B36B2"/>
  </w:style>
  <w:style w:type="paragraph" w:customStyle="1" w:styleId="nineptheadingcentredbold">
    <w:name w:val="nine pt heading centred bold"/>
    <w:aliases w:val="9hcb"/>
    <w:basedOn w:val="Normal"/>
    <w:rsid w:val="00CB36B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B36B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B36B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B36B2"/>
    <w:rPr>
      <w:b/>
    </w:rPr>
  </w:style>
  <w:style w:type="paragraph" w:customStyle="1" w:styleId="nineptcolumntab1">
    <w:name w:val="nine pt column tab1"/>
    <w:aliases w:val="a91"/>
    <w:basedOn w:val="nineptnormal"/>
    <w:rsid w:val="00CB36B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B36B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B36B2"/>
    <w:pPr>
      <w:jc w:val="center"/>
    </w:pPr>
  </w:style>
  <w:style w:type="paragraph" w:customStyle="1" w:styleId="Normalheading">
    <w:name w:val="Normal heading"/>
    <w:aliases w:val="nh"/>
    <w:basedOn w:val="Normal"/>
    <w:rsid w:val="00CB36B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CB36B2"/>
    <w:pPr>
      <w:tabs>
        <w:tab w:val="num" w:pos="340"/>
      </w:tabs>
      <w:spacing w:after="130"/>
    </w:pPr>
    <w:rPr>
      <w:rFonts w:ascii="Times New Roman" w:hAnsi="Times New Roman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CB36B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CB36B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CB36B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CB36B2"/>
    <w:pPr>
      <w:tabs>
        <w:tab w:val="num" w:pos="680"/>
      </w:tabs>
      <w:spacing w:after="0"/>
    </w:pPr>
    <w:rPr>
      <w:rFonts w:ascii="Times New Roman" w:hAnsi="Times New Roman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CB36B2"/>
    <w:pPr>
      <w:tabs>
        <w:tab w:val="num" w:pos="680"/>
      </w:tabs>
      <w:spacing w:after="130"/>
    </w:pPr>
    <w:rPr>
      <w:rFonts w:ascii="Times New Roman" w:hAnsi="Times New Roman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B36B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B36B2"/>
    <w:rPr>
      <w:rFonts w:ascii="Times New Roman" w:hAnsi="Times New Roman"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B36B2"/>
    <w:pPr>
      <w:spacing w:after="130"/>
    </w:pPr>
    <w:rPr>
      <w:rFonts w:ascii="Times New Roman" w:hAnsi="Times New Roman"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CB36B2"/>
    <w:pPr>
      <w:spacing w:after="20"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CB36B2"/>
    <w:pPr>
      <w:keepNext/>
      <w:keepLines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CB36B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CB36B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CB36B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CB36B2"/>
    <w:rPr>
      <w:rFonts w:ascii="Times New Roman" w:eastAsia="Calibri" w:hAnsi="Times New Roman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B36B2"/>
    <w:pPr>
      <w:spacing w:after="0"/>
    </w:pPr>
    <w:rPr>
      <w:rFonts w:ascii="Times New Roman" w:hAnsi="Times New Roman"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CB36B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CB36B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B36B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CB36B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B36B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B36B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B36B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CB36B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B36B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B36B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CB36B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CB36B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CB36B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CB36B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CB36B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CB36B2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CB36B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B36B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CB36B2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CB36B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B36B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B36B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B36B2"/>
    <w:pPr>
      <w:spacing w:after="0"/>
    </w:pPr>
  </w:style>
  <w:style w:type="paragraph" w:customStyle="1" w:styleId="smallreturn">
    <w:name w:val="small return"/>
    <w:aliases w:val="sr"/>
    <w:basedOn w:val="Normal"/>
    <w:rsid w:val="00CB36B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B36B2"/>
    <w:pPr>
      <w:spacing w:after="0"/>
    </w:pPr>
  </w:style>
  <w:style w:type="paragraph" w:customStyle="1" w:styleId="headingbolditalic">
    <w:name w:val="heading bold italic"/>
    <w:aliases w:val="hbi"/>
    <w:basedOn w:val="heading"/>
    <w:rsid w:val="00CB36B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B36B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CB36B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CB36B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CB36B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B36B2"/>
    <w:pPr>
      <w:spacing w:after="0"/>
    </w:pPr>
  </w:style>
  <w:style w:type="paragraph" w:customStyle="1" w:styleId="blockbullet">
    <w:name w:val="block bullet"/>
    <w:aliases w:val="bb"/>
    <w:basedOn w:val="block"/>
    <w:rsid w:val="00CB36B2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CB36B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CB36B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B36B2"/>
    <w:pPr>
      <w:spacing w:after="0"/>
    </w:pPr>
  </w:style>
  <w:style w:type="paragraph" w:customStyle="1" w:styleId="eightptnormal">
    <w:name w:val="eight pt normal"/>
    <w:aliases w:val="8n"/>
    <w:basedOn w:val="Normal"/>
    <w:rsid w:val="00CB36B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CB36B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B36B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B36B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B36B2"/>
    <w:rPr>
      <w:b/>
      <w:bCs/>
    </w:rPr>
  </w:style>
  <w:style w:type="paragraph" w:customStyle="1" w:styleId="eightptbodytext">
    <w:name w:val="eight pt body text"/>
    <w:aliases w:val="8bt"/>
    <w:basedOn w:val="eightptnormal"/>
    <w:rsid w:val="00CB36B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B36B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B36B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B36B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B36B2"/>
    <w:pPr>
      <w:spacing w:after="0"/>
    </w:pPr>
  </w:style>
  <w:style w:type="paragraph" w:customStyle="1" w:styleId="eightptblock">
    <w:name w:val="eight pt block"/>
    <w:aliases w:val="8b"/>
    <w:basedOn w:val="Normal"/>
    <w:rsid w:val="00CB36B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B36B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B36B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B36B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B36B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CB36B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CB36B2"/>
    <w:pPr>
      <w:spacing w:after="0"/>
    </w:pPr>
  </w:style>
  <w:style w:type="paragraph" w:customStyle="1" w:styleId="blockindent">
    <w:name w:val="block indent"/>
    <w:aliases w:val="bi"/>
    <w:basedOn w:val="block"/>
    <w:rsid w:val="00CB36B2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CB36B2"/>
    <w:pPr>
      <w:jc w:val="center"/>
    </w:pPr>
  </w:style>
  <w:style w:type="paragraph" w:customStyle="1" w:styleId="nineptcol">
    <w:name w:val="nine pt %col"/>
    <w:aliases w:val="9%"/>
    <w:basedOn w:val="nineptnormal"/>
    <w:rsid w:val="00CB36B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B36B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B36B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B36B2"/>
    <w:pPr>
      <w:spacing w:after="0"/>
    </w:pPr>
  </w:style>
  <w:style w:type="paragraph" w:customStyle="1" w:styleId="nineptblocklist">
    <w:name w:val="nine pt block list"/>
    <w:aliases w:val="9bl"/>
    <w:basedOn w:val="nineptblock"/>
    <w:rsid w:val="00CB36B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B36B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B36B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B36B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B36B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B36B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B36B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B36B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B36B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B36B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B36B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B36B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B36B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B36B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B36B2"/>
    <w:pPr>
      <w:spacing w:after="80"/>
    </w:pPr>
  </w:style>
  <w:style w:type="paragraph" w:customStyle="1" w:styleId="nineptratecol">
    <w:name w:val="nine pt rate col"/>
    <w:aliases w:val="a9r"/>
    <w:basedOn w:val="nineptnormal"/>
    <w:rsid w:val="00CB36B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B36B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B36B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B36B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B36B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B36B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B36B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CB36B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B36B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B36B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B36B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B36B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B36B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B36B2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CB36B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B36B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B36B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B36B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B36B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B36B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B36B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B36B2"/>
    <w:pPr>
      <w:spacing w:after="80"/>
    </w:pPr>
  </w:style>
  <w:style w:type="paragraph" w:customStyle="1" w:styleId="blockbullet2">
    <w:name w:val="block bullet 2"/>
    <w:aliases w:val="bb2"/>
    <w:basedOn w:val="BodyText"/>
    <w:rsid w:val="00CB36B2"/>
    <w:pPr>
      <w:tabs>
        <w:tab w:val="num" w:pos="1247"/>
      </w:tabs>
      <w:ind w:left="1247" w:hanging="340"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B36B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B36B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CB36B2"/>
    <w:pPr>
      <w:tabs>
        <w:tab w:val="num" w:pos="1440"/>
      </w:tabs>
      <w:spacing w:after="120"/>
      <w:ind w:left="1440" w:hanging="360"/>
      <w:jc w:val="both"/>
    </w:pPr>
    <w:rPr>
      <w:rFonts w:ascii="Times New Roman" w:eastAsia="Calibri" w:hAnsi="Times New Roman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CB36B2"/>
    <w:pPr>
      <w:tabs>
        <w:tab w:val="num" w:pos="360"/>
      </w:tabs>
      <w:spacing w:before="130" w:after="130"/>
      <w:ind w:left="360" w:hanging="360"/>
      <w:jc w:val="both"/>
    </w:pPr>
    <w:rPr>
      <w:rFonts w:ascii="Times New Roman" w:eastAsia="Calibri" w:hAnsi="Times New Roman" w:cs="Cordia New"/>
      <w:b/>
      <w:bCs/>
      <w:sz w:val="24"/>
      <w:lang w:val="en-US" w:eastAsia="en-GB"/>
    </w:rPr>
  </w:style>
  <w:style w:type="paragraph" w:customStyle="1" w:styleId="CoverTitle">
    <w:name w:val="Cover Title"/>
    <w:basedOn w:val="Normal"/>
    <w:rsid w:val="00CB36B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CB36B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CB36B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CB36B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B36B2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CB36B2"/>
    <w:pPr>
      <w:shd w:val="clear" w:color="auto" w:fill="000080"/>
    </w:pPr>
    <w:rPr>
      <w:rFonts w:ascii="Tahoma" w:hAnsi="Tahoma" w:cs="Tahoma"/>
      <w:sz w:val="20"/>
      <w:szCs w:val="20"/>
      <w:lang w:bidi="ar-SA"/>
    </w:rPr>
  </w:style>
  <w:style w:type="character" w:customStyle="1" w:styleId="DocumentMapChar">
    <w:name w:val="Document Map Char"/>
    <w:link w:val="DocumentMap"/>
    <w:rsid w:val="00CB36B2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B36B2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B36B2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B36B2"/>
  </w:style>
  <w:style w:type="paragraph" w:styleId="PlainText">
    <w:name w:val="Plain Text"/>
    <w:basedOn w:val="Normal"/>
    <w:link w:val="PlainTextChar"/>
    <w:uiPriority w:val="99"/>
    <w:rsid w:val="00CB36B2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CB36B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B36B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B36B2"/>
    <w:rPr>
      <w:b/>
      <w:bCs/>
    </w:rPr>
  </w:style>
  <w:style w:type="character" w:customStyle="1" w:styleId="CommentSubjectChar">
    <w:name w:val="Comment Subject Char"/>
    <w:link w:val="CommentSubject"/>
    <w:rsid w:val="00CB36B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CB36B2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CB36B2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aliases w:val=" Char Char"/>
    <w:locked/>
    <w:rsid w:val="00CB36B2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CB36B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CB36B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CB36B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CB36B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CB36B2"/>
    <w:rPr>
      <w:rFonts w:cs="EucrosiaUPC"/>
      <w:b/>
      <w:bCs/>
      <w:sz w:val="30"/>
      <w:szCs w:val="30"/>
      <w:lang w:bidi="th-TH"/>
    </w:rPr>
  </w:style>
  <w:style w:type="character" w:customStyle="1" w:styleId="Heading9Char">
    <w:name w:val="Heading 9 Char"/>
    <w:locked/>
    <w:rsid w:val="00CB36B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CB36B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CB36B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CB36B2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CB36B2"/>
    <w:rPr>
      <w:rFonts w:ascii="Arial" w:hAnsi="Arial" w:cs="Times New Roman"/>
      <w:sz w:val="18"/>
      <w:szCs w:val="18"/>
    </w:rPr>
  </w:style>
  <w:style w:type="character" w:customStyle="1" w:styleId="hps">
    <w:name w:val="hps"/>
    <w:uiPriority w:val="99"/>
    <w:rsid w:val="00CB36B2"/>
    <w:rPr>
      <w:rFonts w:cs="Times New Roman"/>
    </w:rPr>
  </w:style>
  <w:style w:type="character" w:customStyle="1" w:styleId="gt-icon-text1">
    <w:name w:val="gt-icon-text1"/>
    <w:uiPriority w:val="99"/>
    <w:rsid w:val="00CB36B2"/>
    <w:rPr>
      <w:rFonts w:cs="Times New Roman"/>
    </w:rPr>
  </w:style>
  <w:style w:type="character" w:customStyle="1" w:styleId="longtext">
    <w:name w:val="long_text"/>
    <w:uiPriority w:val="99"/>
    <w:rsid w:val="00CB36B2"/>
    <w:rPr>
      <w:rFonts w:cs="Times New Roman"/>
    </w:rPr>
  </w:style>
  <w:style w:type="character" w:styleId="CommentReference">
    <w:name w:val="annotation reference"/>
    <w:uiPriority w:val="99"/>
    <w:rsid w:val="00CB36B2"/>
    <w:rPr>
      <w:rFonts w:cs="Times New Roman"/>
      <w:sz w:val="16"/>
      <w:szCs w:val="16"/>
    </w:rPr>
  </w:style>
  <w:style w:type="character" w:customStyle="1" w:styleId="CharChar22">
    <w:name w:val="Char Char22"/>
    <w:rsid w:val="00CB36B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CB36B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CB36B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B36B2"/>
  </w:style>
  <w:style w:type="character" w:styleId="Emphasis">
    <w:name w:val="Emphasis"/>
    <w:uiPriority w:val="20"/>
    <w:qFormat/>
    <w:rsid w:val="00CB36B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CB36B2"/>
  </w:style>
  <w:style w:type="character" w:styleId="Hyperlink">
    <w:name w:val="Hyperlink"/>
    <w:uiPriority w:val="99"/>
    <w:unhideWhenUsed/>
    <w:rsid w:val="00CB36B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CB36B2"/>
    <w:rPr>
      <w:color w:val="4D90F0"/>
    </w:rPr>
  </w:style>
  <w:style w:type="paragraph" w:styleId="Revision">
    <w:name w:val="Revision"/>
    <w:hidden/>
    <w:uiPriority w:val="99"/>
    <w:semiHidden/>
    <w:rsid w:val="00DF4DCF"/>
    <w:rPr>
      <w:rFonts w:ascii="Arial" w:hAnsi="Arial"/>
      <w:sz w:val="18"/>
      <w:szCs w:val="22"/>
    </w:rPr>
  </w:style>
  <w:style w:type="character" w:styleId="HTMLCite">
    <w:name w:val="HTML Cite"/>
    <w:uiPriority w:val="99"/>
    <w:unhideWhenUsed/>
    <w:rsid w:val="007D024A"/>
    <w:rPr>
      <w:i/>
      <w:iCs/>
    </w:rPr>
  </w:style>
  <w:style w:type="character" w:styleId="FootnoteReference">
    <w:name w:val="footnote reference"/>
    <w:aliases w:val="fr"/>
    <w:semiHidden/>
    <w:unhideWhenUsed/>
    <w:rsid w:val="00726E90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AB7849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AB7849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8561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7E29FD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BC78A7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table" w:customStyle="1" w:styleId="TableGridLight1">
    <w:name w:val="Table Grid Light1"/>
    <w:basedOn w:val="TableNormal"/>
    <w:uiPriority w:val="40"/>
    <w:rsid w:val="00296736"/>
    <w:rPr>
      <w:rFonts w:ascii="Calibri" w:eastAsia="Calibri" w:hAnsi="Calibri" w:cs="Cordia New"/>
      <w:lang w:val="en-GB" w:eastAsia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Pa38">
    <w:name w:val="Pa38"/>
    <w:basedOn w:val="Normal"/>
    <w:next w:val="Normal"/>
    <w:uiPriority w:val="99"/>
    <w:rsid w:val="00AC1D82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Char">
    <w:name w:val="?? Char"/>
    <w:link w:val="a1"/>
    <w:uiPriority w:val="99"/>
    <w:rsid w:val="00823E85"/>
    <w:rPr>
      <w:rFonts w:ascii="Times New Roman" w:hAnsi="Times New Roman" w:cs="Times New Roman"/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823E85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table" w:styleId="Table3Deffects2">
    <w:name w:val="Table 3D effects 2"/>
    <w:basedOn w:val="TableNormal"/>
    <w:rsid w:val="00823E85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823E85"/>
    <w:rPr>
      <w:color w:val="954F72" w:themeColor="followedHyperlink"/>
      <w:u w:val="single"/>
    </w:rPr>
  </w:style>
  <w:style w:type="table" w:styleId="GridTable1Light-Accent1">
    <w:name w:val="Grid Table 1 Light Accent 1"/>
    <w:basedOn w:val="TableNormal"/>
    <w:uiPriority w:val="46"/>
    <w:rsid w:val="00823E8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823E8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Subhead3">
    <w:name w:val="Subhead 3"/>
    <w:basedOn w:val="Normal"/>
    <w:link w:val="Subhead3Char"/>
    <w:rsid w:val="00823E8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823E85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23E8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823E8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23E8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23E8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23E8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23E8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23E8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23E8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23E8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23E85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823E85"/>
  </w:style>
  <w:style w:type="paragraph" w:customStyle="1" w:styleId="TableParagraph">
    <w:name w:val="Table Paragraph"/>
    <w:basedOn w:val="Normal"/>
    <w:uiPriority w:val="1"/>
    <w:qFormat/>
    <w:rsid w:val="00823E85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823E8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823E85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23E85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823E85"/>
    <w:pPr>
      <w:spacing w:line="260" w:lineRule="atLeast"/>
    </w:pPr>
    <w:rPr>
      <w:rFonts w:ascii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2">
    <w:name w:val="Table Grid2"/>
    <w:basedOn w:val="TableNormal"/>
    <w:next w:val="TableGrid"/>
    <w:uiPriority w:val="39"/>
    <w:rsid w:val="00823E85"/>
    <w:pPr>
      <w:spacing w:line="260" w:lineRule="atLeast"/>
    </w:pPr>
    <w:rPr>
      <w:rFonts w:ascii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5">
    <w:name w:val="Table Grid5"/>
    <w:basedOn w:val="TableNormal"/>
    <w:next w:val="TableGrid"/>
    <w:uiPriority w:val="39"/>
    <w:rsid w:val="00823E85"/>
    <w:pPr>
      <w:spacing w:line="260" w:lineRule="atLeast"/>
    </w:pPr>
    <w:rPr>
      <w:rFonts w:ascii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17">
    <w:name w:val="Pa17"/>
    <w:basedOn w:val="Default"/>
    <w:next w:val="Default"/>
    <w:uiPriority w:val="99"/>
    <w:rsid w:val="00823E85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823E85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823E85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3">
    <w:name w:val="Pa43"/>
    <w:basedOn w:val="Default"/>
    <w:next w:val="Default"/>
    <w:uiPriority w:val="99"/>
    <w:rsid w:val="00823E85"/>
    <w:pPr>
      <w:spacing w:line="161" w:lineRule="atLeast"/>
    </w:pPr>
    <w:rPr>
      <w:rFonts w:ascii="Univers LT Std 45 Light" w:hAnsi="Univers LT Std 45 Light" w:cs="Angsana New"/>
      <w:color w:val="auto"/>
    </w:rPr>
  </w:style>
  <w:style w:type="character" w:customStyle="1" w:styleId="A16">
    <w:name w:val="A16"/>
    <w:uiPriority w:val="99"/>
    <w:rsid w:val="00823E85"/>
    <w:rPr>
      <w:rFonts w:ascii="Univers 45 Light" w:hAnsi="Univers 45 Light" w:cs="Univers 45 Light"/>
      <w:b/>
      <w:bCs/>
      <w:color w:val="D30A53"/>
      <w:sz w:val="12"/>
      <w:szCs w:val="12"/>
    </w:rPr>
  </w:style>
  <w:style w:type="paragraph" w:customStyle="1" w:styleId="Pa66">
    <w:name w:val="Pa66"/>
    <w:basedOn w:val="Normal"/>
    <w:next w:val="Normal"/>
    <w:uiPriority w:val="99"/>
    <w:rsid w:val="00823E8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67">
    <w:name w:val="Pa67"/>
    <w:basedOn w:val="Normal"/>
    <w:next w:val="Normal"/>
    <w:uiPriority w:val="99"/>
    <w:rsid w:val="00823E8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IASBNormal">
    <w:name w:val="IASB Normal"/>
    <w:rsid w:val="00823E85"/>
    <w:pPr>
      <w:spacing w:before="100" w:after="100"/>
      <w:jc w:val="both"/>
    </w:pPr>
    <w:rPr>
      <w:rFonts w:ascii="Times New Roman" w:hAnsi="Times New Roman" w:cs="Times New Roman"/>
      <w:sz w:val="19"/>
      <w:lang w:eastAsia="zh-CN" w:bidi="ar-SA"/>
    </w:rPr>
  </w:style>
  <w:style w:type="paragraph" w:customStyle="1" w:styleId="31">
    <w:name w:val="ตาราง3ช่อง"/>
    <w:basedOn w:val="Normal"/>
    <w:uiPriority w:val="99"/>
    <w:rsid w:val="00823E85"/>
    <w:pPr>
      <w:widowControl w:val="0"/>
      <w:tabs>
        <w:tab w:val="left" w:pos="360"/>
        <w:tab w:val="left" w:pos="720"/>
      </w:tabs>
      <w:snapToGrid w:val="0"/>
      <w:spacing w:line="240" w:lineRule="auto"/>
    </w:pPr>
    <w:rPr>
      <w:rFonts w:ascii="Book Antiqua" w:eastAsia="Cordia New" w:hAnsi="Book Antiqua"/>
      <w:lang w:val="th-TH" w:eastAsia="th-TH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23E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23E85"/>
    <w:rPr>
      <w:rFonts w:ascii="Courier New" w:hAnsi="Courier New" w:cs="Courier New"/>
    </w:rPr>
  </w:style>
  <w:style w:type="paragraph" w:customStyle="1" w:styleId="a6">
    <w:name w:val="ข้อความ"/>
    <w:basedOn w:val="Normal"/>
    <w:rsid w:val="00823E85"/>
    <w:pPr>
      <w:tabs>
        <w:tab w:val="left" w:pos="1080"/>
      </w:tabs>
      <w:spacing w:line="240" w:lineRule="auto"/>
    </w:pPr>
    <w:rPr>
      <w:rFonts w:hAnsi="Arial" w:cs="BrowalliaUPC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823E85"/>
    <w:pPr>
      <w:spacing w:line="240" w:lineRule="auto"/>
      <w:ind w:left="5040" w:right="540"/>
      <w:jc w:val="center"/>
    </w:pPr>
    <w:rPr>
      <w:rFonts w:hAnsi="Arial" w:cs="BrowalliaUPC"/>
      <w:sz w:val="30"/>
      <w:szCs w:val="30"/>
      <w:lang w:val="th-TH" w:eastAsia="th-TH"/>
    </w:rPr>
  </w:style>
  <w:style w:type="paragraph" w:customStyle="1" w:styleId="a7">
    <w:name w:val="บวก"/>
    <w:basedOn w:val="Normal"/>
    <w:rsid w:val="00823E85"/>
    <w:pPr>
      <w:spacing w:line="240" w:lineRule="auto"/>
      <w:ind w:right="129"/>
      <w:jc w:val="right"/>
    </w:pPr>
    <w:rPr>
      <w:rFonts w:ascii="Book Antiqua" w:hAnsi="Book Antiqua"/>
      <w:lang w:val="th-TH" w:eastAsia="th-TH"/>
    </w:rPr>
  </w:style>
  <w:style w:type="paragraph" w:customStyle="1" w:styleId="E0">
    <w:name w:val="Å§ª×èÍ E"/>
    <w:basedOn w:val="Normal"/>
    <w:rsid w:val="00823E85"/>
    <w:pPr>
      <w:spacing w:line="240" w:lineRule="auto"/>
      <w:ind w:left="5040" w:right="540"/>
      <w:jc w:val="center"/>
    </w:pPr>
    <w:rPr>
      <w:rFonts w:ascii="Book Antiqua" w:hAnsi="Book Antiqua"/>
      <w:lang w:val="th-TH"/>
    </w:rPr>
  </w:style>
  <w:style w:type="paragraph" w:customStyle="1" w:styleId="Nomal">
    <w:name w:val="Nomal"/>
    <w:basedOn w:val="AccPolicyHeading"/>
    <w:rsid w:val="00823E85"/>
    <w:pPr>
      <w:tabs>
        <w:tab w:val="num" w:pos="540"/>
        <w:tab w:val="num" w:pos="720"/>
      </w:tabs>
      <w:spacing w:after="120" w:line="240" w:lineRule="atLeast"/>
      <w:ind w:left="720" w:right="0" w:hanging="720"/>
      <w:jc w:val="both"/>
    </w:pPr>
    <w:rPr>
      <w:rFonts w:ascii="Times New Roman" w:hAnsi="Times New Roman" w:cs="Times New Roman"/>
      <w:b w:val="0"/>
      <w:i w:val="0"/>
      <w:iCs w:val="0"/>
      <w:sz w:val="22"/>
      <w:szCs w:val="22"/>
      <w:lang w:val="en-US" w:eastAsia="en-GB"/>
    </w:rPr>
  </w:style>
  <w:style w:type="paragraph" w:customStyle="1" w:styleId="10">
    <w:name w:val="10"/>
    <w:basedOn w:val="Normal"/>
    <w:rsid w:val="00823E85"/>
    <w:pPr>
      <w:tabs>
        <w:tab w:val="left" w:pos="1080"/>
      </w:tabs>
      <w:spacing w:line="240" w:lineRule="auto"/>
      <w:jc w:val="both"/>
    </w:pPr>
    <w:rPr>
      <w:sz w:val="20"/>
      <w:szCs w:val="20"/>
      <w:lang w:val="th-TH"/>
    </w:rPr>
  </w:style>
  <w:style w:type="character" w:customStyle="1" w:styleId="ui-provider">
    <w:name w:val="ui-provider"/>
    <w:basedOn w:val="DefaultParagraphFont"/>
    <w:rsid w:val="000B570F"/>
  </w:style>
  <w:style w:type="paragraph" w:customStyle="1" w:styleId="zKISOffAddress">
    <w:name w:val="zKISOffAddress"/>
    <w:basedOn w:val="Normal"/>
    <w:rsid w:val="00743ACB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65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6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37A7379D-028E-483C-9FE4-F9B33395E2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FF66FD-E064-4402-BC55-7221729549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2D1545-9416-4576-8B20-C8EB963361A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4513330-5771-43F4-B87E-464D3F4CD4A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Fax.dot</Template>
  <TotalTime>159</TotalTime>
  <Pages>15</Pages>
  <Words>2774</Words>
  <Characters>15814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18551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Aphakorn, Maneewan</dc:creator>
  <cp:keywords/>
  <dc:description/>
  <cp:lastModifiedBy>Suwimon, Saetiw</cp:lastModifiedBy>
  <cp:revision>136</cp:revision>
  <cp:lastPrinted>2026-07-26T21:32:00Z</cp:lastPrinted>
  <dcterms:created xsi:type="dcterms:W3CDTF">2026-07-27T08:27:00Z</dcterms:created>
  <dcterms:modified xsi:type="dcterms:W3CDTF">2026-08-03T10:08:00Z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ca05a913f4c88d6babd86a95322dd89a83228b28c327d4a7d061b86bb525a617</vt:lpwstr>
  </property>
  <property fmtid="{D5CDD505-2E9C-101B-9397-08002B2CF9AE}" pid="3" name="ContentTypeId">
    <vt:lpwstr>0x010100FC3C573FF70E394A86433F5E112C33AA</vt:lpwstr>
  </property>
</Properties>
</file>