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3C57D" w14:textId="77777777" w:rsidR="00C25E57" w:rsidRPr="004E22A5" w:rsidRDefault="00C25E57" w:rsidP="00C25E5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4E22A5">
        <w:rPr>
          <w:rFonts w:cs="Times New Roman"/>
          <w:b/>
          <w:bCs/>
          <w:sz w:val="40"/>
          <w:szCs w:val="40"/>
        </w:rPr>
        <w:t>NTF Intergroup (Thailand) Public Company Limited</w:t>
      </w:r>
    </w:p>
    <w:p w14:paraId="36258ADE" w14:textId="754184A6" w:rsidR="009D2F48" w:rsidRPr="005613D8" w:rsidRDefault="005613D8" w:rsidP="00466667">
      <w:pPr>
        <w:spacing w:line="240" w:lineRule="atLeast"/>
        <w:jc w:val="center"/>
        <w:rPr>
          <w:rFonts w:cstheme="minorBidi"/>
          <w:b/>
          <w:bCs/>
          <w:sz w:val="40"/>
          <w:szCs w:val="40"/>
          <w:lang w:val="en-US"/>
        </w:rPr>
      </w:pPr>
      <w:r>
        <w:rPr>
          <w:rFonts w:cs="Times New Roman"/>
          <w:b/>
          <w:bCs/>
          <w:sz w:val="40"/>
          <w:szCs w:val="40"/>
        </w:rPr>
        <w:t>and its Subsidiar</w:t>
      </w:r>
      <w:r w:rsidR="00D96D46">
        <w:rPr>
          <w:rFonts w:cs="Times New Roman"/>
          <w:b/>
          <w:bCs/>
          <w:sz w:val="40"/>
          <w:szCs w:val="40"/>
        </w:rPr>
        <w:t>y</w:t>
      </w:r>
    </w:p>
    <w:p w14:paraId="603739E5" w14:textId="77777777" w:rsidR="005613D8" w:rsidRPr="004E22A5" w:rsidRDefault="005613D8" w:rsidP="00466667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181CCED" w14:textId="77777777" w:rsidR="00571176" w:rsidRPr="004E22A5" w:rsidRDefault="00571176" w:rsidP="00571176">
      <w:pPr>
        <w:pStyle w:val="CoverTitle"/>
        <w:spacing w:line="240" w:lineRule="auto"/>
        <w:jc w:val="center"/>
        <w:rPr>
          <w:spacing w:val="-3"/>
          <w:szCs w:val="36"/>
        </w:rPr>
      </w:pPr>
      <w:r w:rsidRPr="004E22A5">
        <w:rPr>
          <w:spacing w:val="-3"/>
          <w:szCs w:val="36"/>
        </w:rPr>
        <w:t>Condensed interim financial statements</w:t>
      </w:r>
    </w:p>
    <w:p w14:paraId="1B9F9BE2" w14:textId="29220E50" w:rsidR="00571176" w:rsidRPr="004E22A5" w:rsidRDefault="00571176" w:rsidP="00571176">
      <w:pPr>
        <w:spacing w:line="240" w:lineRule="auto"/>
        <w:jc w:val="center"/>
        <w:rPr>
          <w:rFonts w:cs="Times New Roman"/>
          <w:sz w:val="36"/>
          <w:szCs w:val="36"/>
        </w:rPr>
      </w:pPr>
      <w:r w:rsidRPr="004E22A5">
        <w:rPr>
          <w:rFonts w:cs="Times New Roman"/>
          <w:sz w:val="36"/>
          <w:szCs w:val="36"/>
        </w:rPr>
        <w:t xml:space="preserve">for the </w:t>
      </w:r>
      <w:r w:rsidR="00A23B40" w:rsidRPr="004E22A5">
        <w:rPr>
          <w:rFonts w:cs="Times New Roman"/>
          <w:sz w:val="36"/>
          <w:szCs w:val="36"/>
        </w:rPr>
        <w:t xml:space="preserve">three-month </w:t>
      </w:r>
      <w:r w:rsidR="00EC6AED">
        <w:rPr>
          <w:rFonts w:cs="Times New Roman"/>
          <w:sz w:val="36"/>
          <w:szCs w:val="36"/>
        </w:rPr>
        <w:t xml:space="preserve">and six-month </w:t>
      </w:r>
      <w:r w:rsidRPr="004E22A5">
        <w:rPr>
          <w:rFonts w:cs="Times New Roman"/>
          <w:sz w:val="36"/>
          <w:szCs w:val="36"/>
        </w:rPr>
        <w:t>period</w:t>
      </w:r>
      <w:r w:rsidR="00EC6AED">
        <w:rPr>
          <w:rFonts w:cs="Times New Roman"/>
          <w:sz w:val="36"/>
          <w:szCs w:val="36"/>
        </w:rPr>
        <w:t>s</w:t>
      </w:r>
      <w:r w:rsidRPr="004E22A5">
        <w:rPr>
          <w:rFonts w:cs="Times New Roman"/>
          <w:sz w:val="36"/>
          <w:szCs w:val="36"/>
        </w:rPr>
        <w:t xml:space="preserve"> ended</w:t>
      </w:r>
      <w:r w:rsidR="00F16845" w:rsidRPr="004E22A5">
        <w:rPr>
          <w:rFonts w:cs="Times New Roman"/>
          <w:sz w:val="36"/>
          <w:szCs w:val="36"/>
        </w:rPr>
        <w:t xml:space="preserve"> </w:t>
      </w:r>
      <w:r w:rsidR="00EC6AED">
        <w:rPr>
          <w:rFonts w:cs="Times New Roman"/>
          <w:sz w:val="36"/>
          <w:szCs w:val="36"/>
        </w:rPr>
        <w:t>30 June</w:t>
      </w:r>
      <w:r w:rsidR="00F16845" w:rsidRPr="004E22A5">
        <w:rPr>
          <w:rFonts w:cs="Times New Roman"/>
          <w:sz w:val="36"/>
          <w:szCs w:val="36"/>
        </w:rPr>
        <w:t xml:space="preserve"> 2026</w:t>
      </w:r>
    </w:p>
    <w:p w14:paraId="7AA7E314" w14:textId="77777777" w:rsidR="008B5614" w:rsidRPr="004E22A5" w:rsidRDefault="008B5614" w:rsidP="008B561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E22A5">
        <w:rPr>
          <w:spacing w:val="-3"/>
          <w:szCs w:val="36"/>
        </w:rPr>
        <w:t>and</w:t>
      </w:r>
    </w:p>
    <w:p w14:paraId="15BF605E" w14:textId="421C4482" w:rsidR="008B5614" w:rsidRPr="004E22A5" w:rsidRDefault="008B5614" w:rsidP="008B5614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4E22A5">
        <w:rPr>
          <w:rFonts w:cs="Times New Roman"/>
          <w:spacing w:val="-3"/>
          <w:sz w:val="36"/>
          <w:szCs w:val="36"/>
        </w:rPr>
        <w:t xml:space="preserve">Independent </w:t>
      </w:r>
      <w:r w:rsidR="005A507A" w:rsidRPr="004E22A5">
        <w:rPr>
          <w:rFonts w:cs="Times New Roman"/>
          <w:spacing w:val="-3"/>
          <w:sz w:val="36"/>
          <w:szCs w:val="36"/>
        </w:rPr>
        <w:t>a</w:t>
      </w:r>
      <w:r w:rsidRPr="004E22A5">
        <w:rPr>
          <w:rFonts w:cs="Times New Roman"/>
          <w:spacing w:val="-3"/>
          <w:sz w:val="36"/>
          <w:szCs w:val="36"/>
        </w:rPr>
        <w:t xml:space="preserve">uditor’s </w:t>
      </w:r>
      <w:r w:rsidR="002F4D6A" w:rsidRPr="004E22A5">
        <w:rPr>
          <w:rFonts w:cs="Times New Roman"/>
          <w:spacing w:val="-3"/>
          <w:sz w:val="36"/>
          <w:szCs w:val="36"/>
        </w:rPr>
        <w:t xml:space="preserve">review </w:t>
      </w:r>
      <w:r w:rsidR="005A507A" w:rsidRPr="004E22A5">
        <w:rPr>
          <w:rFonts w:cs="Times New Roman"/>
          <w:spacing w:val="-3"/>
          <w:sz w:val="36"/>
          <w:szCs w:val="36"/>
        </w:rPr>
        <w:t>r</w:t>
      </w:r>
      <w:r w:rsidRPr="004E22A5">
        <w:rPr>
          <w:rFonts w:cs="Times New Roman"/>
          <w:spacing w:val="-3"/>
          <w:sz w:val="36"/>
          <w:szCs w:val="36"/>
        </w:rPr>
        <w:t>eport</w:t>
      </w:r>
    </w:p>
    <w:p w14:paraId="2C50091F" w14:textId="77777777" w:rsidR="00D404B7" w:rsidRPr="004E22A5" w:rsidRDefault="00D404B7" w:rsidP="008B5614">
      <w:pPr>
        <w:spacing w:line="240" w:lineRule="atLeast"/>
        <w:jc w:val="thaiDistribute"/>
        <w:rPr>
          <w:rFonts w:cs="Times New Roman"/>
          <w:lang w:val="en-US"/>
        </w:rPr>
      </w:pPr>
    </w:p>
    <w:p w14:paraId="157AA35C" w14:textId="77777777" w:rsidR="00D404B7" w:rsidRPr="004E22A5" w:rsidRDefault="00D404B7" w:rsidP="008B5614">
      <w:pPr>
        <w:spacing w:line="240" w:lineRule="atLeast"/>
        <w:jc w:val="thaiDistribute"/>
        <w:rPr>
          <w:rFonts w:cs="Times New Roman"/>
          <w:lang w:val="en-US"/>
        </w:rPr>
        <w:sectPr w:rsidR="00D404B7" w:rsidRPr="004E22A5" w:rsidSect="00B205E4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4" w:other="4"/>
          <w:cols w:space="737"/>
          <w:titlePg/>
          <w:docGrid w:linePitch="299"/>
        </w:sectPr>
      </w:pPr>
    </w:p>
    <w:p w14:paraId="0FFE4AA9" w14:textId="3F99B5DB" w:rsidR="00571176" w:rsidRPr="004E22A5" w:rsidRDefault="00571176" w:rsidP="00571176">
      <w:pPr>
        <w:ind w:right="-450"/>
        <w:rPr>
          <w:rFonts w:cs="Times New Roman"/>
          <w:b/>
          <w:bCs/>
          <w:sz w:val="28"/>
          <w:szCs w:val="28"/>
        </w:rPr>
      </w:pPr>
      <w:r w:rsidRPr="004E22A5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A5D45C3" w14:textId="77777777" w:rsidR="008B5614" w:rsidRPr="004E22A5" w:rsidRDefault="008B5614" w:rsidP="008B5614">
      <w:pPr>
        <w:spacing w:line="240" w:lineRule="atLeast"/>
        <w:jc w:val="thaiDistribute"/>
        <w:rPr>
          <w:rFonts w:cs="Times New Roman"/>
          <w:b/>
          <w:bCs/>
        </w:rPr>
      </w:pPr>
    </w:p>
    <w:p w14:paraId="574A099A" w14:textId="77777777" w:rsidR="008B5614" w:rsidRPr="004E22A5" w:rsidRDefault="008B5614" w:rsidP="008B5614">
      <w:pPr>
        <w:spacing w:line="240" w:lineRule="atLeast"/>
        <w:jc w:val="thaiDistribute"/>
        <w:rPr>
          <w:rFonts w:cs="Times New Roman"/>
          <w:b/>
          <w:bCs/>
        </w:rPr>
      </w:pPr>
    </w:p>
    <w:p w14:paraId="53C5EB9B" w14:textId="77777777" w:rsidR="00C25E57" w:rsidRPr="004E22A5" w:rsidRDefault="00C25E57" w:rsidP="00C25E57">
      <w:pPr>
        <w:spacing w:line="240" w:lineRule="atLeast"/>
        <w:jc w:val="thaiDistribute"/>
        <w:rPr>
          <w:rFonts w:cs="Times New Roman"/>
          <w:b/>
          <w:bCs/>
          <w:sz w:val="24"/>
          <w:szCs w:val="24"/>
        </w:rPr>
      </w:pPr>
      <w:r w:rsidRPr="004E22A5">
        <w:rPr>
          <w:rFonts w:cs="Times New Roman"/>
          <w:b/>
          <w:bCs/>
          <w:sz w:val="24"/>
          <w:szCs w:val="24"/>
        </w:rPr>
        <w:t>To the Board of Directors of NTF Intergroup (Thailand) Public Company Limited</w:t>
      </w:r>
    </w:p>
    <w:p w14:paraId="387C148B" w14:textId="77777777" w:rsidR="008B5614" w:rsidRPr="004E22A5" w:rsidRDefault="008B5614" w:rsidP="008B5614">
      <w:pPr>
        <w:spacing w:line="240" w:lineRule="atLeast"/>
        <w:jc w:val="thaiDistribute"/>
        <w:rPr>
          <w:rFonts w:cs="Times New Roman"/>
        </w:rPr>
      </w:pPr>
    </w:p>
    <w:p w14:paraId="069A974D" w14:textId="77777777" w:rsidR="00DC349B" w:rsidRPr="004E22A5" w:rsidRDefault="00DC349B" w:rsidP="00493F04">
      <w:pPr>
        <w:jc w:val="both"/>
        <w:outlineLvl w:val="0"/>
        <w:rPr>
          <w:rFonts w:cs="Times New Roman"/>
        </w:rPr>
      </w:pPr>
    </w:p>
    <w:p w14:paraId="60B9AB25" w14:textId="21AC48D3" w:rsidR="00D97043" w:rsidRPr="00AA481B" w:rsidRDefault="00D97043" w:rsidP="00D97043">
      <w:pPr>
        <w:jc w:val="both"/>
      </w:pPr>
      <w:r>
        <w:t xml:space="preserve">I have reviewed the </w:t>
      </w:r>
      <w:r w:rsidRPr="00D94845">
        <w:t>accompanying</w:t>
      </w:r>
      <w:r>
        <w:t xml:space="preserve"> </w:t>
      </w:r>
      <w:r w:rsidRPr="00D97043">
        <w:t>consolidated and separate</w:t>
      </w:r>
      <w:r w:rsidRPr="00F00E97">
        <w:t xml:space="preserve"> </w:t>
      </w:r>
      <w:r w:rsidRPr="00F2699A">
        <w:t>statements</w:t>
      </w:r>
      <w:r>
        <w:t xml:space="preserve"> of financial position</w:t>
      </w:r>
      <w:r w:rsidRPr="00F00E97">
        <w:t xml:space="preserve"> </w:t>
      </w:r>
      <w:r>
        <w:t xml:space="preserve">of </w:t>
      </w:r>
      <w:r w:rsidRPr="00F00E97">
        <w:t>NTF Intergroup (Thailand) Public Company Limited</w:t>
      </w:r>
      <w:r w:rsidRPr="00C417E0">
        <w:t xml:space="preserve"> and its subsidiar</w:t>
      </w:r>
      <w:r w:rsidR="00D96D46">
        <w:t>y</w:t>
      </w:r>
      <w:r w:rsidRPr="00C417E0">
        <w:t xml:space="preserve">, and of </w:t>
      </w:r>
      <w:r w:rsidRPr="00F00E97">
        <w:t>NTF Intergroup (Thailand) Public Company Limited</w:t>
      </w:r>
      <w:r w:rsidRPr="00D21095">
        <w:t xml:space="preserve"> Public Company Limited,</w:t>
      </w:r>
      <w:r w:rsidRPr="00C417E0">
        <w:t xml:space="preserve"> respectively, as at </w:t>
      </w:r>
      <w:r w:rsidR="00EC6AED">
        <w:t>30 June</w:t>
      </w:r>
      <w:r w:rsidRPr="00F00E97">
        <w:t xml:space="preserve"> 2026</w:t>
      </w:r>
      <w:r>
        <w:t xml:space="preserve">; </w:t>
      </w:r>
      <w:r w:rsidRPr="00AA481B">
        <w:t>the</w:t>
      </w:r>
      <w:r>
        <w:t xml:space="preserve"> </w:t>
      </w:r>
      <w:r w:rsidRPr="00D97043">
        <w:t>consolidated and separate</w:t>
      </w:r>
      <w:r w:rsidRPr="00F2699A">
        <w:rPr>
          <w:color w:val="0000FF"/>
        </w:rPr>
        <w:t xml:space="preserve"> </w:t>
      </w:r>
      <w:r w:rsidRPr="003A2223">
        <w:rPr>
          <w:color w:val="000000" w:themeColor="text1"/>
        </w:rPr>
        <w:t xml:space="preserve">statements </w:t>
      </w:r>
      <w:r w:rsidRPr="00AA481B">
        <w:t xml:space="preserve">of </w:t>
      </w:r>
      <w:r w:rsidRPr="00E53F19">
        <w:t>comprehensive income</w:t>
      </w:r>
      <w:r w:rsidR="00EC6AED">
        <w:t xml:space="preserve"> for the three-month and six-month periods ended 30 June 2026</w:t>
      </w:r>
      <w:r w:rsidRPr="00E53F19">
        <w:t>,</w:t>
      </w:r>
      <w:r w:rsidRPr="00AA481B">
        <w:t xml:space="preserve"> </w:t>
      </w:r>
      <w:r w:rsidRPr="00D21095">
        <w:t>changes in equity</w:t>
      </w:r>
      <w:r w:rsidRPr="00AA481B">
        <w:t xml:space="preserve"> and cash flows for the </w:t>
      </w:r>
      <w:r w:rsidR="00EC6AED">
        <w:t>six</w:t>
      </w:r>
      <w:r w:rsidRPr="00F00E97">
        <w:t>-month</w:t>
      </w:r>
      <w:r>
        <w:t xml:space="preserve"> period ended </w:t>
      </w:r>
      <w:r w:rsidR="00EC6AED">
        <w:t>30 June</w:t>
      </w:r>
      <w:r w:rsidRPr="00F00E97">
        <w:t xml:space="preserve"> 20</w:t>
      </w:r>
      <w:r w:rsidR="00F00E97">
        <w:t>26</w:t>
      </w:r>
      <w:r>
        <w:t xml:space="preserve">; </w:t>
      </w:r>
      <w:r w:rsidRPr="000D0816">
        <w:t>and condensed notes (“interim financial information”).</w:t>
      </w:r>
      <w:r w:rsidRPr="00F00E97">
        <w:t xml:space="preserve"> </w:t>
      </w:r>
      <w:r w:rsidRPr="000D0816">
        <w:t>Management is responsible for the preparation and presentation of this interim financial information</w:t>
      </w:r>
      <w:r w:rsidRPr="00FC39BB">
        <w:t xml:space="preserve"> in accordance </w:t>
      </w:r>
      <w:r w:rsidRPr="000D0816">
        <w:t>with Thai Accounting Standard 34, “Interim Financial Reporting”.</w:t>
      </w:r>
      <w:r w:rsidR="008D7EA2">
        <w:t xml:space="preserve"> </w:t>
      </w:r>
      <w:r w:rsidR="008D7EA2">
        <w:br/>
      </w:r>
      <w:r w:rsidRPr="000D0816">
        <w:t>My</w:t>
      </w:r>
      <w:r w:rsidR="00EC6AED">
        <w:t xml:space="preserve"> </w:t>
      </w:r>
      <w:r w:rsidRPr="000D0816">
        <w:t>responsibility is to express a conclusion on this interim financial information based on</w:t>
      </w:r>
      <w:r>
        <w:t xml:space="preserve"> my</w:t>
      </w:r>
      <w:r w:rsidRPr="00FC39BB">
        <w:t xml:space="preserve"> review.</w:t>
      </w:r>
    </w:p>
    <w:p w14:paraId="4DE79690" w14:textId="77777777" w:rsidR="00D97043" w:rsidRDefault="00D97043" w:rsidP="00D97043">
      <w:pPr>
        <w:pStyle w:val="RNormal"/>
      </w:pPr>
    </w:p>
    <w:p w14:paraId="4887F046" w14:textId="77777777" w:rsidR="00D97043" w:rsidRDefault="00D97043" w:rsidP="00D97043">
      <w:pPr>
        <w:jc w:val="both"/>
        <w:rPr>
          <w:i/>
        </w:rPr>
      </w:pPr>
      <w:r>
        <w:rPr>
          <w:i/>
        </w:rPr>
        <w:t>Scope of Review</w:t>
      </w:r>
    </w:p>
    <w:p w14:paraId="22197EBB" w14:textId="77777777" w:rsidR="00D97043" w:rsidRDefault="00D97043" w:rsidP="00D97043">
      <w:pPr>
        <w:jc w:val="both"/>
      </w:pPr>
    </w:p>
    <w:p w14:paraId="471F827B" w14:textId="77777777" w:rsidR="00D97043" w:rsidRDefault="00D97043" w:rsidP="00D97043">
      <w:pPr>
        <w:jc w:val="both"/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 information consists</w:t>
      </w:r>
      <w:r w:rsidRPr="00FC39BB"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t xml:space="preserve">in accordance with Thai </w:t>
      </w:r>
      <w:r w:rsidRPr="00FC39BB">
        <w:t>Standards on Auditing and</w:t>
      </w:r>
      <w:r>
        <w:t xml:space="preserve"> consequently does not enable </w:t>
      </w:r>
      <w:r>
        <w:rPr>
          <w:szCs w:val="28"/>
        </w:rPr>
        <w:t>me</w:t>
      </w:r>
      <w:r>
        <w:t xml:space="preserve"> to obtain assurance that I</w:t>
      </w:r>
      <w:r w:rsidRPr="00FC39BB">
        <w:t xml:space="preserve"> would become aware of all significant matters that might be identif</w:t>
      </w:r>
      <w:r>
        <w:t xml:space="preserve">ied in an audit. Accordingly, </w:t>
      </w:r>
      <w:r>
        <w:rPr>
          <w:rFonts w:cstheme="minorBidi"/>
          <w:szCs w:val="28"/>
        </w:rPr>
        <w:t>I</w:t>
      </w:r>
      <w:r w:rsidRPr="00FC39BB">
        <w:t xml:space="preserve"> do not express an audit opinion.</w:t>
      </w:r>
    </w:p>
    <w:p w14:paraId="1EDD8B84" w14:textId="77777777" w:rsidR="00D97043" w:rsidRDefault="00D97043" w:rsidP="00D97043">
      <w:pPr>
        <w:jc w:val="both"/>
      </w:pPr>
    </w:p>
    <w:p w14:paraId="343E10D5" w14:textId="77777777" w:rsidR="00D97043" w:rsidRPr="00FC39BB" w:rsidRDefault="00D97043" w:rsidP="00D97043">
      <w:pPr>
        <w:jc w:val="both"/>
      </w:pPr>
      <w:r w:rsidRPr="00FC39BB">
        <w:rPr>
          <w:i/>
        </w:rPr>
        <w:t>Conclusion</w:t>
      </w:r>
    </w:p>
    <w:p w14:paraId="4C1898F7" w14:textId="77777777" w:rsidR="00D97043" w:rsidRDefault="00D97043" w:rsidP="00D97043">
      <w:pPr>
        <w:jc w:val="both"/>
      </w:pPr>
    </w:p>
    <w:p w14:paraId="66B1108C" w14:textId="77777777" w:rsidR="00D97043" w:rsidRDefault="00D97043" w:rsidP="00D97043">
      <w:pPr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theme="minorBidi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14:paraId="051FAF09" w14:textId="77777777" w:rsidR="00D404B7" w:rsidRPr="004E22A5" w:rsidRDefault="00D404B7" w:rsidP="00A51DD5">
      <w:pPr>
        <w:shd w:val="clear" w:color="auto" w:fill="FFFFFF" w:themeFill="background1"/>
        <w:jc w:val="thaiDistribute"/>
        <w:rPr>
          <w:rFonts w:cs="Times New Roman"/>
        </w:rPr>
      </w:pPr>
    </w:p>
    <w:p w14:paraId="0DDA04F3" w14:textId="77777777" w:rsidR="00236635" w:rsidRPr="004E22A5" w:rsidRDefault="00236635" w:rsidP="00236635">
      <w:pPr>
        <w:jc w:val="both"/>
        <w:rPr>
          <w:rFonts w:cs="Times New Roman"/>
        </w:rPr>
      </w:pPr>
    </w:p>
    <w:p w14:paraId="19957216" w14:textId="77777777" w:rsidR="00236635" w:rsidRPr="004E22A5" w:rsidRDefault="00236635" w:rsidP="00236635">
      <w:pPr>
        <w:jc w:val="both"/>
        <w:rPr>
          <w:rFonts w:cs="Times New Roman"/>
        </w:rPr>
      </w:pPr>
    </w:p>
    <w:p w14:paraId="4C0092F8" w14:textId="77777777" w:rsidR="00236635" w:rsidRPr="004E22A5" w:rsidRDefault="00236635" w:rsidP="00236635">
      <w:pPr>
        <w:jc w:val="both"/>
        <w:rPr>
          <w:rFonts w:cs="Times New Roman"/>
        </w:rPr>
      </w:pPr>
    </w:p>
    <w:p w14:paraId="6B152745" w14:textId="77777777" w:rsidR="00087C2C" w:rsidRPr="004E22A5" w:rsidRDefault="00087C2C" w:rsidP="00236635">
      <w:pPr>
        <w:jc w:val="both"/>
        <w:rPr>
          <w:rFonts w:cs="Times New Roman"/>
        </w:rPr>
      </w:pPr>
    </w:p>
    <w:p w14:paraId="0065B0B8" w14:textId="10AB009E" w:rsidR="004F4196" w:rsidRPr="004E22A5" w:rsidRDefault="004458DD" w:rsidP="00236635">
      <w:pPr>
        <w:jc w:val="both"/>
        <w:rPr>
          <w:rFonts w:cs="Times New Roman"/>
        </w:rPr>
      </w:pPr>
      <w:r w:rsidRPr="004E22A5">
        <w:rPr>
          <w:rFonts w:cs="Times New Roman"/>
        </w:rPr>
        <w:t>(</w:t>
      </w:r>
      <w:r w:rsidR="00960923" w:rsidRPr="004E22A5">
        <w:rPr>
          <w:rFonts w:cs="Times New Roman"/>
        </w:rPr>
        <w:t>Waiyawat Kosamarnchaiyakij</w:t>
      </w:r>
      <w:r w:rsidR="002D67CC" w:rsidRPr="004E22A5">
        <w:rPr>
          <w:rFonts w:cs="Times New Roman"/>
        </w:rPr>
        <w:t>)</w:t>
      </w:r>
    </w:p>
    <w:p w14:paraId="583924B6" w14:textId="77777777" w:rsidR="004F4196" w:rsidRPr="004E22A5" w:rsidRDefault="004F4196" w:rsidP="00466667">
      <w:pPr>
        <w:pStyle w:val="RNormal"/>
      </w:pPr>
      <w:r w:rsidRPr="004E22A5">
        <w:t>Certified Public Accountant</w:t>
      </w:r>
    </w:p>
    <w:p w14:paraId="234237DB" w14:textId="695D6D30" w:rsidR="004F4196" w:rsidRPr="004E22A5" w:rsidRDefault="004F4196" w:rsidP="00466667">
      <w:pPr>
        <w:pStyle w:val="RNormal"/>
        <w:rPr>
          <w:cs/>
          <w:lang w:bidi="th-TH"/>
        </w:rPr>
      </w:pPr>
      <w:r w:rsidRPr="004E22A5">
        <w:t xml:space="preserve">Registration No. </w:t>
      </w:r>
      <w:r w:rsidR="00960923" w:rsidRPr="004E22A5">
        <w:rPr>
          <w:lang w:bidi="th-TH"/>
        </w:rPr>
        <w:t>6333</w:t>
      </w:r>
    </w:p>
    <w:p w14:paraId="3E659756" w14:textId="77777777" w:rsidR="004F4196" w:rsidRPr="006471D7" w:rsidRDefault="004F4196" w:rsidP="00466667">
      <w:pPr>
        <w:pStyle w:val="RNormal"/>
        <w:rPr>
          <w:lang w:bidi="th-TH"/>
        </w:rPr>
      </w:pPr>
    </w:p>
    <w:p w14:paraId="5A6BA2B8" w14:textId="77777777" w:rsidR="006A16E8" w:rsidRPr="004E22A5" w:rsidRDefault="006A16E8" w:rsidP="00466667">
      <w:pPr>
        <w:pStyle w:val="RNormal"/>
      </w:pPr>
    </w:p>
    <w:p w14:paraId="6E4E5CEF" w14:textId="77777777" w:rsidR="004F4196" w:rsidRPr="004E22A5" w:rsidRDefault="004F4196" w:rsidP="00466667">
      <w:pPr>
        <w:pStyle w:val="RNormal"/>
      </w:pPr>
      <w:r w:rsidRPr="004E22A5">
        <w:t xml:space="preserve">KPMG </w:t>
      </w:r>
      <w:proofErr w:type="spellStart"/>
      <w:r w:rsidRPr="004E22A5">
        <w:t>Phoomchai</w:t>
      </w:r>
      <w:proofErr w:type="spellEnd"/>
      <w:r w:rsidRPr="004E22A5">
        <w:t xml:space="preserve"> Audit Ltd.</w:t>
      </w:r>
    </w:p>
    <w:p w14:paraId="4F5032D6" w14:textId="77777777" w:rsidR="004F4196" w:rsidRPr="004E22A5" w:rsidRDefault="00213CE1" w:rsidP="00466667">
      <w:pPr>
        <w:pStyle w:val="RNormal"/>
      </w:pPr>
      <w:r w:rsidRPr="004E22A5">
        <w:t>Bangkok</w:t>
      </w:r>
    </w:p>
    <w:p w14:paraId="1C992AA1" w14:textId="4200AC33" w:rsidR="007438C6" w:rsidRPr="004E22A5" w:rsidRDefault="00FC2FA4" w:rsidP="00701213">
      <w:pPr>
        <w:pStyle w:val="RNormal"/>
        <w:rPr>
          <w:lang w:bidi="th-TH"/>
        </w:rPr>
      </w:pPr>
      <w:r>
        <w:rPr>
          <w:lang w:bidi="th-TH"/>
        </w:rPr>
        <w:t>4</w:t>
      </w:r>
      <w:r w:rsidR="007806D2">
        <w:rPr>
          <w:lang w:bidi="th-TH"/>
        </w:rPr>
        <w:t xml:space="preserve"> August</w:t>
      </w:r>
      <w:r w:rsidR="005613D8">
        <w:rPr>
          <w:lang w:bidi="th-TH"/>
        </w:rPr>
        <w:t xml:space="preserve"> 2026</w:t>
      </w:r>
    </w:p>
    <w:p w14:paraId="6932F511" w14:textId="77777777" w:rsidR="00D404B7" w:rsidRPr="004E22A5" w:rsidRDefault="00D404B7" w:rsidP="00701213">
      <w:pPr>
        <w:pStyle w:val="RNormal"/>
        <w:rPr>
          <w:lang w:bidi="th-TH"/>
        </w:rPr>
      </w:pPr>
    </w:p>
    <w:sectPr w:rsidR="00D404B7" w:rsidRPr="004E22A5" w:rsidSect="003439C7">
      <w:headerReference w:type="default" r:id="rId16"/>
      <w:footerReference w:type="default" r:id="rId17"/>
      <w:headerReference w:type="first" r:id="rId18"/>
      <w:pgSz w:w="11907" w:h="16840" w:code="9"/>
      <w:pgMar w:top="691" w:right="1152" w:bottom="576" w:left="1152" w:header="720" w:footer="720" w:gutter="0"/>
      <w:paperSrc w:first="4" w:other="4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1462C" w14:textId="77777777" w:rsidR="00D63AE9" w:rsidRDefault="00D63AE9">
      <w:r>
        <w:separator/>
      </w:r>
    </w:p>
  </w:endnote>
  <w:endnote w:type="continuationSeparator" w:id="0">
    <w:p w14:paraId="68C7D9DD" w14:textId="77777777" w:rsidR="00D63AE9" w:rsidRDefault="00D63AE9">
      <w:r>
        <w:continuationSeparator/>
      </w:r>
    </w:p>
  </w:endnote>
  <w:endnote w:type="continuationNotice" w:id="1">
    <w:p w14:paraId="066AE284" w14:textId="77777777" w:rsidR="00D63AE9" w:rsidRDefault="00D63A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034F" w14:textId="77777777" w:rsidR="00573D01" w:rsidRDefault="00573D01" w:rsidP="004666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CCFCFEF" w14:textId="77777777" w:rsidR="00573D01" w:rsidRDefault="00573D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C91D" w14:textId="0453AD45" w:rsidR="00573D01" w:rsidRPr="008B5614" w:rsidRDefault="00573D01" w:rsidP="008B5614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ADC7A" w14:textId="77777777" w:rsidR="00573D01" w:rsidRDefault="00573D01" w:rsidP="00DF45E1">
    <w:pPr>
      <w:pStyle w:val="Footer"/>
      <w:framePr w:w="391" w:h="271" w:hRule="exact" w:wrap="around" w:vAnchor="text" w:hAnchor="margin" w:xAlign="center" w:yAlign="top"/>
      <w:tabs>
        <w:tab w:val="clear" w:pos="8505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14:paraId="7939192C" w14:textId="77777777" w:rsidR="00573D01" w:rsidRPr="00C30D33" w:rsidRDefault="00573D01" w:rsidP="00A44A15">
    <w:pPr>
      <w:pStyle w:val="Footer"/>
      <w:tabs>
        <w:tab w:val="clear" w:pos="8505"/>
      </w:tabs>
      <w:ind w:right="360"/>
      <w:jc w:val="both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AE55A" w14:textId="77777777" w:rsidR="00D63AE9" w:rsidRDefault="00D63AE9">
      <w:r>
        <w:separator/>
      </w:r>
    </w:p>
  </w:footnote>
  <w:footnote w:type="continuationSeparator" w:id="0">
    <w:p w14:paraId="230A6BBE" w14:textId="77777777" w:rsidR="00D63AE9" w:rsidRDefault="00D63AE9">
      <w:r>
        <w:continuationSeparator/>
      </w:r>
    </w:p>
  </w:footnote>
  <w:footnote w:type="continuationNotice" w:id="1">
    <w:p w14:paraId="21819FE1" w14:textId="77777777" w:rsidR="00D63AE9" w:rsidRDefault="00D63A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9E85F" w14:textId="77777777" w:rsidR="00573D01" w:rsidRDefault="00573D0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15</w:t>
    </w:r>
    <w:r>
      <w:rPr>
        <w:rStyle w:val="PageNumber"/>
        <w:lang w:val="en-US"/>
      </w:rPr>
      <w:fldChar w:fldCharType="end"/>
    </w:r>
  </w:p>
  <w:p w14:paraId="0AE44B53" w14:textId="77777777" w:rsidR="00573D01" w:rsidRDefault="00573D0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B26BA" w14:textId="77777777" w:rsidR="008A0DEF" w:rsidRDefault="008A0DEF" w:rsidP="008A0DEF">
    <w:pPr>
      <w:pStyle w:val="Header"/>
      <w:spacing w:line="240" w:lineRule="auto"/>
      <w:rPr>
        <w:rFonts w:cstheme="minorBidi"/>
        <w:lang w:val="en-US"/>
      </w:rPr>
    </w:pPr>
  </w:p>
  <w:p w14:paraId="0C49C9F6" w14:textId="77777777" w:rsidR="00667C15" w:rsidRDefault="00667C15" w:rsidP="008A0DEF">
    <w:pPr>
      <w:pStyle w:val="Header"/>
      <w:spacing w:line="240" w:lineRule="auto"/>
      <w:rPr>
        <w:rFonts w:cstheme="minorBidi"/>
        <w:lang w:val="en-US"/>
      </w:rPr>
    </w:pPr>
  </w:p>
  <w:p w14:paraId="6C1665D5" w14:textId="77777777" w:rsidR="00667C15" w:rsidRDefault="00667C15" w:rsidP="008A0DEF">
    <w:pPr>
      <w:pStyle w:val="Header"/>
      <w:spacing w:line="240" w:lineRule="auto"/>
      <w:rPr>
        <w:rFonts w:cstheme="minorBidi"/>
        <w:lang w:val="en-US"/>
      </w:rPr>
    </w:pPr>
  </w:p>
  <w:p w14:paraId="61BFC873" w14:textId="77777777" w:rsidR="00667C15" w:rsidRPr="00667C15" w:rsidRDefault="00667C15" w:rsidP="008A0DEF">
    <w:pPr>
      <w:pStyle w:val="Header"/>
      <w:spacing w:line="240" w:lineRule="auto"/>
      <w:rPr>
        <w:rFonts w:cstheme="minorBidi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A4D49" w14:textId="65F99FA4" w:rsidR="00573D01" w:rsidRPr="00715096" w:rsidRDefault="00573D01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46E44CC" w14:textId="0552275F" w:rsidR="00715096" w:rsidRPr="00715096" w:rsidRDefault="00715096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BBD1226" w14:textId="5F6DFCD7" w:rsidR="00715096" w:rsidRPr="00715096" w:rsidRDefault="00715096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38FDCB6" w14:textId="77777777" w:rsidR="00715096" w:rsidRDefault="00715096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EA9C762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186E3F3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0E4BE34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8699367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9E7B2FC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46EE3A2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3135022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1F37AB3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4CAC7FA" w14:textId="77777777" w:rsidR="00112E65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4745F52" w14:textId="77777777" w:rsidR="00112E65" w:rsidRPr="00715096" w:rsidRDefault="00112E65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4284F" w14:textId="77777777" w:rsidR="00573D01" w:rsidRDefault="00573D01" w:rsidP="009D2F48">
    <w:pPr>
      <w:pStyle w:val="Header"/>
      <w:framePr w:wrap="around" w:vAnchor="text" w:hAnchor="margin" w:xAlign="right" w:y="1"/>
      <w:rPr>
        <w:rStyle w:val="PageNumber"/>
        <w:lang w:val="en-US"/>
      </w:rPr>
    </w:pPr>
  </w:p>
  <w:p w14:paraId="44E52910" w14:textId="1013F221" w:rsidR="00A649A5" w:rsidRPr="00B205E4" w:rsidRDefault="00A649A5" w:rsidP="00A649A5">
    <w:pPr>
      <w:spacing w:line="240" w:lineRule="auto"/>
      <w:ind w:right="380"/>
      <w:jc w:val="both"/>
      <w:rPr>
        <w:b/>
        <w:bCs/>
        <w:sz w:val="28"/>
        <w:szCs w:val="28"/>
      </w:rPr>
    </w:pPr>
    <w:r w:rsidRPr="00B205E4">
      <w:rPr>
        <w:b/>
        <w:bCs/>
        <w:sz w:val="28"/>
        <w:szCs w:val="28"/>
      </w:rPr>
      <w:t>NTF Intergroup (Thailand) Public Company Limited</w:t>
    </w:r>
    <w:r w:rsidR="005613D8">
      <w:rPr>
        <w:b/>
        <w:bCs/>
        <w:sz w:val="28"/>
        <w:szCs w:val="28"/>
      </w:rPr>
      <w:t xml:space="preserve"> and its Subsidiar</w:t>
    </w:r>
    <w:r w:rsidR="00D96D46">
      <w:rPr>
        <w:b/>
        <w:bCs/>
        <w:sz w:val="28"/>
        <w:szCs w:val="28"/>
      </w:rPr>
      <w:t>y</w:t>
    </w:r>
  </w:p>
  <w:p w14:paraId="43BCDBD5" w14:textId="53009BE4" w:rsidR="00573D01" w:rsidRPr="00B205E4" w:rsidRDefault="00573D01" w:rsidP="00B205E4">
    <w:pPr>
      <w:spacing w:line="240" w:lineRule="atLeast"/>
      <w:ind w:right="374"/>
      <w:rPr>
        <w:b/>
        <w:bCs/>
        <w:sz w:val="24"/>
        <w:szCs w:val="24"/>
      </w:rPr>
    </w:pPr>
    <w:r w:rsidRPr="00B205E4">
      <w:rPr>
        <w:b/>
        <w:bCs/>
        <w:sz w:val="24"/>
        <w:szCs w:val="24"/>
      </w:rPr>
      <w:t xml:space="preserve">Notes to the </w:t>
    </w:r>
    <w:r w:rsidR="000408EE" w:rsidRPr="00B205E4">
      <w:rPr>
        <w:b/>
        <w:bCs/>
        <w:sz w:val="24"/>
        <w:szCs w:val="24"/>
      </w:rPr>
      <w:t xml:space="preserve">condensed </w:t>
    </w:r>
    <w:r w:rsidR="00AB626B" w:rsidRPr="00B205E4">
      <w:rPr>
        <w:b/>
        <w:bCs/>
        <w:sz w:val="24"/>
        <w:szCs w:val="24"/>
      </w:rPr>
      <w:t xml:space="preserve">interim </w:t>
    </w:r>
    <w:r w:rsidRPr="00B205E4">
      <w:rPr>
        <w:b/>
        <w:bCs/>
        <w:sz w:val="24"/>
        <w:szCs w:val="24"/>
      </w:rPr>
      <w:t xml:space="preserve">financial statements </w:t>
    </w:r>
  </w:p>
  <w:p w14:paraId="55A27945" w14:textId="480650AF" w:rsidR="00573D01" w:rsidRPr="00B205E4" w:rsidRDefault="00573D01" w:rsidP="00B205E4">
    <w:pPr>
      <w:spacing w:line="240" w:lineRule="atLeast"/>
      <w:ind w:right="374"/>
      <w:rPr>
        <w:b/>
        <w:bCs/>
        <w:sz w:val="24"/>
        <w:szCs w:val="24"/>
      </w:rPr>
    </w:pPr>
    <w:r w:rsidRPr="00B205E4">
      <w:rPr>
        <w:b/>
        <w:bCs/>
        <w:sz w:val="24"/>
        <w:szCs w:val="24"/>
      </w:rPr>
      <w:t>For the</w:t>
    </w:r>
    <w:r w:rsidR="001625CA" w:rsidRPr="00B205E4">
      <w:rPr>
        <w:b/>
        <w:bCs/>
        <w:sz w:val="24"/>
        <w:szCs w:val="24"/>
      </w:rPr>
      <w:t xml:space="preserve"> three-month </w:t>
    </w:r>
    <w:r w:rsidR="007806D2">
      <w:rPr>
        <w:b/>
        <w:bCs/>
        <w:sz w:val="24"/>
        <w:szCs w:val="24"/>
      </w:rPr>
      <w:t xml:space="preserve">and six-month </w:t>
    </w:r>
    <w:r w:rsidR="00AB626B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>period</w:t>
    </w:r>
    <w:r w:rsidR="007806D2">
      <w:rPr>
        <w:rFonts w:cs="Times New Roman"/>
        <w:b/>
        <w:bCs/>
        <w:color w:val="000000" w:themeColor="text1"/>
        <w:sz w:val="24"/>
        <w:szCs w:val="24"/>
        <w:lang w:val="en-US"/>
      </w:rPr>
      <w:t>s</w:t>
    </w:r>
    <w:r w:rsidR="00B205E4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 xml:space="preserve"> </w:t>
    </w:r>
    <w:r w:rsidR="00AB626B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>ended</w:t>
    </w:r>
    <w:r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 xml:space="preserve"> </w:t>
    </w:r>
    <w:r w:rsidR="007806D2">
      <w:rPr>
        <w:rFonts w:cs="Times New Roman"/>
        <w:b/>
        <w:bCs/>
        <w:color w:val="000000" w:themeColor="text1"/>
        <w:sz w:val="24"/>
        <w:szCs w:val="24"/>
        <w:lang w:val="en-US"/>
      </w:rPr>
      <w:t>30 June</w:t>
    </w:r>
    <w:r w:rsidR="00B205E4" w:rsidRPr="00B205E4">
      <w:rPr>
        <w:rFonts w:cs="Times New Roman"/>
        <w:b/>
        <w:bCs/>
        <w:color w:val="000000" w:themeColor="text1"/>
        <w:sz w:val="24"/>
        <w:szCs w:val="24"/>
        <w:lang w:val="en-US"/>
      </w:rPr>
      <w:t xml:space="preserve"> </w:t>
    </w:r>
    <w:r w:rsidRPr="00B205E4">
      <w:rPr>
        <w:b/>
        <w:bCs/>
        <w:sz w:val="24"/>
        <w:szCs w:val="24"/>
      </w:rPr>
      <w:t>202</w:t>
    </w:r>
    <w:r w:rsidR="00B205E4" w:rsidRPr="00B205E4">
      <w:rPr>
        <w:b/>
        <w:bCs/>
        <w:sz w:val="24"/>
        <w:szCs w:val="24"/>
      </w:rPr>
      <w:t>6</w:t>
    </w:r>
    <w:r w:rsidR="00A649A5" w:rsidRPr="00B205E4">
      <w:rPr>
        <w:b/>
        <w:bCs/>
        <w:sz w:val="24"/>
        <w:szCs w:val="24"/>
      </w:rPr>
      <w:t xml:space="preserve"> </w:t>
    </w:r>
    <w:r w:rsidR="00033D38" w:rsidRPr="00B205E4">
      <w:rPr>
        <w:b/>
        <w:bCs/>
        <w:sz w:val="24"/>
        <w:szCs w:val="24"/>
      </w:rPr>
      <w:t>(</w:t>
    </w:r>
    <w:r w:rsidR="000408EE" w:rsidRPr="00B205E4">
      <w:rPr>
        <w:b/>
        <w:bCs/>
        <w:sz w:val="24"/>
        <w:szCs w:val="24"/>
      </w:rPr>
      <w:t>Unaudited</w:t>
    </w:r>
    <w:r w:rsidR="00033D38" w:rsidRPr="00B205E4">
      <w:rPr>
        <w:b/>
        <w:bCs/>
        <w:sz w:val="24"/>
        <w:szCs w:val="24"/>
      </w:rPr>
      <w:t>)</w:t>
    </w:r>
  </w:p>
  <w:p w14:paraId="5F36697C" w14:textId="77777777" w:rsidR="00B205E4" w:rsidRPr="00B205E4" w:rsidRDefault="00B205E4" w:rsidP="00B205E4">
    <w:pPr>
      <w:spacing w:line="240" w:lineRule="atLeast"/>
      <w:ind w:right="374"/>
      <w:rPr>
        <w:b/>
        <w:bCs/>
        <w:sz w:val="24"/>
        <w:szCs w:val="24"/>
      </w:rPr>
    </w:pPr>
  </w:p>
  <w:p w14:paraId="66E5BDB5" w14:textId="77777777" w:rsidR="00B205E4" w:rsidRPr="00B205E4" w:rsidRDefault="00B205E4" w:rsidP="00B205E4">
    <w:pPr>
      <w:spacing w:line="240" w:lineRule="atLeast"/>
      <w:ind w:right="374"/>
      <w:rPr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5C25" w14:textId="77777777" w:rsidR="00EE560F" w:rsidRPr="00715096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FA6BCD3" w14:textId="77777777" w:rsidR="00EE560F" w:rsidRPr="00715096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AA6CC23" w14:textId="77777777" w:rsidR="00EE560F" w:rsidRPr="00715096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BF21A42" w14:textId="77777777" w:rsidR="00EE560F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13376BE" w14:textId="77777777" w:rsidR="00EE560F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66F0E1C" w14:textId="77777777" w:rsidR="00EE560F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58013E6" w14:textId="77777777" w:rsidR="00EE560F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DB48EB1" w14:textId="77777777" w:rsidR="00EE560F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1C699ED" w14:textId="77777777" w:rsidR="00EE560F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05D61EE" w14:textId="77777777" w:rsidR="00EE560F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E82708E" w14:textId="77777777" w:rsidR="00EE560F" w:rsidRPr="00715096" w:rsidRDefault="00EE560F" w:rsidP="009D2F48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018E60AE"/>
    <w:multiLevelType w:val="hybridMultilevel"/>
    <w:tmpl w:val="3740EC62"/>
    <w:lvl w:ilvl="0" w:tplc="183AAB2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B5D"/>
    <w:multiLevelType w:val="hybridMultilevel"/>
    <w:tmpl w:val="C5F02D2E"/>
    <w:lvl w:ilvl="0" w:tplc="FFFFFFFF">
      <w:start w:val="4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96AC1A">
      <w:start w:val="1"/>
      <w:numFmt w:val="lowerLetter"/>
      <w:pStyle w:val="AccPolicyHeading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93124"/>
    <w:multiLevelType w:val="hybridMultilevel"/>
    <w:tmpl w:val="E03E5D0E"/>
    <w:lvl w:ilvl="0" w:tplc="34E21808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C5C216E"/>
    <w:multiLevelType w:val="multilevel"/>
    <w:tmpl w:val="1BA87D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B20DC6"/>
    <w:multiLevelType w:val="hybridMultilevel"/>
    <w:tmpl w:val="7D0A5F34"/>
    <w:lvl w:ilvl="0" w:tplc="076657CA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46AB1"/>
    <w:multiLevelType w:val="hybridMultilevel"/>
    <w:tmpl w:val="9FD889F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F707211"/>
    <w:multiLevelType w:val="hybridMultilevel"/>
    <w:tmpl w:val="5DDAD326"/>
    <w:lvl w:ilvl="0" w:tplc="6E4CE26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6E229C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584C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CE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275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234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DC04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841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DCB3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544357C2"/>
    <w:multiLevelType w:val="hybridMultilevel"/>
    <w:tmpl w:val="B3AEACB2"/>
    <w:lvl w:ilvl="0" w:tplc="CB924ACA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5A90753"/>
    <w:multiLevelType w:val="hybridMultilevel"/>
    <w:tmpl w:val="247AB03E"/>
    <w:lvl w:ilvl="0" w:tplc="CC3E009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05C2D"/>
    <w:multiLevelType w:val="hybridMultilevel"/>
    <w:tmpl w:val="3BB88EA8"/>
    <w:lvl w:ilvl="0" w:tplc="37B4517C">
      <w:start w:val="1"/>
      <w:numFmt w:val="lowerLetter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7" w15:restartNumberingAfterBreak="0">
    <w:nsid w:val="5A897E4D"/>
    <w:multiLevelType w:val="hybridMultilevel"/>
    <w:tmpl w:val="51B4CB6C"/>
    <w:lvl w:ilvl="0" w:tplc="3C68DB82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8A904A9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62E980C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825A1630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87E4B9F0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9E3E55E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6F230C0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936AAF0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B0B8361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5CF91832"/>
    <w:multiLevelType w:val="hybridMultilevel"/>
    <w:tmpl w:val="9CA882B8"/>
    <w:lvl w:ilvl="0" w:tplc="5D701E52">
      <w:start w:val="1"/>
      <w:numFmt w:val="lowerLetter"/>
      <w:lvlText w:val="(%1)"/>
      <w:lvlJc w:val="left"/>
      <w:pPr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67C94925"/>
    <w:multiLevelType w:val="hybridMultilevel"/>
    <w:tmpl w:val="8020E246"/>
    <w:lvl w:ilvl="0" w:tplc="647427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9C437D2"/>
    <w:multiLevelType w:val="hybridMultilevel"/>
    <w:tmpl w:val="EA626BD8"/>
    <w:lvl w:ilvl="0" w:tplc="2E98FE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80CB378">
      <w:start w:val="1"/>
      <w:numFmt w:val="lowerLetter"/>
      <w:pStyle w:val="acctstatementsub-heading"/>
      <w:lvlText w:val="%2."/>
      <w:lvlJc w:val="left"/>
      <w:pPr>
        <w:ind w:left="1440" w:hanging="360"/>
      </w:pPr>
    </w:lvl>
    <w:lvl w:ilvl="2" w:tplc="766EE614" w:tentative="1">
      <w:start w:val="1"/>
      <w:numFmt w:val="lowerRoman"/>
      <w:lvlText w:val="%3."/>
      <w:lvlJc w:val="right"/>
      <w:pPr>
        <w:ind w:left="2160" w:hanging="180"/>
      </w:pPr>
    </w:lvl>
    <w:lvl w:ilvl="3" w:tplc="2BEC4072" w:tentative="1">
      <w:start w:val="1"/>
      <w:numFmt w:val="decimal"/>
      <w:lvlText w:val="%4."/>
      <w:lvlJc w:val="left"/>
      <w:pPr>
        <w:ind w:left="2880" w:hanging="360"/>
      </w:pPr>
    </w:lvl>
    <w:lvl w:ilvl="4" w:tplc="B6989E7E" w:tentative="1">
      <w:start w:val="1"/>
      <w:numFmt w:val="lowerLetter"/>
      <w:lvlText w:val="%5."/>
      <w:lvlJc w:val="left"/>
      <w:pPr>
        <w:ind w:left="3600" w:hanging="360"/>
      </w:pPr>
    </w:lvl>
    <w:lvl w:ilvl="5" w:tplc="C2D4C986" w:tentative="1">
      <w:start w:val="1"/>
      <w:numFmt w:val="lowerRoman"/>
      <w:lvlText w:val="%6."/>
      <w:lvlJc w:val="right"/>
      <w:pPr>
        <w:ind w:left="4320" w:hanging="180"/>
      </w:pPr>
    </w:lvl>
    <w:lvl w:ilvl="6" w:tplc="AC2CA0DA" w:tentative="1">
      <w:start w:val="1"/>
      <w:numFmt w:val="decimal"/>
      <w:lvlText w:val="%7."/>
      <w:lvlJc w:val="left"/>
      <w:pPr>
        <w:ind w:left="5040" w:hanging="360"/>
      </w:pPr>
    </w:lvl>
    <w:lvl w:ilvl="7" w:tplc="47841FAE" w:tentative="1">
      <w:start w:val="1"/>
      <w:numFmt w:val="lowerLetter"/>
      <w:lvlText w:val="%8."/>
      <w:lvlJc w:val="left"/>
      <w:pPr>
        <w:ind w:left="5760" w:hanging="360"/>
      </w:pPr>
    </w:lvl>
    <w:lvl w:ilvl="8" w:tplc="DC5689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724AC"/>
    <w:multiLevelType w:val="hybridMultilevel"/>
    <w:tmpl w:val="72049CC8"/>
    <w:lvl w:ilvl="0" w:tplc="9E7C6CC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C4EFE"/>
    <w:multiLevelType w:val="multilevel"/>
    <w:tmpl w:val="4F4EF8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color w:val="auto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830874147">
    <w:abstractNumId w:val="7"/>
  </w:num>
  <w:num w:numId="2" w16cid:durableId="277833956">
    <w:abstractNumId w:val="13"/>
  </w:num>
  <w:num w:numId="3" w16cid:durableId="84499798">
    <w:abstractNumId w:val="1"/>
  </w:num>
  <w:num w:numId="4" w16cid:durableId="1127968753">
    <w:abstractNumId w:val="5"/>
  </w:num>
  <w:num w:numId="5" w16cid:durableId="1823231240">
    <w:abstractNumId w:val="2"/>
  </w:num>
  <w:num w:numId="6" w16cid:durableId="1152678716">
    <w:abstractNumId w:val="12"/>
  </w:num>
  <w:num w:numId="7" w16cid:durableId="1817919199">
    <w:abstractNumId w:val="23"/>
  </w:num>
  <w:num w:numId="8" w16cid:durableId="308823086">
    <w:abstractNumId w:val="17"/>
  </w:num>
  <w:num w:numId="9" w16cid:durableId="454445379">
    <w:abstractNumId w:val="21"/>
  </w:num>
  <w:num w:numId="10" w16cid:durableId="1673683726">
    <w:abstractNumId w:val="0"/>
  </w:num>
  <w:num w:numId="11" w16cid:durableId="845435528">
    <w:abstractNumId w:val="10"/>
  </w:num>
  <w:num w:numId="12" w16cid:durableId="789475164">
    <w:abstractNumId w:val="3"/>
  </w:num>
  <w:num w:numId="13" w16cid:durableId="244416461">
    <w:abstractNumId w:val="19"/>
  </w:num>
  <w:num w:numId="14" w16cid:durableId="187840446">
    <w:abstractNumId w:val="8"/>
  </w:num>
  <w:num w:numId="15" w16cid:durableId="155197501">
    <w:abstractNumId w:val="25"/>
  </w:num>
  <w:num w:numId="16" w16cid:durableId="1741100441">
    <w:abstractNumId w:val="20"/>
  </w:num>
  <w:num w:numId="17" w16cid:durableId="1543784080">
    <w:abstractNumId w:val="14"/>
  </w:num>
  <w:num w:numId="18" w16cid:durableId="1326515015">
    <w:abstractNumId w:val="16"/>
  </w:num>
  <w:num w:numId="19" w16cid:durableId="49349055">
    <w:abstractNumId w:val="4"/>
  </w:num>
  <w:num w:numId="20" w16cid:durableId="1337264809">
    <w:abstractNumId w:val="6"/>
  </w:num>
  <w:num w:numId="21" w16cid:durableId="1632322026">
    <w:abstractNumId w:val="5"/>
  </w:num>
  <w:num w:numId="22" w16cid:durableId="1167748815">
    <w:abstractNumId w:val="11"/>
  </w:num>
  <w:num w:numId="23" w16cid:durableId="1078402468">
    <w:abstractNumId w:val="22"/>
  </w:num>
  <w:num w:numId="24" w16cid:durableId="763185148">
    <w:abstractNumId w:val="15"/>
  </w:num>
  <w:num w:numId="25" w16cid:durableId="793449106">
    <w:abstractNumId w:val="18"/>
  </w:num>
  <w:num w:numId="26" w16cid:durableId="1079401478">
    <w:abstractNumId w:val="9"/>
  </w:num>
  <w:num w:numId="27" w16cid:durableId="1667512258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87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6A"/>
    <w:rsid w:val="000002CD"/>
    <w:rsid w:val="000004A0"/>
    <w:rsid w:val="00000F0A"/>
    <w:rsid w:val="000023E2"/>
    <w:rsid w:val="00002D0B"/>
    <w:rsid w:val="0000411E"/>
    <w:rsid w:val="000047BA"/>
    <w:rsid w:val="0000523F"/>
    <w:rsid w:val="00005618"/>
    <w:rsid w:val="00005FDA"/>
    <w:rsid w:val="0000691B"/>
    <w:rsid w:val="00007F7D"/>
    <w:rsid w:val="00010F1F"/>
    <w:rsid w:val="000112B6"/>
    <w:rsid w:val="00012585"/>
    <w:rsid w:val="00012D0F"/>
    <w:rsid w:val="00013645"/>
    <w:rsid w:val="000136CB"/>
    <w:rsid w:val="000136FE"/>
    <w:rsid w:val="00013B64"/>
    <w:rsid w:val="00015592"/>
    <w:rsid w:val="00015B26"/>
    <w:rsid w:val="00016034"/>
    <w:rsid w:val="000163FA"/>
    <w:rsid w:val="00016BD9"/>
    <w:rsid w:val="000171AA"/>
    <w:rsid w:val="000201E9"/>
    <w:rsid w:val="000206F9"/>
    <w:rsid w:val="00020909"/>
    <w:rsid w:val="00020ACE"/>
    <w:rsid w:val="0002135F"/>
    <w:rsid w:val="000214BF"/>
    <w:rsid w:val="000220E0"/>
    <w:rsid w:val="000228B6"/>
    <w:rsid w:val="00022D21"/>
    <w:rsid w:val="00023042"/>
    <w:rsid w:val="00023439"/>
    <w:rsid w:val="00023A82"/>
    <w:rsid w:val="00023AFE"/>
    <w:rsid w:val="000240B1"/>
    <w:rsid w:val="000246C8"/>
    <w:rsid w:val="00024DCA"/>
    <w:rsid w:val="00024F0A"/>
    <w:rsid w:val="00024F9F"/>
    <w:rsid w:val="0002647C"/>
    <w:rsid w:val="0002723F"/>
    <w:rsid w:val="00027447"/>
    <w:rsid w:val="00027D8B"/>
    <w:rsid w:val="0003120C"/>
    <w:rsid w:val="00031C53"/>
    <w:rsid w:val="0003212A"/>
    <w:rsid w:val="000322B4"/>
    <w:rsid w:val="00033D38"/>
    <w:rsid w:val="0003412C"/>
    <w:rsid w:val="000341E3"/>
    <w:rsid w:val="00034208"/>
    <w:rsid w:val="00034A67"/>
    <w:rsid w:val="00034B54"/>
    <w:rsid w:val="00034C95"/>
    <w:rsid w:val="00035147"/>
    <w:rsid w:val="00036248"/>
    <w:rsid w:val="00036790"/>
    <w:rsid w:val="0003695C"/>
    <w:rsid w:val="00037CE4"/>
    <w:rsid w:val="0004021C"/>
    <w:rsid w:val="000408A7"/>
    <w:rsid w:val="000408EE"/>
    <w:rsid w:val="00040901"/>
    <w:rsid w:val="00041197"/>
    <w:rsid w:val="00041231"/>
    <w:rsid w:val="00041984"/>
    <w:rsid w:val="0004309E"/>
    <w:rsid w:val="00043323"/>
    <w:rsid w:val="00043B86"/>
    <w:rsid w:val="00044898"/>
    <w:rsid w:val="00044AEE"/>
    <w:rsid w:val="00045867"/>
    <w:rsid w:val="00045B2D"/>
    <w:rsid w:val="00045E99"/>
    <w:rsid w:val="0004706D"/>
    <w:rsid w:val="00047CB3"/>
    <w:rsid w:val="00047EE5"/>
    <w:rsid w:val="0005062A"/>
    <w:rsid w:val="00052299"/>
    <w:rsid w:val="000529D2"/>
    <w:rsid w:val="00052E17"/>
    <w:rsid w:val="0005355B"/>
    <w:rsid w:val="000537B6"/>
    <w:rsid w:val="00053C38"/>
    <w:rsid w:val="00053D1A"/>
    <w:rsid w:val="00054244"/>
    <w:rsid w:val="00054318"/>
    <w:rsid w:val="000545E0"/>
    <w:rsid w:val="00054894"/>
    <w:rsid w:val="000564A3"/>
    <w:rsid w:val="00056693"/>
    <w:rsid w:val="00057193"/>
    <w:rsid w:val="0005791A"/>
    <w:rsid w:val="00057C1B"/>
    <w:rsid w:val="00060390"/>
    <w:rsid w:val="00060632"/>
    <w:rsid w:val="00062682"/>
    <w:rsid w:val="0006289F"/>
    <w:rsid w:val="00062F01"/>
    <w:rsid w:val="00063241"/>
    <w:rsid w:val="00063243"/>
    <w:rsid w:val="00063D58"/>
    <w:rsid w:val="000646CF"/>
    <w:rsid w:val="00065294"/>
    <w:rsid w:val="000655AE"/>
    <w:rsid w:val="00065FC0"/>
    <w:rsid w:val="00066E98"/>
    <w:rsid w:val="00066F18"/>
    <w:rsid w:val="00067431"/>
    <w:rsid w:val="00067DCF"/>
    <w:rsid w:val="00070158"/>
    <w:rsid w:val="000713DD"/>
    <w:rsid w:val="0007146A"/>
    <w:rsid w:val="00071658"/>
    <w:rsid w:val="0007255A"/>
    <w:rsid w:val="00072B79"/>
    <w:rsid w:val="00073629"/>
    <w:rsid w:val="00073972"/>
    <w:rsid w:val="00073E1E"/>
    <w:rsid w:val="000743EF"/>
    <w:rsid w:val="000755C5"/>
    <w:rsid w:val="00075A09"/>
    <w:rsid w:val="00075C98"/>
    <w:rsid w:val="00075DFC"/>
    <w:rsid w:val="00075E09"/>
    <w:rsid w:val="00075F10"/>
    <w:rsid w:val="000769B8"/>
    <w:rsid w:val="00076F8E"/>
    <w:rsid w:val="00077278"/>
    <w:rsid w:val="000776E2"/>
    <w:rsid w:val="00077EA5"/>
    <w:rsid w:val="00080089"/>
    <w:rsid w:val="000800E4"/>
    <w:rsid w:val="000803E0"/>
    <w:rsid w:val="00081517"/>
    <w:rsid w:val="00081D4A"/>
    <w:rsid w:val="00082495"/>
    <w:rsid w:val="000826B2"/>
    <w:rsid w:val="000832AD"/>
    <w:rsid w:val="00083708"/>
    <w:rsid w:val="000846ED"/>
    <w:rsid w:val="000847FC"/>
    <w:rsid w:val="00086270"/>
    <w:rsid w:val="00086760"/>
    <w:rsid w:val="0008777B"/>
    <w:rsid w:val="00087A18"/>
    <w:rsid w:val="00087C2C"/>
    <w:rsid w:val="00087DE0"/>
    <w:rsid w:val="00090062"/>
    <w:rsid w:val="0009056A"/>
    <w:rsid w:val="00091283"/>
    <w:rsid w:val="000924A4"/>
    <w:rsid w:val="000927A6"/>
    <w:rsid w:val="00092C1C"/>
    <w:rsid w:val="00093088"/>
    <w:rsid w:val="00093239"/>
    <w:rsid w:val="000932DC"/>
    <w:rsid w:val="00093458"/>
    <w:rsid w:val="000935CC"/>
    <w:rsid w:val="000937CE"/>
    <w:rsid w:val="00093B34"/>
    <w:rsid w:val="000940D2"/>
    <w:rsid w:val="000948A5"/>
    <w:rsid w:val="000948E5"/>
    <w:rsid w:val="0009492A"/>
    <w:rsid w:val="0009493E"/>
    <w:rsid w:val="00095476"/>
    <w:rsid w:val="00095D5C"/>
    <w:rsid w:val="00095D74"/>
    <w:rsid w:val="000965F3"/>
    <w:rsid w:val="000967AD"/>
    <w:rsid w:val="00096816"/>
    <w:rsid w:val="000969AB"/>
    <w:rsid w:val="00097A41"/>
    <w:rsid w:val="000A001E"/>
    <w:rsid w:val="000A0938"/>
    <w:rsid w:val="000A0A5C"/>
    <w:rsid w:val="000A19B0"/>
    <w:rsid w:val="000A1AF1"/>
    <w:rsid w:val="000A1BD2"/>
    <w:rsid w:val="000A222A"/>
    <w:rsid w:val="000A264E"/>
    <w:rsid w:val="000A3662"/>
    <w:rsid w:val="000A447C"/>
    <w:rsid w:val="000A5169"/>
    <w:rsid w:val="000A6379"/>
    <w:rsid w:val="000A6839"/>
    <w:rsid w:val="000A6B2B"/>
    <w:rsid w:val="000A73B3"/>
    <w:rsid w:val="000A77D9"/>
    <w:rsid w:val="000A79C1"/>
    <w:rsid w:val="000A79E6"/>
    <w:rsid w:val="000A7B01"/>
    <w:rsid w:val="000B110D"/>
    <w:rsid w:val="000B2253"/>
    <w:rsid w:val="000B227C"/>
    <w:rsid w:val="000B2A79"/>
    <w:rsid w:val="000B39EC"/>
    <w:rsid w:val="000B4C5B"/>
    <w:rsid w:val="000B67CC"/>
    <w:rsid w:val="000B710E"/>
    <w:rsid w:val="000B74C7"/>
    <w:rsid w:val="000B7630"/>
    <w:rsid w:val="000C093E"/>
    <w:rsid w:val="000C09C5"/>
    <w:rsid w:val="000C0D90"/>
    <w:rsid w:val="000C0D96"/>
    <w:rsid w:val="000C1248"/>
    <w:rsid w:val="000C1A6D"/>
    <w:rsid w:val="000C4736"/>
    <w:rsid w:val="000C5194"/>
    <w:rsid w:val="000C6629"/>
    <w:rsid w:val="000C6853"/>
    <w:rsid w:val="000C6B15"/>
    <w:rsid w:val="000C6D12"/>
    <w:rsid w:val="000C6DE5"/>
    <w:rsid w:val="000C6DE8"/>
    <w:rsid w:val="000C6E03"/>
    <w:rsid w:val="000C7132"/>
    <w:rsid w:val="000D0536"/>
    <w:rsid w:val="000D136F"/>
    <w:rsid w:val="000D142E"/>
    <w:rsid w:val="000D16E9"/>
    <w:rsid w:val="000D3C03"/>
    <w:rsid w:val="000D4038"/>
    <w:rsid w:val="000D4A7E"/>
    <w:rsid w:val="000D52F6"/>
    <w:rsid w:val="000D5B82"/>
    <w:rsid w:val="000D6AA2"/>
    <w:rsid w:val="000D7001"/>
    <w:rsid w:val="000E0A26"/>
    <w:rsid w:val="000E1EF8"/>
    <w:rsid w:val="000E1F57"/>
    <w:rsid w:val="000E303B"/>
    <w:rsid w:val="000E4787"/>
    <w:rsid w:val="000E4A08"/>
    <w:rsid w:val="000E61B6"/>
    <w:rsid w:val="000E67EF"/>
    <w:rsid w:val="000E691C"/>
    <w:rsid w:val="000E6A95"/>
    <w:rsid w:val="000E71A0"/>
    <w:rsid w:val="000F0044"/>
    <w:rsid w:val="000F07CD"/>
    <w:rsid w:val="000F0C18"/>
    <w:rsid w:val="000F0C61"/>
    <w:rsid w:val="000F1BB0"/>
    <w:rsid w:val="000F269D"/>
    <w:rsid w:val="000F2725"/>
    <w:rsid w:val="000F275E"/>
    <w:rsid w:val="000F316E"/>
    <w:rsid w:val="000F32E3"/>
    <w:rsid w:val="000F3488"/>
    <w:rsid w:val="000F3695"/>
    <w:rsid w:val="000F3745"/>
    <w:rsid w:val="000F3D91"/>
    <w:rsid w:val="000F57F9"/>
    <w:rsid w:val="000F6F77"/>
    <w:rsid w:val="000F76CB"/>
    <w:rsid w:val="000F774E"/>
    <w:rsid w:val="000F78F5"/>
    <w:rsid w:val="00100129"/>
    <w:rsid w:val="001008F5"/>
    <w:rsid w:val="00100A63"/>
    <w:rsid w:val="00101359"/>
    <w:rsid w:val="00101C03"/>
    <w:rsid w:val="00102AB2"/>
    <w:rsid w:val="00102B63"/>
    <w:rsid w:val="00102D93"/>
    <w:rsid w:val="00102EAF"/>
    <w:rsid w:val="0010311C"/>
    <w:rsid w:val="00103377"/>
    <w:rsid w:val="00103D41"/>
    <w:rsid w:val="001042A5"/>
    <w:rsid w:val="00105530"/>
    <w:rsid w:val="001059FE"/>
    <w:rsid w:val="00105BDF"/>
    <w:rsid w:val="00105CAB"/>
    <w:rsid w:val="00106858"/>
    <w:rsid w:val="00106D15"/>
    <w:rsid w:val="001072FF"/>
    <w:rsid w:val="0010760E"/>
    <w:rsid w:val="00107FD7"/>
    <w:rsid w:val="00110907"/>
    <w:rsid w:val="00110B37"/>
    <w:rsid w:val="0011221E"/>
    <w:rsid w:val="00112978"/>
    <w:rsid w:val="00112E65"/>
    <w:rsid w:val="00113B78"/>
    <w:rsid w:val="00113D72"/>
    <w:rsid w:val="001147AE"/>
    <w:rsid w:val="001157D6"/>
    <w:rsid w:val="001159ED"/>
    <w:rsid w:val="00115B0F"/>
    <w:rsid w:val="00115EE0"/>
    <w:rsid w:val="001167DD"/>
    <w:rsid w:val="00116A23"/>
    <w:rsid w:val="00116F5F"/>
    <w:rsid w:val="0011714D"/>
    <w:rsid w:val="00117A06"/>
    <w:rsid w:val="00117E10"/>
    <w:rsid w:val="00121292"/>
    <w:rsid w:val="00121306"/>
    <w:rsid w:val="00121FF2"/>
    <w:rsid w:val="00123920"/>
    <w:rsid w:val="00124111"/>
    <w:rsid w:val="0012427D"/>
    <w:rsid w:val="00124D24"/>
    <w:rsid w:val="00124D98"/>
    <w:rsid w:val="0012551A"/>
    <w:rsid w:val="00125724"/>
    <w:rsid w:val="001260B1"/>
    <w:rsid w:val="0012687A"/>
    <w:rsid w:val="00126940"/>
    <w:rsid w:val="001269C5"/>
    <w:rsid w:val="00126FC4"/>
    <w:rsid w:val="00127DD7"/>
    <w:rsid w:val="0013016E"/>
    <w:rsid w:val="001312D3"/>
    <w:rsid w:val="001312D5"/>
    <w:rsid w:val="00131842"/>
    <w:rsid w:val="00132115"/>
    <w:rsid w:val="00132658"/>
    <w:rsid w:val="001331BE"/>
    <w:rsid w:val="00133CAB"/>
    <w:rsid w:val="00134307"/>
    <w:rsid w:val="001344C4"/>
    <w:rsid w:val="0013564B"/>
    <w:rsid w:val="00135C49"/>
    <w:rsid w:val="00136DC4"/>
    <w:rsid w:val="0013706D"/>
    <w:rsid w:val="001373AF"/>
    <w:rsid w:val="0013771D"/>
    <w:rsid w:val="001379CE"/>
    <w:rsid w:val="00137F08"/>
    <w:rsid w:val="00140189"/>
    <w:rsid w:val="0014138F"/>
    <w:rsid w:val="0014207C"/>
    <w:rsid w:val="0014273C"/>
    <w:rsid w:val="001428F9"/>
    <w:rsid w:val="00142B5C"/>
    <w:rsid w:val="0014304A"/>
    <w:rsid w:val="0014316D"/>
    <w:rsid w:val="0014321F"/>
    <w:rsid w:val="00143498"/>
    <w:rsid w:val="00143520"/>
    <w:rsid w:val="0014376D"/>
    <w:rsid w:val="00144050"/>
    <w:rsid w:val="00144316"/>
    <w:rsid w:val="001445B4"/>
    <w:rsid w:val="0014521B"/>
    <w:rsid w:val="0014539F"/>
    <w:rsid w:val="00145933"/>
    <w:rsid w:val="001462D2"/>
    <w:rsid w:val="00146684"/>
    <w:rsid w:val="00146F04"/>
    <w:rsid w:val="0014723F"/>
    <w:rsid w:val="00150557"/>
    <w:rsid w:val="001513A9"/>
    <w:rsid w:val="001538EA"/>
    <w:rsid w:val="00153D2A"/>
    <w:rsid w:val="00154135"/>
    <w:rsid w:val="00154D5F"/>
    <w:rsid w:val="00154F76"/>
    <w:rsid w:val="00155830"/>
    <w:rsid w:val="00155E1F"/>
    <w:rsid w:val="00156556"/>
    <w:rsid w:val="00157CB9"/>
    <w:rsid w:val="001602DF"/>
    <w:rsid w:val="00161198"/>
    <w:rsid w:val="001614FE"/>
    <w:rsid w:val="00161CF1"/>
    <w:rsid w:val="0016248D"/>
    <w:rsid w:val="001625CA"/>
    <w:rsid w:val="00162711"/>
    <w:rsid w:val="00162ACE"/>
    <w:rsid w:val="00162E75"/>
    <w:rsid w:val="001635F9"/>
    <w:rsid w:val="0016451B"/>
    <w:rsid w:val="00165831"/>
    <w:rsid w:val="00167442"/>
    <w:rsid w:val="00167968"/>
    <w:rsid w:val="00167976"/>
    <w:rsid w:val="00167A2F"/>
    <w:rsid w:val="00170550"/>
    <w:rsid w:val="00170ADD"/>
    <w:rsid w:val="00171512"/>
    <w:rsid w:val="00171875"/>
    <w:rsid w:val="00171B4C"/>
    <w:rsid w:val="0017268A"/>
    <w:rsid w:val="0017299D"/>
    <w:rsid w:val="00172D0C"/>
    <w:rsid w:val="00172EEF"/>
    <w:rsid w:val="001737AE"/>
    <w:rsid w:val="00173E90"/>
    <w:rsid w:val="001745D0"/>
    <w:rsid w:val="00174FAC"/>
    <w:rsid w:val="001750B8"/>
    <w:rsid w:val="001762C8"/>
    <w:rsid w:val="001776A3"/>
    <w:rsid w:val="001776F4"/>
    <w:rsid w:val="001811A6"/>
    <w:rsid w:val="001814FF"/>
    <w:rsid w:val="00181BEC"/>
    <w:rsid w:val="001821A8"/>
    <w:rsid w:val="001826B8"/>
    <w:rsid w:val="001833BC"/>
    <w:rsid w:val="00183510"/>
    <w:rsid w:val="00184153"/>
    <w:rsid w:val="001844E8"/>
    <w:rsid w:val="001847D3"/>
    <w:rsid w:val="00184AB6"/>
    <w:rsid w:val="00184EEF"/>
    <w:rsid w:val="00185199"/>
    <w:rsid w:val="00185414"/>
    <w:rsid w:val="0018661D"/>
    <w:rsid w:val="00186864"/>
    <w:rsid w:val="0018733E"/>
    <w:rsid w:val="00187FBC"/>
    <w:rsid w:val="001901B7"/>
    <w:rsid w:val="00190D36"/>
    <w:rsid w:val="00191362"/>
    <w:rsid w:val="00191763"/>
    <w:rsid w:val="001918F5"/>
    <w:rsid w:val="00192C5D"/>
    <w:rsid w:val="00193949"/>
    <w:rsid w:val="00193E3D"/>
    <w:rsid w:val="00193F9E"/>
    <w:rsid w:val="00193FC9"/>
    <w:rsid w:val="001943C4"/>
    <w:rsid w:val="00194461"/>
    <w:rsid w:val="00194890"/>
    <w:rsid w:val="0019544F"/>
    <w:rsid w:val="00195AA2"/>
    <w:rsid w:val="00196157"/>
    <w:rsid w:val="0019686B"/>
    <w:rsid w:val="00196EBA"/>
    <w:rsid w:val="001977A2"/>
    <w:rsid w:val="001A009F"/>
    <w:rsid w:val="001A01B9"/>
    <w:rsid w:val="001A05F1"/>
    <w:rsid w:val="001A0AB1"/>
    <w:rsid w:val="001A0E43"/>
    <w:rsid w:val="001A18EB"/>
    <w:rsid w:val="001A1A12"/>
    <w:rsid w:val="001A213D"/>
    <w:rsid w:val="001A2816"/>
    <w:rsid w:val="001A2A30"/>
    <w:rsid w:val="001A2C38"/>
    <w:rsid w:val="001A36F9"/>
    <w:rsid w:val="001A44D5"/>
    <w:rsid w:val="001A582C"/>
    <w:rsid w:val="001A5DB6"/>
    <w:rsid w:val="001A6AB5"/>
    <w:rsid w:val="001A6CCC"/>
    <w:rsid w:val="001A7820"/>
    <w:rsid w:val="001A7DC0"/>
    <w:rsid w:val="001A7FDE"/>
    <w:rsid w:val="001B14BE"/>
    <w:rsid w:val="001B1808"/>
    <w:rsid w:val="001B1D7B"/>
    <w:rsid w:val="001B20EB"/>
    <w:rsid w:val="001B2367"/>
    <w:rsid w:val="001B2768"/>
    <w:rsid w:val="001B27C3"/>
    <w:rsid w:val="001B2936"/>
    <w:rsid w:val="001B2A68"/>
    <w:rsid w:val="001B3969"/>
    <w:rsid w:val="001B43C4"/>
    <w:rsid w:val="001B5139"/>
    <w:rsid w:val="001B581C"/>
    <w:rsid w:val="001B64C7"/>
    <w:rsid w:val="001B668B"/>
    <w:rsid w:val="001B7849"/>
    <w:rsid w:val="001B7F01"/>
    <w:rsid w:val="001C1075"/>
    <w:rsid w:val="001C1C1F"/>
    <w:rsid w:val="001C1CD4"/>
    <w:rsid w:val="001C225B"/>
    <w:rsid w:val="001C29DE"/>
    <w:rsid w:val="001C3430"/>
    <w:rsid w:val="001C41A7"/>
    <w:rsid w:val="001C4475"/>
    <w:rsid w:val="001C53CC"/>
    <w:rsid w:val="001C5429"/>
    <w:rsid w:val="001C592C"/>
    <w:rsid w:val="001C5EBE"/>
    <w:rsid w:val="001C626F"/>
    <w:rsid w:val="001C681F"/>
    <w:rsid w:val="001C69D0"/>
    <w:rsid w:val="001C7201"/>
    <w:rsid w:val="001C746D"/>
    <w:rsid w:val="001C7B7A"/>
    <w:rsid w:val="001D0760"/>
    <w:rsid w:val="001D2111"/>
    <w:rsid w:val="001D3B3D"/>
    <w:rsid w:val="001D3BE9"/>
    <w:rsid w:val="001D3F7E"/>
    <w:rsid w:val="001D4A30"/>
    <w:rsid w:val="001D54DA"/>
    <w:rsid w:val="001D5E5F"/>
    <w:rsid w:val="001D601E"/>
    <w:rsid w:val="001D69B3"/>
    <w:rsid w:val="001D7597"/>
    <w:rsid w:val="001D7A09"/>
    <w:rsid w:val="001D7AB6"/>
    <w:rsid w:val="001D7B54"/>
    <w:rsid w:val="001D7FB1"/>
    <w:rsid w:val="001E0027"/>
    <w:rsid w:val="001E0459"/>
    <w:rsid w:val="001E0C39"/>
    <w:rsid w:val="001E1361"/>
    <w:rsid w:val="001E1F14"/>
    <w:rsid w:val="001E2494"/>
    <w:rsid w:val="001E2C5B"/>
    <w:rsid w:val="001E2D80"/>
    <w:rsid w:val="001E3124"/>
    <w:rsid w:val="001E35A6"/>
    <w:rsid w:val="001E48BC"/>
    <w:rsid w:val="001E4FB9"/>
    <w:rsid w:val="001E5ADA"/>
    <w:rsid w:val="001E5B95"/>
    <w:rsid w:val="001E5DAD"/>
    <w:rsid w:val="001E662B"/>
    <w:rsid w:val="001E66BE"/>
    <w:rsid w:val="001E70A7"/>
    <w:rsid w:val="001F1742"/>
    <w:rsid w:val="001F268F"/>
    <w:rsid w:val="001F2A86"/>
    <w:rsid w:val="001F3287"/>
    <w:rsid w:val="001F3350"/>
    <w:rsid w:val="001F3DB1"/>
    <w:rsid w:val="001F56C9"/>
    <w:rsid w:val="001F5796"/>
    <w:rsid w:val="001F590E"/>
    <w:rsid w:val="001F5DF9"/>
    <w:rsid w:val="001F79E1"/>
    <w:rsid w:val="0020066F"/>
    <w:rsid w:val="00200A41"/>
    <w:rsid w:val="00200F91"/>
    <w:rsid w:val="00201754"/>
    <w:rsid w:val="00201D5E"/>
    <w:rsid w:val="002020BD"/>
    <w:rsid w:val="002025B7"/>
    <w:rsid w:val="00202BE0"/>
    <w:rsid w:val="00204417"/>
    <w:rsid w:val="00204B4C"/>
    <w:rsid w:val="00204FCA"/>
    <w:rsid w:val="0020511B"/>
    <w:rsid w:val="002055A7"/>
    <w:rsid w:val="002058BA"/>
    <w:rsid w:val="00205AA0"/>
    <w:rsid w:val="00206541"/>
    <w:rsid w:val="00207251"/>
    <w:rsid w:val="00207FA4"/>
    <w:rsid w:val="00210042"/>
    <w:rsid w:val="0021022E"/>
    <w:rsid w:val="00210333"/>
    <w:rsid w:val="00210688"/>
    <w:rsid w:val="0021078F"/>
    <w:rsid w:val="00211CBC"/>
    <w:rsid w:val="002131F0"/>
    <w:rsid w:val="002132B7"/>
    <w:rsid w:val="002137A9"/>
    <w:rsid w:val="002139CC"/>
    <w:rsid w:val="00213CE1"/>
    <w:rsid w:val="00214A48"/>
    <w:rsid w:val="0021504F"/>
    <w:rsid w:val="002152A5"/>
    <w:rsid w:val="00215548"/>
    <w:rsid w:val="002170D1"/>
    <w:rsid w:val="00217E22"/>
    <w:rsid w:val="00220AC7"/>
    <w:rsid w:val="0022151A"/>
    <w:rsid w:val="00223427"/>
    <w:rsid w:val="00223CEC"/>
    <w:rsid w:val="0022501E"/>
    <w:rsid w:val="002251C6"/>
    <w:rsid w:val="00225856"/>
    <w:rsid w:val="00225988"/>
    <w:rsid w:val="00225C04"/>
    <w:rsid w:val="00226036"/>
    <w:rsid w:val="00226B1A"/>
    <w:rsid w:val="00226D95"/>
    <w:rsid w:val="00227414"/>
    <w:rsid w:val="00227D23"/>
    <w:rsid w:val="00227F94"/>
    <w:rsid w:val="00230BA3"/>
    <w:rsid w:val="00230D6A"/>
    <w:rsid w:val="002328D6"/>
    <w:rsid w:val="00232D1A"/>
    <w:rsid w:val="00232FF2"/>
    <w:rsid w:val="002334B6"/>
    <w:rsid w:val="00234293"/>
    <w:rsid w:val="00234755"/>
    <w:rsid w:val="002347DE"/>
    <w:rsid w:val="002349D6"/>
    <w:rsid w:val="00234B26"/>
    <w:rsid w:val="00234C46"/>
    <w:rsid w:val="00234EE6"/>
    <w:rsid w:val="002353EB"/>
    <w:rsid w:val="00236007"/>
    <w:rsid w:val="00236635"/>
    <w:rsid w:val="0023703A"/>
    <w:rsid w:val="002376BE"/>
    <w:rsid w:val="00240033"/>
    <w:rsid w:val="00240A1E"/>
    <w:rsid w:val="00240F63"/>
    <w:rsid w:val="0024136B"/>
    <w:rsid w:val="0024145C"/>
    <w:rsid w:val="00241578"/>
    <w:rsid w:val="00241BAE"/>
    <w:rsid w:val="00241CB5"/>
    <w:rsid w:val="002423E7"/>
    <w:rsid w:val="002427BC"/>
    <w:rsid w:val="00242B26"/>
    <w:rsid w:val="00242BFA"/>
    <w:rsid w:val="002447F0"/>
    <w:rsid w:val="00244B35"/>
    <w:rsid w:val="00245411"/>
    <w:rsid w:val="00245E21"/>
    <w:rsid w:val="00246083"/>
    <w:rsid w:val="0024700D"/>
    <w:rsid w:val="0024768B"/>
    <w:rsid w:val="00247FFA"/>
    <w:rsid w:val="002504FC"/>
    <w:rsid w:val="00250B6E"/>
    <w:rsid w:val="0025125A"/>
    <w:rsid w:val="00251ABF"/>
    <w:rsid w:val="00251F40"/>
    <w:rsid w:val="00252055"/>
    <w:rsid w:val="00253C5D"/>
    <w:rsid w:val="002546E1"/>
    <w:rsid w:val="00254AC2"/>
    <w:rsid w:val="00255495"/>
    <w:rsid w:val="002561AD"/>
    <w:rsid w:val="00256292"/>
    <w:rsid w:val="00256BA3"/>
    <w:rsid w:val="00257C3A"/>
    <w:rsid w:val="00257ED7"/>
    <w:rsid w:val="00260850"/>
    <w:rsid w:val="00260C9C"/>
    <w:rsid w:val="00261BA0"/>
    <w:rsid w:val="002622DB"/>
    <w:rsid w:val="002625B9"/>
    <w:rsid w:val="0026276C"/>
    <w:rsid w:val="002627F7"/>
    <w:rsid w:val="00263576"/>
    <w:rsid w:val="002638D7"/>
    <w:rsid w:val="0026551C"/>
    <w:rsid w:val="0026584B"/>
    <w:rsid w:val="0026666A"/>
    <w:rsid w:val="002667CA"/>
    <w:rsid w:val="00266A91"/>
    <w:rsid w:val="00266A9C"/>
    <w:rsid w:val="00267D3D"/>
    <w:rsid w:val="00270280"/>
    <w:rsid w:val="0027112C"/>
    <w:rsid w:val="00271FF2"/>
    <w:rsid w:val="00272D13"/>
    <w:rsid w:val="002735BE"/>
    <w:rsid w:val="00274C5E"/>
    <w:rsid w:val="00274DBA"/>
    <w:rsid w:val="002758E3"/>
    <w:rsid w:val="002769E4"/>
    <w:rsid w:val="002800CC"/>
    <w:rsid w:val="002815D7"/>
    <w:rsid w:val="00283AE4"/>
    <w:rsid w:val="002842E3"/>
    <w:rsid w:val="0028490E"/>
    <w:rsid w:val="00286152"/>
    <w:rsid w:val="00286450"/>
    <w:rsid w:val="00287799"/>
    <w:rsid w:val="00287A61"/>
    <w:rsid w:val="00290375"/>
    <w:rsid w:val="002906E9"/>
    <w:rsid w:val="00293B02"/>
    <w:rsid w:val="002945F0"/>
    <w:rsid w:val="00294ABC"/>
    <w:rsid w:val="0029528F"/>
    <w:rsid w:val="00295314"/>
    <w:rsid w:val="00295A25"/>
    <w:rsid w:val="0029617A"/>
    <w:rsid w:val="002968B9"/>
    <w:rsid w:val="002979B0"/>
    <w:rsid w:val="00297B1D"/>
    <w:rsid w:val="002A0C10"/>
    <w:rsid w:val="002A136E"/>
    <w:rsid w:val="002A1790"/>
    <w:rsid w:val="002A2840"/>
    <w:rsid w:val="002A29B6"/>
    <w:rsid w:val="002A3E1D"/>
    <w:rsid w:val="002A4026"/>
    <w:rsid w:val="002A4477"/>
    <w:rsid w:val="002A520D"/>
    <w:rsid w:val="002A53D0"/>
    <w:rsid w:val="002A5CB5"/>
    <w:rsid w:val="002A60D3"/>
    <w:rsid w:val="002A6968"/>
    <w:rsid w:val="002A7B36"/>
    <w:rsid w:val="002B0858"/>
    <w:rsid w:val="002B0CA6"/>
    <w:rsid w:val="002B0E4C"/>
    <w:rsid w:val="002B127F"/>
    <w:rsid w:val="002B15C5"/>
    <w:rsid w:val="002B172A"/>
    <w:rsid w:val="002B188D"/>
    <w:rsid w:val="002B1F7A"/>
    <w:rsid w:val="002B21E2"/>
    <w:rsid w:val="002B2475"/>
    <w:rsid w:val="002B24AC"/>
    <w:rsid w:val="002B2B86"/>
    <w:rsid w:val="002B2BD3"/>
    <w:rsid w:val="002B3081"/>
    <w:rsid w:val="002B37BA"/>
    <w:rsid w:val="002B3BB9"/>
    <w:rsid w:val="002B3F4A"/>
    <w:rsid w:val="002B4504"/>
    <w:rsid w:val="002B60A7"/>
    <w:rsid w:val="002B6990"/>
    <w:rsid w:val="002B6C76"/>
    <w:rsid w:val="002B7248"/>
    <w:rsid w:val="002B7529"/>
    <w:rsid w:val="002B7C01"/>
    <w:rsid w:val="002B7D45"/>
    <w:rsid w:val="002C092A"/>
    <w:rsid w:val="002C2FF3"/>
    <w:rsid w:val="002C39EE"/>
    <w:rsid w:val="002C3DDC"/>
    <w:rsid w:val="002C3F1C"/>
    <w:rsid w:val="002C6559"/>
    <w:rsid w:val="002C6B5C"/>
    <w:rsid w:val="002C6C3E"/>
    <w:rsid w:val="002C7C52"/>
    <w:rsid w:val="002C7DF7"/>
    <w:rsid w:val="002D0138"/>
    <w:rsid w:val="002D04F1"/>
    <w:rsid w:val="002D0CAF"/>
    <w:rsid w:val="002D1326"/>
    <w:rsid w:val="002D1DF4"/>
    <w:rsid w:val="002D22B1"/>
    <w:rsid w:val="002D294F"/>
    <w:rsid w:val="002D2E64"/>
    <w:rsid w:val="002D3135"/>
    <w:rsid w:val="002D4677"/>
    <w:rsid w:val="002D46DA"/>
    <w:rsid w:val="002D4B0C"/>
    <w:rsid w:val="002D67CC"/>
    <w:rsid w:val="002D68A2"/>
    <w:rsid w:val="002D68E9"/>
    <w:rsid w:val="002D6933"/>
    <w:rsid w:val="002E01EC"/>
    <w:rsid w:val="002E0641"/>
    <w:rsid w:val="002E0838"/>
    <w:rsid w:val="002E1A71"/>
    <w:rsid w:val="002E1D22"/>
    <w:rsid w:val="002E1ED5"/>
    <w:rsid w:val="002E2141"/>
    <w:rsid w:val="002E283E"/>
    <w:rsid w:val="002E28A1"/>
    <w:rsid w:val="002E3011"/>
    <w:rsid w:val="002E32B1"/>
    <w:rsid w:val="002E3702"/>
    <w:rsid w:val="002E4461"/>
    <w:rsid w:val="002E546D"/>
    <w:rsid w:val="002E61AC"/>
    <w:rsid w:val="002F0064"/>
    <w:rsid w:val="002F0B71"/>
    <w:rsid w:val="002F1482"/>
    <w:rsid w:val="002F1BEE"/>
    <w:rsid w:val="002F20EC"/>
    <w:rsid w:val="002F2F29"/>
    <w:rsid w:val="002F42D7"/>
    <w:rsid w:val="002F4D6A"/>
    <w:rsid w:val="002F5552"/>
    <w:rsid w:val="002F5E80"/>
    <w:rsid w:val="002F72DC"/>
    <w:rsid w:val="002F7D0B"/>
    <w:rsid w:val="003004E9"/>
    <w:rsid w:val="0030080F"/>
    <w:rsid w:val="0030120A"/>
    <w:rsid w:val="003013FD"/>
    <w:rsid w:val="00301689"/>
    <w:rsid w:val="003018A7"/>
    <w:rsid w:val="00301A92"/>
    <w:rsid w:val="003025F2"/>
    <w:rsid w:val="003027B2"/>
    <w:rsid w:val="00303EB0"/>
    <w:rsid w:val="00303F47"/>
    <w:rsid w:val="003044E5"/>
    <w:rsid w:val="003047AC"/>
    <w:rsid w:val="00304F8A"/>
    <w:rsid w:val="00305BC3"/>
    <w:rsid w:val="00306148"/>
    <w:rsid w:val="003069A9"/>
    <w:rsid w:val="00307337"/>
    <w:rsid w:val="00307914"/>
    <w:rsid w:val="0030797B"/>
    <w:rsid w:val="0031008F"/>
    <w:rsid w:val="00310ACA"/>
    <w:rsid w:val="00310B36"/>
    <w:rsid w:val="00310C36"/>
    <w:rsid w:val="003115C6"/>
    <w:rsid w:val="003117D8"/>
    <w:rsid w:val="00311A9B"/>
    <w:rsid w:val="0031315A"/>
    <w:rsid w:val="00313916"/>
    <w:rsid w:val="00313E21"/>
    <w:rsid w:val="00313FBC"/>
    <w:rsid w:val="0031542B"/>
    <w:rsid w:val="0031684A"/>
    <w:rsid w:val="0032014C"/>
    <w:rsid w:val="003202E9"/>
    <w:rsid w:val="00320EA9"/>
    <w:rsid w:val="00320FE5"/>
    <w:rsid w:val="00321243"/>
    <w:rsid w:val="003212D9"/>
    <w:rsid w:val="00321496"/>
    <w:rsid w:val="003217AC"/>
    <w:rsid w:val="00321C6B"/>
    <w:rsid w:val="0032227B"/>
    <w:rsid w:val="0032271F"/>
    <w:rsid w:val="0032273D"/>
    <w:rsid w:val="003235B4"/>
    <w:rsid w:val="0032423C"/>
    <w:rsid w:val="003250D6"/>
    <w:rsid w:val="00325CDD"/>
    <w:rsid w:val="00325F8A"/>
    <w:rsid w:val="003260C8"/>
    <w:rsid w:val="0032674F"/>
    <w:rsid w:val="00330194"/>
    <w:rsid w:val="00330400"/>
    <w:rsid w:val="003308C3"/>
    <w:rsid w:val="00330B67"/>
    <w:rsid w:val="00331CE0"/>
    <w:rsid w:val="003327FA"/>
    <w:rsid w:val="003336F0"/>
    <w:rsid w:val="00333923"/>
    <w:rsid w:val="00333A1D"/>
    <w:rsid w:val="00333B4D"/>
    <w:rsid w:val="00333E04"/>
    <w:rsid w:val="00334248"/>
    <w:rsid w:val="00334692"/>
    <w:rsid w:val="00335185"/>
    <w:rsid w:val="00336817"/>
    <w:rsid w:val="00336B6A"/>
    <w:rsid w:val="00337C55"/>
    <w:rsid w:val="00337E77"/>
    <w:rsid w:val="00337EF1"/>
    <w:rsid w:val="00340AC7"/>
    <w:rsid w:val="00341A0D"/>
    <w:rsid w:val="00341D8B"/>
    <w:rsid w:val="00342026"/>
    <w:rsid w:val="00342373"/>
    <w:rsid w:val="0034240A"/>
    <w:rsid w:val="003439C7"/>
    <w:rsid w:val="00344DD0"/>
    <w:rsid w:val="0034594B"/>
    <w:rsid w:val="00345FDD"/>
    <w:rsid w:val="00346B87"/>
    <w:rsid w:val="003471E6"/>
    <w:rsid w:val="00347609"/>
    <w:rsid w:val="00347859"/>
    <w:rsid w:val="00350737"/>
    <w:rsid w:val="00350A27"/>
    <w:rsid w:val="00350CEC"/>
    <w:rsid w:val="00350DAC"/>
    <w:rsid w:val="0035149E"/>
    <w:rsid w:val="003517BB"/>
    <w:rsid w:val="00352077"/>
    <w:rsid w:val="00352B82"/>
    <w:rsid w:val="00353294"/>
    <w:rsid w:val="003550FD"/>
    <w:rsid w:val="00355B8E"/>
    <w:rsid w:val="00356695"/>
    <w:rsid w:val="00356CF1"/>
    <w:rsid w:val="00356DAD"/>
    <w:rsid w:val="003576A6"/>
    <w:rsid w:val="00357E14"/>
    <w:rsid w:val="00360734"/>
    <w:rsid w:val="00361845"/>
    <w:rsid w:val="00361982"/>
    <w:rsid w:val="00361A7C"/>
    <w:rsid w:val="00361B5F"/>
    <w:rsid w:val="00362389"/>
    <w:rsid w:val="00363C97"/>
    <w:rsid w:val="00363FAB"/>
    <w:rsid w:val="00364038"/>
    <w:rsid w:val="003645D7"/>
    <w:rsid w:val="0036469F"/>
    <w:rsid w:val="003649A1"/>
    <w:rsid w:val="00364CF5"/>
    <w:rsid w:val="003650AD"/>
    <w:rsid w:val="00365C29"/>
    <w:rsid w:val="003673F1"/>
    <w:rsid w:val="00367D4D"/>
    <w:rsid w:val="00367D55"/>
    <w:rsid w:val="00370A9F"/>
    <w:rsid w:val="00370E2D"/>
    <w:rsid w:val="00371146"/>
    <w:rsid w:val="00371165"/>
    <w:rsid w:val="003720B6"/>
    <w:rsid w:val="00373A4C"/>
    <w:rsid w:val="00373BBE"/>
    <w:rsid w:val="00374F7C"/>
    <w:rsid w:val="003752A1"/>
    <w:rsid w:val="003757FB"/>
    <w:rsid w:val="00375F54"/>
    <w:rsid w:val="003775DE"/>
    <w:rsid w:val="0038015E"/>
    <w:rsid w:val="003809C0"/>
    <w:rsid w:val="00380C18"/>
    <w:rsid w:val="00380CC5"/>
    <w:rsid w:val="0038205F"/>
    <w:rsid w:val="00382445"/>
    <w:rsid w:val="00382BF6"/>
    <w:rsid w:val="0038343D"/>
    <w:rsid w:val="00383494"/>
    <w:rsid w:val="00383C4B"/>
    <w:rsid w:val="00383D22"/>
    <w:rsid w:val="00383D2C"/>
    <w:rsid w:val="003848A5"/>
    <w:rsid w:val="0038631E"/>
    <w:rsid w:val="00387627"/>
    <w:rsid w:val="003878FA"/>
    <w:rsid w:val="00387A56"/>
    <w:rsid w:val="00391B24"/>
    <w:rsid w:val="00391CB1"/>
    <w:rsid w:val="00392CE8"/>
    <w:rsid w:val="00393C4C"/>
    <w:rsid w:val="00393F7C"/>
    <w:rsid w:val="00394152"/>
    <w:rsid w:val="00394321"/>
    <w:rsid w:val="00394D88"/>
    <w:rsid w:val="00395906"/>
    <w:rsid w:val="003959DE"/>
    <w:rsid w:val="00395E39"/>
    <w:rsid w:val="00397058"/>
    <w:rsid w:val="00397A26"/>
    <w:rsid w:val="003A0352"/>
    <w:rsid w:val="003A035B"/>
    <w:rsid w:val="003A2CB8"/>
    <w:rsid w:val="003A2CE6"/>
    <w:rsid w:val="003A3661"/>
    <w:rsid w:val="003A3971"/>
    <w:rsid w:val="003A4020"/>
    <w:rsid w:val="003A443C"/>
    <w:rsid w:val="003A4725"/>
    <w:rsid w:val="003A4802"/>
    <w:rsid w:val="003A4840"/>
    <w:rsid w:val="003A4E68"/>
    <w:rsid w:val="003A532E"/>
    <w:rsid w:val="003A5459"/>
    <w:rsid w:val="003A5A0C"/>
    <w:rsid w:val="003A6C6B"/>
    <w:rsid w:val="003A6FB0"/>
    <w:rsid w:val="003A76AE"/>
    <w:rsid w:val="003A770E"/>
    <w:rsid w:val="003A7863"/>
    <w:rsid w:val="003B0484"/>
    <w:rsid w:val="003B1008"/>
    <w:rsid w:val="003B1088"/>
    <w:rsid w:val="003B1995"/>
    <w:rsid w:val="003B1C5B"/>
    <w:rsid w:val="003B1EFC"/>
    <w:rsid w:val="003B2889"/>
    <w:rsid w:val="003B346C"/>
    <w:rsid w:val="003B361D"/>
    <w:rsid w:val="003B36DB"/>
    <w:rsid w:val="003B402C"/>
    <w:rsid w:val="003B4391"/>
    <w:rsid w:val="003B4BC4"/>
    <w:rsid w:val="003B575F"/>
    <w:rsid w:val="003B746E"/>
    <w:rsid w:val="003B779B"/>
    <w:rsid w:val="003B77D1"/>
    <w:rsid w:val="003B7923"/>
    <w:rsid w:val="003B7980"/>
    <w:rsid w:val="003B7BD0"/>
    <w:rsid w:val="003C0268"/>
    <w:rsid w:val="003C050D"/>
    <w:rsid w:val="003C133E"/>
    <w:rsid w:val="003C1479"/>
    <w:rsid w:val="003C18FC"/>
    <w:rsid w:val="003C1D22"/>
    <w:rsid w:val="003C2A58"/>
    <w:rsid w:val="003C33BB"/>
    <w:rsid w:val="003C4318"/>
    <w:rsid w:val="003C5B71"/>
    <w:rsid w:val="003C74A2"/>
    <w:rsid w:val="003C74DF"/>
    <w:rsid w:val="003D0979"/>
    <w:rsid w:val="003D0B87"/>
    <w:rsid w:val="003D1BB0"/>
    <w:rsid w:val="003D1F48"/>
    <w:rsid w:val="003D380A"/>
    <w:rsid w:val="003D3DF0"/>
    <w:rsid w:val="003D4507"/>
    <w:rsid w:val="003D4D4F"/>
    <w:rsid w:val="003D5057"/>
    <w:rsid w:val="003D5B53"/>
    <w:rsid w:val="003D630A"/>
    <w:rsid w:val="003D637F"/>
    <w:rsid w:val="003E0084"/>
    <w:rsid w:val="003E0523"/>
    <w:rsid w:val="003E1563"/>
    <w:rsid w:val="003E15C8"/>
    <w:rsid w:val="003E1EEF"/>
    <w:rsid w:val="003E21CC"/>
    <w:rsid w:val="003E2C7C"/>
    <w:rsid w:val="003E3B00"/>
    <w:rsid w:val="003E3B27"/>
    <w:rsid w:val="003E3D79"/>
    <w:rsid w:val="003E3FF5"/>
    <w:rsid w:val="003E4037"/>
    <w:rsid w:val="003E45B8"/>
    <w:rsid w:val="003E4AE1"/>
    <w:rsid w:val="003E4F25"/>
    <w:rsid w:val="003E5884"/>
    <w:rsid w:val="003E59F7"/>
    <w:rsid w:val="003E61BB"/>
    <w:rsid w:val="003E64EE"/>
    <w:rsid w:val="003E6BF1"/>
    <w:rsid w:val="003E7B5B"/>
    <w:rsid w:val="003F028D"/>
    <w:rsid w:val="003F0EDE"/>
    <w:rsid w:val="003F127F"/>
    <w:rsid w:val="003F1B91"/>
    <w:rsid w:val="003F25C7"/>
    <w:rsid w:val="003F2A3F"/>
    <w:rsid w:val="003F2A91"/>
    <w:rsid w:val="003F2F8D"/>
    <w:rsid w:val="003F46E3"/>
    <w:rsid w:val="003F4A9B"/>
    <w:rsid w:val="003F617F"/>
    <w:rsid w:val="003F7355"/>
    <w:rsid w:val="003F7A49"/>
    <w:rsid w:val="003F7FAE"/>
    <w:rsid w:val="00400161"/>
    <w:rsid w:val="00400A01"/>
    <w:rsid w:val="00400D3E"/>
    <w:rsid w:val="00400E54"/>
    <w:rsid w:val="00400FD4"/>
    <w:rsid w:val="004010F7"/>
    <w:rsid w:val="00401FD5"/>
    <w:rsid w:val="00402038"/>
    <w:rsid w:val="004021EA"/>
    <w:rsid w:val="0040248C"/>
    <w:rsid w:val="00402C1B"/>
    <w:rsid w:val="004033BA"/>
    <w:rsid w:val="00404A58"/>
    <w:rsid w:val="004053F2"/>
    <w:rsid w:val="00405ADF"/>
    <w:rsid w:val="004069B1"/>
    <w:rsid w:val="00407323"/>
    <w:rsid w:val="00407EC6"/>
    <w:rsid w:val="00410367"/>
    <w:rsid w:val="00410808"/>
    <w:rsid w:val="00410B01"/>
    <w:rsid w:val="00410BAC"/>
    <w:rsid w:val="004110A5"/>
    <w:rsid w:val="004122D1"/>
    <w:rsid w:val="00412592"/>
    <w:rsid w:val="004125CB"/>
    <w:rsid w:val="00412A88"/>
    <w:rsid w:val="00413A20"/>
    <w:rsid w:val="00413E0A"/>
    <w:rsid w:val="00414086"/>
    <w:rsid w:val="0041429E"/>
    <w:rsid w:val="00415077"/>
    <w:rsid w:val="0041623E"/>
    <w:rsid w:val="0041697C"/>
    <w:rsid w:val="00416FFA"/>
    <w:rsid w:val="00420157"/>
    <w:rsid w:val="0042051E"/>
    <w:rsid w:val="00420AB1"/>
    <w:rsid w:val="00420F27"/>
    <w:rsid w:val="004218EC"/>
    <w:rsid w:val="0042280C"/>
    <w:rsid w:val="00422AD3"/>
    <w:rsid w:val="00423D84"/>
    <w:rsid w:val="00424A54"/>
    <w:rsid w:val="0042511C"/>
    <w:rsid w:val="004253B5"/>
    <w:rsid w:val="0042610A"/>
    <w:rsid w:val="0042750F"/>
    <w:rsid w:val="00431A7C"/>
    <w:rsid w:val="004333EC"/>
    <w:rsid w:val="00433412"/>
    <w:rsid w:val="00433EF9"/>
    <w:rsid w:val="00434165"/>
    <w:rsid w:val="004344F8"/>
    <w:rsid w:val="0043501B"/>
    <w:rsid w:val="00435D9D"/>
    <w:rsid w:val="00435F22"/>
    <w:rsid w:val="00437AC0"/>
    <w:rsid w:val="00437C7B"/>
    <w:rsid w:val="004400AC"/>
    <w:rsid w:val="0044018A"/>
    <w:rsid w:val="004409CA"/>
    <w:rsid w:val="0044151A"/>
    <w:rsid w:val="00441AB7"/>
    <w:rsid w:val="00441CB8"/>
    <w:rsid w:val="00442A7D"/>
    <w:rsid w:val="00442ABA"/>
    <w:rsid w:val="004431CC"/>
    <w:rsid w:val="004436C4"/>
    <w:rsid w:val="00444251"/>
    <w:rsid w:val="004444CC"/>
    <w:rsid w:val="00444805"/>
    <w:rsid w:val="004452B2"/>
    <w:rsid w:val="004458DD"/>
    <w:rsid w:val="004471A9"/>
    <w:rsid w:val="004474C1"/>
    <w:rsid w:val="00447512"/>
    <w:rsid w:val="00447960"/>
    <w:rsid w:val="00450D8B"/>
    <w:rsid w:val="0045144C"/>
    <w:rsid w:val="00451477"/>
    <w:rsid w:val="00451FDE"/>
    <w:rsid w:val="0045302D"/>
    <w:rsid w:val="00453132"/>
    <w:rsid w:val="00454206"/>
    <w:rsid w:val="004542A0"/>
    <w:rsid w:val="0045459A"/>
    <w:rsid w:val="004550AB"/>
    <w:rsid w:val="004559D4"/>
    <w:rsid w:val="00456D19"/>
    <w:rsid w:val="004572B7"/>
    <w:rsid w:val="0045772B"/>
    <w:rsid w:val="00460C99"/>
    <w:rsid w:val="00461260"/>
    <w:rsid w:val="00461AB7"/>
    <w:rsid w:val="00461F5F"/>
    <w:rsid w:val="00462774"/>
    <w:rsid w:val="00462D1E"/>
    <w:rsid w:val="00462F77"/>
    <w:rsid w:val="00464B62"/>
    <w:rsid w:val="00464C14"/>
    <w:rsid w:val="00465B93"/>
    <w:rsid w:val="00465C3D"/>
    <w:rsid w:val="00466667"/>
    <w:rsid w:val="00467A22"/>
    <w:rsid w:val="004704A9"/>
    <w:rsid w:val="004709B5"/>
    <w:rsid w:val="00471A4A"/>
    <w:rsid w:val="004727E1"/>
    <w:rsid w:val="00472A5C"/>
    <w:rsid w:val="004736BC"/>
    <w:rsid w:val="00473DEE"/>
    <w:rsid w:val="004744C5"/>
    <w:rsid w:val="0047491D"/>
    <w:rsid w:val="0047494D"/>
    <w:rsid w:val="0047526F"/>
    <w:rsid w:val="00475481"/>
    <w:rsid w:val="004756F8"/>
    <w:rsid w:val="0047609F"/>
    <w:rsid w:val="004760CB"/>
    <w:rsid w:val="0047694D"/>
    <w:rsid w:val="00476E9F"/>
    <w:rsid w:val="0047734D"/>
    <w:rsid w:val="004777B0"/>
    <w:rsid w:val="00477895"/>
    <w:rsid w:val="00477AA1"/>
    <w:rsid w:val="004808E2"/>
    <w:rsid w:val="00481BE3"/>
    <w:rsid w:val="004824A2"/>
    <w:rsid w:val="004826FE"/>
    <w:rsid w:val="004831FE"/>
    <w:rsid w:val="00484C0B"/>
    <w:rsid w:val="0048514D"/>
    <w:rsid w:val="0048546A"/>
    <w:rsid w:val="004858ED"/>
    <w:rsid w:val="00485D45"/>
    <w:rsid w:val="0048612F"/>
    <w:rsid w:val="004862B4"/>
    <w:rsid w:val="00486C99"/>
    <w:rsid w:val="00487031"/>
    <w:rsid w:val="00487139"/>
    <w:rsid w:val="00487645"/>
    <w:rsid w:val="00490956"/>
    <w:rsid w:val="00490E9A"/>
    <w:rsid w:val="004916AE"/>
    <w:rsid w:val="004918CF"/>
    <w:rsid w:val="004919BF"/>
    <w:rsid w:val="00491FD7"/>
    <w:rsid w:val="00492096"/>
    <w:rsid w:val="004920B4"/>
    <w:rsid w:val="004925CC"/>
    <w:rsid w:val="00492798"/>
    <w:rsid w:val="00493F04"/>
    <w:rsid w:val="00493F7A"/>
    <w:rsid w:val="004949BA"/>
    <w:rsid w:val="00495659"/>
    <w:rsid w:val="0049596D"/>
    <w:rsid w:val="00495F04"/>
    <w:rsid w:val="00495FDB"/>
    <w:rsid w:val="00496C29"/>
    <w:rsid w:val="00497082"/>
    <w:rsid w:val="004975E4"/>
    <w:rsid w:val="004A0A84"/>
    <w:rsid w:val="004A1207"/>
    <w:rsid w:val="004A1943"/>
    <w:rsid w:val="004A1F7E"/>
    <w:rsid w:val="004A24EC"/>
    <w:rsid w:val="004A2C4F"/>
    <w:rsid w:val="004A3043"/>
    <w:rsid w:val="004A3044"/>
    <w:rsid w:val="004A45B3"/>
    <w:rsid w:val="004A4BC2"/>
    <w:rsid w:val="004A5309"/>
    <w:rsid w:val="004A56E7"/>
    <w:rsid w:val="004A5C7B"/>
    <w:rsid w:val="004A705C"/>
    <w:rsid w:val="004A7278"/>
    <w:rsid w:val="004A7F46"/>
    <w:rsid w:val="004B01FD"/>
    <w:rsid w:val="004B10F0"/>
    <w:rsid w:val="004B14B2"/>
    <w:rsid w:val="004B20A5"/>
    <w:rsid w:val="004B24EE"/>
    <w:rsid w:val="004B3241"/>
    <w:rsid w:val="004B3704"/>
    <w:rsid w:val="004B44BA"/>
    <w:rsid w:val="004B5313"/>
    <w:rsid w:val="004B69EC"/>
    <w:rsid w:val="004C03C5"/>
    <w:rsid w:val="004C0D6D"/>
    <w:rsid w:val="004C0FEB"/>
    <w:rsid w:val="004C10D9"/>
    <w:rsid w:val="004C192B"/>
    <w:rsid w:val="004C207E"/>
    <w:rsid w:val="004C3BB0"/>
    <w:rsid w:val="004C4AB9"/>
    <w:rsid w:val="004C611E"/>
    <w:rsid w:val="004C626C"/>
    <w:rsid w:val="004C70DC"/>
    <w:rsid w:val="004C73CE"/>
    <w:rsid w:val="004C7BB3"/>
    <w:rsid w:val="004D10AF"/>
    <w:rsid w:val="004D1D36"/>
    <w:rsid w:val="004D1D78"/>
    <w:rsid w:val="004D2963"/>
    <w:rsid w:val="004D35E1"/>
    <w:rsid w:val="004D5573"/>
    <w:rsid w:val="004D5D85"/>
    <w:rsid w:val="004D6085"/>
    <w:rsid w:val="004D619E"/>
    <w:rsid w:val="004D67E2"/>
    <w:rsid w:val="004D7313"/>
    <w:rsid w:val="004E0245"/>
    <w:rsid w:val="004E05D6"/>
    <w:rsid w:val="004E074F"/>
    <w:rsid w:val="004E0DF8"/>
    <w:rsid w:val="004E10D5"/>
    <w:rsid w:val="004E1275"/>
    <w:rsid w:val="004E13C1"/>
    <w:rsid w:val="004E22A5"/>
    <w:rsid w:val="004E25F6"/>
    <w:rsid w:val="004E2B87"/>
    <w:rsid w:val="004E3290"/>
    <w:rsid w:val="004E332D"/>
    <w:rsid w:val="004E4AC9"/>
    <w:rsid w:val="004E5B80"/>
    <w:rsid w:val="004E5B82"/>
    <w:rsid w:val="004E5CBF"/>
    <w:rsid w:val="004E5F0C"/>
    <w:rsid w:val="004E62AA"/>
    <w:rsid w:val="004E634C"/>
    <w:rsid w:val="004E6D09"/>
    <w:rsid w:val="004E736B"/>
    <w:rsid w:val="004E787C"/>
    <w:rsid w:val="004E7AF9"/>
    <w:rsid w:val="004E7B64"/>
    <w:rsid w:val="004F04AF"/>
    <w:rsid w:val="004F066C"/>
    <w:rsid w:val="004F0A5B"/>
    <w:rsid w:val="004F0C4B"/>
    <w:rsid w:val="004F1155"/>
    <w:rsid w:val="004F1D23"/>
    <w:rsid w:val="004F2B69"/>
    <w:rsid w:val="004F3804"/>
    <w:rsid w:val="004F3D22"/>
    <w:rsid w:val="004F4196"/>
    <w:rsid w:val="004F5173"/>
    <w:rsid w:val="004F6350"/>
    <w:rsid w:val="004F6D11"/>
    <w:rsid w:val="004F6DF6"/>
    <w:rsid w:val="004F7360"/>
    <w:rsid w:val="005000F0"/>
    <w:rsid w:val="005006F5"/>
    <w:rsid w:val="00501022"/>
    <w:rsid w:val="005013F4"/>
    <w:rsid w:val="0050160B"/>
    <w:rsid w:val="00501656"/>
    <w:rsid w:val="005019E0"/>
    <w:rsid w:val="00501F03"/>
    <w:rsid w:val="0050228B"/>
    <w:rsid w:val="00502BD1"/>
    <w:rsid w:val="0050433A"/>
    <w:rsid w:val="005044DD"/>
    <w:rsid w:val="0050466C"/>
    <w:rsid w:val="005049CE"/>
    <w:rsid w:val="00504C4B"/>
    <w:rsid w:val="00504C96"/>
    <w:rsid w:val="00504FD0"/>
    <w:rsid w:val="00505A89"/>
    <w:rsid w:val="00505C59"/>
    <w:rsid w:val="00505D8E"/>
    <w:rsid w:val="005060DE"/>
    <w:rsid w:val="00506170"/>
    <w:rsid w:val="00507AE8"/>
    <w:rsid w:val="005102FD"/>
    <w:rsid w:val="00510DB5"/>
    <w:rsid w:val="00511B7E"/>
    <w:rsid w:val="005123CF"/>
    <w:rsid w:val="0051315A"/>
    <w:rsid w:val="00514235"/>
    <w:rsid w:val="0051450C"/>
    <w:rsid w:val="00514DD6"/>
    <w:rsid w:val="00515DD9"/>
    <w:rsid w:val="00515DE0"/>
    <w:rsid w:val="00516769"/>
    <w:rsid w:val="00516859"/>
    <w:rsid w:val="005174F0"/>
    <w:rsid w:val="00517AB4"/>
    <w:rsid w:val="00517C7D"/>
    <w:rsid w:val="00520B0C"/>
    <w:rsid w:val="00520DFB"/>
    <w:rsid w:val="005215B7"/>
    <w:rsid w:val="00521701"/>
    <w:rsid w:val="005219C0"/>
    <w:rsid w:val="00521C11"/>
    <w:rsid w:val="00522108"/>
    <w:rsid w:val="00522A2C"/>
    <w:rsid w:val="00522EE4"/>
    <w:rsid w:val="00523890"/>
    <w:rsid w:val="005261B1"/>
    <w:rsid w:val="005264F1"/>
    <w:rsid w:val="00526886"/>
    <w:rsid w:val="00527314"/>
    <w:rsid w:val="00527BB7"/>
    <w:rsid w:val="00527E6F"/>
    <w:rsid w:val="00527F53"/>
    <w:rsid w:val="0053062C"/>
    <w:rsid w:val="00531C45"/>
    <w:rsid w:val="0053214B"/>
    <w:rsid w:val="0053245C"/>
    <w:rsid w:val="005325DD"/>
    <w:rsid w:val="00533607"/>
    <w:rsid w:val="0053366D"/>
    <w:rsid w:val="005347FC"/>
    <w:rsid w:val="00534A21"/>
    <w:rsid w:val="005350B3"/>
    <w:rsid w:val="00535F5F"/>
    <w:rsid w:val="00536A07"/>
    <w:rsid w:val="00537D45"/>
    <w:rsid w:val="00540261"/>
    <w:rsid w:val="0054027E"/>
    <w:rsid w:val="0054043E"/>
    <w:rsid w:val="00540B28"/>
    <w:rsid w:val="00540BBF"/>
    <w:rsid w:val="00540CD1"/>
    <w:rsid w:val="00540E0F"/>
    <w:rsid w:val="0054111D"/>
    <w:rsid w:val="005421A1"/>
    <w:rsid w:val="00542359"/>
    <w:rsid w:val="00543182"/>
    <w:rsid w:val="0054351E"/>
    <w:rsid w:val="005443C4"/>
    <w:rsid w:val="005445BB"/>
    <w:rsid w:val="00545899"/>
    <w:rsid w:val="00545A54"/>
    <w:rsid w:val="00546473"/>
    <w:rsid w:val="00546EE2"/>
    <w:rsid w:val="00546FFA"/>
    <w:rsid w:val="0054727D"/>
    <w:rsid w:val="0054787F"/>
    <w:rsid w:val="005500BC"/>
    <w:rsid w:val="0055089C"/>
    <w:rsid w:val="00551230"/>
    <w:rsid w:val="00552260"/>
    <w:rsid w:val="0055231C"/>
    <w:rsid w:val="005529EF"/>
    <w:rsid w:val="00554086"/>
    <w:rsid w:val="005540B9"/>
    <w:rsid w:val="00554C64"/>
    <w:rsid w:val="00554CD1"/>
    <w:rsid w:val="00554F61"/>
    <w:rsid w:val="00555166"/>
    <w:rsid w:val="00555DA8"/>
    <w:rsid w:val="00555E76"/>
    <w:rsid w:val="00555F0C"/>
    <w:rsid w:val="005562D9"/>
    <w:rsid w:val="00556EA0"/>
    <w:rsid w:val="00557181"/>
    <w:rsid w:val="005607EE"/>
    <w:rsid w:val="00560826"/>
    <w:rsid w:val="00560998"/>
    <w:rsid w:val="00561041"/>
    <w:rsid w:val="005613D8"/>
    <w:rsid w:val="00561422"/>
    <w:rsid w:val="005628CA"/>
    <w:rsid w:val="005629CA"/>
    <w:rsid w:val="00562C7F"/>
    <w:rsid w:val="0056359C"/>
    <w:rsid w:val="0056464B"/>
    <w:rsid w:val="0056471F"/>
    <w:rsid w:val="005662C8"/>
    <w:rsid w:val="00566E86"/>
    <w:rsid w:val="00566F3A"/>
    <w:rsid w:val="00567762"/>
    <w:rsid w:val="00570497"/>
    <w:rsid w:val="00570E26"/>
    <w:rsid w:val="00571176"/>
    <w:rsid w:val="00571905"/>
    <w:rsid w:val="005726A5"/>
    <w:rsid w:val="00573791"/>
    <w:rsid w:val="00573D01"/>
    <w:rsid w:val="00575746"/>
    <w:rsid w:val="00575796"/>
    <w:rsid w:val="00576CB9"/>
    <w:rsid w:val="005778D7"/>
    <w:rsid w:val="00577AA7"/>
    <w:rsid w:val="00577DF3"/>
    <w:rsid w:val="0058088E"/>
    <w:rsid w:val="0058089C"/>
    <w:rsid w:val="005818E9"/>
    <w:rsid w:val="005820CC"/>
    <w:rsid w:val="005822B6"/>
    <w:rsid w:val="0058286B"/>
    <w:rsid w:val="005829B5"/>
    <w:rsid w:val="00582CAB"/>
    <w:rsid w:val="00583018"/>
    <w:rsid w:val="005833F9"/>
    <w:rsid w:val="005835DF"/>
    <w:rsid w:val="00583AE1"/>
    <w:rsid w:val="00585234"/>
    <w:rsid w:val="0058526B"/>
    <w:rsid w:val="005852A2"/>
    <w:rsid w:val="00585453"/>
    <w:rsid w:val="00586C41"/>
    <w:rsid w:val="00587968"/>
    <w:rsid w:val="00587AA7"/>
    <w:rsid w:val="00587B43"/>
    <w:rsid w:val="005900E9"/>
    <w:rsid w:val="00590EC0"/>
    <w:rsid w:val="00590EFF"/>
    <w:rsid w:val="00591724"/>
    <w:rsid w:val="00592FA4"/>
    <w:rsid w:val="0059356F"/>
    <w:rsid w:val="00593632"/>
    <w:rsid w:val="0059364A"/>
    <w:rsid w:val="005938C3"/>
    <w:rsid w:val="00594D4E"/>
    <w:rsid w:val="00597972"/>
    <w:rsid w:val="00597A80"/>
    <w:rsid w:val="00597B6E"/>
    <w:rsid w:val="00597E51"/>
    <w:rsid w:val="005A05C6"/>
    <w:rsid w:val="005A0A8D"/>
    <w:rsid w:val="005A0BBB"/>
    <w:rsid w:val="005A0D40"/>
    <w:rsid w:val="005A134A"/>
    <w:rsid w:val="005A270C"/>
    <w:rsid w:val="005A3A65"/>
    <w:rsid w:val="005A3CDD"/>
    <w:rsid w:val="005A4A29"/>
    <w:rsid w:val="005A4A47"/>
    <w:rsid w:val="005A4F48"/>
    <w:rsid w:val="005A507A"/>
    <w:rsid w:val="005A526A"/>
    <w:rsid w:val="005A53D0"/>
    <w:rsid w:val="005A61C3"/>
    <w:rsid w:val="005A634B"/>
    <w:rsid w:val="005A65C3"/>
    <w:rsid w:val="005A6C32"/>
    <w:rsid w:val="005A7967"/>
    <w:rsid w:val="005B06D6"/>
    <w:rsid w:val="005B0F66"/>
    <w:rsid w:val="005B18FA"/>
    <w:rsid w:val="005B1B87"/>
    <w:rsid w:val="005B2153"/>
    <w:rsid w:val="005B2201"/>
    <w:rsid w:val="005B2E4C"/>
    <w:rsid w:val="005B3D69"/>
    <w:rsid w:val="005B586B"/>
    <w:rsid w:val="005B626A"/>
    <w:rsid w:val="005B6632"/>
    <w:rsid w:val="005B746C"/>
    <w:rsid w:val="005C00BA"/>
    <w:rsid w:val="005C086C"/>
    <w:rsid w:val="005C09E2"/>
    <w:rsid w:val="005C1517"/>
    <w:rsid w:val="005C1C27"/>
    <w:rsid w:val="005C2F8C"/>
    <w:rsid w:val="005C3191"/>
    <w:rsid w:val="005C3488"/>
    <w:rsid w:val="005C41BC"/>
    <w:rsid w:val="005C42A4"/>
    <w:rsid w:val="005C4828"/>
    <w:rsid w:val="005C4899"/>
    <w:rsid w:val="005C4943"/>
    <w:rsid w:val="005C4EBA"/>
    <w:rsid w:val="005C60A5"/>
    <w:rsid w:val="005C6E94"/>
    <w:rsid w:val="005C786F"/>
    <w:rsid w:val="005D01EE"/>
    <w:rsid w:val="005D1627"/>
    <w:rsid w:val="005D3ADC"/>
    <w:rsid w:val="005D3B5B"/>
    <w:rsid w:val="005D3C21"/>
    <w:rsid w:val="005D4B7F"/>
    <w:rsid w:val="005D4E06"/>
    <w:rsid w:val="005D582E"/>
    <w:rsid w:val="005D6D18"/>
    <w:rsid w:val="005D70D6"/>
    <w:rsid w:val="005D773C"/>
    <w:rsid w:val="005E063F"/>
    <w:rsid w:val="005E0EE7"/>
    <w:rsid w:val="005E190A"/>
    <w:rsid w:val="005E22F0"/>
    <w:rsid w:val="005E242B"/>
    <w:rsid w:val="005E268D"/>
    <w:rsid w:val="005E27F7"/>
    <w:rsid w:val="005E2A9F"/>
    <w:rsid w:val="005E2AF8"/>
    <w:rsid w:val="005E2B93"/>
    <w:rsid w:val="005E357E"/>
    <w:rsid w:val="005E3652"/>
    <w:rsid w:val="005E3D44"/>
    <w:rsid w:val="005E46D8"/>
    <w:rsid w:val="005E5210"/>
    <w:rsid w:val="005E583E"/>
    <w:rsid w:val="005E6E82"/>
    <w:rsid w:val="005E7C60"/>
    <w:rsid w:val="005E7DFE"/>
    <w:rsid w:val="005F018E"/>
    <w:rsid w:val="005F0209"/>
    <w:rsid w:val="005F0278"/>
    <w:rsid w:val="005F0E4D"/>
    <w:rsid w:val="005F2AE3"/>
    <w:rsid w:val="005F3622"/>
    <w:rsid w:val="005F3E30"/>
    <w:rsid w:val="005F40F0"/>
    <w:rsid w:val="005F425C"/>
    <w:rsid w:val="005F434F"/>
    <w:rsid w:val="005F4E8E"/>
    <w:rsid w:val="005F5662"/>
    <w:rsid w:val="005F57E2"/>
    <w:rsid w:val="005F62D5"/>
    <w:rsid w:val="005F6795"/>
    <w:rsid w:val="006014E4"/>
    <w:rsid w:val="00601629"/>
    <w:rsid w:val="006025FD"/>
    <w:rsid w:val="00603476"/>
    <w:rsid w:val="006036F9"/>
    <w:rsid w:val="0060389D"/>
    <w:rsid w:val="00603E1F"/>
    <w:rsid w:val="00604B2F"/>
    <w:rsid w:val="00604F53"/>
    <w:rsid w:val="006051AB"/>
    <w:rsid w:val="00605C38"/>
    <w:rsid w:val="00605DF6"/>
    <w:rsid w:val="0060672F"/>
    <w:rsid w:val="006067D0"/>
    <w:rsid w:val="00606C0E"/>
    <w:rsid w:val="006075E5"/>
    <w:rsid w:val="006104F5"/>
    <w:rsid w:val="00610C31"/>
    <w:rsid w:val="006114C4"/>
    <w:rsid w:val="006118DE"/>
    <w:rsid w:val="006123A9"/>
    <w:rsid w:val="0061481A"/>
    <w:rsid w:val="00615161"/>
    <w:rsid w:val="006154A5"/>
    <w:rsid w:val="006154AB"/>
    <w:rsid w:val="00615BD6"/>
    <w:rsid w:val="00616787"/>
    <w:rsid w:val="00616CE8"/>
    <w:rsid w:val="00617005"/>
    <w:rsid w:val="00617B96"/>
    <w:rsid w:val="0062004C"/>
    <w:rsid w:val="006208F2"/>
    <w:rsid w:val="006209D6"/>
    <w:rsid w:val="00620AAB"/>
    <w:rsid w:val="00621D3E"/>
    <w:rsid w:val="00621F33"/>
    <w:rsid w:val="00622992"/>
    <w:rsid w:val="006229E9"/>
    <w:rsid w:val="0062450D"/>
    <w:rsid w:val="006250A9"/>
    <w:rsid w:val="0062541F"/>
    <w:rsid w:val="00625A91"/>
    <w:rsid w:val="00625FDA"/>
    <w:rsid w:val="0062677D"/>
    <w:rsid w:val="00626AB3"/>
    <w:rsid w:val="00626AE9"/>
    <w:rsid w:val="00627AFA"/>
    <w:rsid w:val="00627D4F"/>
    <w:rsid w:val="00627E6F"/>
    <w:rsid w:val="00631E3E"/>
    <w:rsid w:val="006325EC"/>
    <w:rsid w:val="0063277F"/>
    <w:rsid w:val="00632EE2"/>
    <w:rsid w:val="00632F06"/>
    <w:rsid w:val="00632FE5"/>
    <w:rsid w:val="00633588"/>
    <w:rsid w:val="00633F54"/>
    <w:rsid w:val="00634B34"/>
    <w:rsid w:val="00634DF6"/>
    <w:rsid w:val="006352A4"/>
    <w:rsid w:val="00635540"/>
    <w:rsid w:val="00635742"/>
    <w:rsid w:val="006367D0"/>
    <w:rsid w:val="0063692E"/>
    <w:rsid w:val="00636BE8"/>
    <w:rsid w:val="0063765B"/>
    <w:rsid w:val="00640AB5"/>
    <w:rsid w:val="00640BD1"/>
    <w:rsid w:val="00641745"/>
    <w:rsid w:val="00641F33"/>
    <w:rsid w:val="00642450"/>
    <w:rsid w:val="00642755"/>
    <w:rsid w:val="00642A3F"/>
    <w:rsid w:val="00642C3D"/>
    <w:rsid w:val="006431CF"/>
    <w:rsid w:val="00643DD9"/>
    <w:rsid w:val="0064555A"/>
    <w:rsid w:val="00645566"/>
    <w:rsid w:val="00646412"/>
    <w:rsid w:val="006471D7"/>
    <w:rsid w:val="006478E1"/>
    <w:rsid w:val="00647E97"/>
    <w:rsid w:val="006511F2"/>
    <w:rsid w:val="006512CC"/>
    <w:rsid w:val="00651365"/>
    <w:rsid w:val="00651973"/>
    <w:rsid w:val="00651A05"/>
    <w:rsid w:val="006521A1"/>
    <w:rsid w:val="006538EF"/>
    <w:rsid w:val="00653DB0"/>
    <w:rsid w:val="00654017"/>
    <w:rsid w:val="006542F2"/>
    <w:rsid w:val="00655189"/>
    <w:rsid w:val="00655AA8"/>
    <w:rsid w:val="0065675B"/>
    <w:rsid w:val="00656894"/>
    <w:rsid w:val="00656ECF"/>
    <w:rsid w:val="00657153"/>
    <w:rsid w:val="00657352"/>
    <w:rsid w:val="00657918"/>
    <w:rsid w:val="006579A8"/>
    <w:rsid w:val="0066058E"/>
    <w:rsid w:val="006621E3"/>
    <w:rsid w:val="00662BBD"/>
    <w:rsid w:val="0066422F"/>
    <w:rsid w:val="00664459"/>
    <w:rsid w:val="00665140"/>
    <w:rsid w:val="0066568C"/>
    <w:rsid w:val="00665780"/>
    <w:rsid w:val="00665867"/>
    <w:rsid w:val="00665E57"/>
    <w:rsid w:val="00665EB4"/>
    <w:rsid w:val="006662C6"/>
    <w:rsid w:val="00666ECB"/>
    <w:rsid w:val="006676E4"/>
    <w:rsid w:val="00667961"/>
    <w:rsid w:val="00667C15"/>
    <w:rsid w:val="00670793"/>
    <w:rsid w:val="00670D99"/>
    <w:rsid w:val="00670F25"/>
    <w:rsid w:val="006717F3"/>
    <w:rsid w:val="00674B84"/>
    <w:rsid w:val="006753AD"/>
    <w:rsid w:val="00676B99"/>
    <w:rsid w:val="0067731B"/>
    <w:rsid w:val="006778B3"/>
    <w:rsid w:val="00681403"/>
    <w:rsid w:val="00681A8A"/>
    <w:rsid w:val="00681DF7"/>
    <w:rsid w:val="00681FD0"/>
    <w:rsid w:val="006823AA"/>
    <w:rsid w:val="0068311F"/>
    <w:rsid w:val="0068407F"/>
    <w:rsid w:val="00684E34"/>
    <w:rsid w:val="00685151"/>
    <w:rsid w:val="00685BA0"/>
    <w:rsid w:val="00686975"/>
    <w:rsid w:val="0068748B"/>
    <w:rsid w:val="00687493"/>
    <w:rsid w:val="006900C0"/>
    <w:rsid w:val="006903E3"/>
    <w:rsid w:val="00691428"/>
    <w:rsid w:val="00691B6B"/>
    <w:rsid w:val="00692809"/>
    <w:rsid w:val="00692D0F"/>
    <w:rsid w:val="006951B3"/>
    <w:rsid w:val="00695B6B"/>
    <w:rsid w:val="006A008E"/>
    <w:rsid w:val="006A0683"/>
    <w:rsid w:val="006A15F7"/>
    <w:rsid w:val="006A16E8"/>
    <w:rsid w:val="006A3084"/>
    <w:rsid w:val="006A42EE"/>
    <w:rsid w:val="006A4630"/>
    <w:rsid w:val="006A4CC9"/>
    <w:rsid w:val="006A5073"/>
    <w:rsid w:val="006A5289"/>
    <w:rsid w:val="006A53A0"/>
    <w:rsid w:val="006A70A7"/>
    <w:rsid w:val="006A7B09"/>
    <w:rsid w:val="006B045B"/>
    <w:rsid w:val="006B06D4"/>
    <w:rsid w:val="006B07D4"/>
    <w:rsid w:val="006B0923"/>
    <w:rsid w:val="006B0C56"/>
    <w:rsid w:val="006B0EC1"/>
    <w:rsid w:val="006B1094"/>
    <w:rsid w:val="006B2B22"/>
    <w:rsid w:val="006B2BCE"/>
    <w:rsid w:val="006B30A1"/>
    <w:rsid w:val="006B375A"/>
    <w:rsid w:val="006B4386"/>
    <w:rsid w:val="006B500A"/>
    <w:rsid w:val="006B578E"/>
    <w:rsid w:val="006B5C0C"/>
    <w:rsid w:val="006B701B"/>
    <w:rsid w:val="006B799D"/>
    <w:rsid w:val="006C036D"/>
    <w:rsid w:val="006C1237"/>
    <w:rsid w:val="006C148E"/>
    <w:rsid w:val="006C1647"/>
    <w:rsid w:val="006C2408"/>
    <w:rsid w:val="006C2817"/>
    <w:rsid w:val="006C3095"/>
    <w:rsid w:val="006C4DAF"/>
    <w:rsid w:val="006C5512"/>
    <w:rsid w:val="006C6328"/>
    <w:rsid w:val="006C64C8"/>
    <w:rsid w:val="006C78E6"/>
    <w:rsid w:val="006C7DAE"/>
    <w:rsid w:val="006D05BC"/>
    <w:rsid w:val="006D1A6B"/>
    <w:rsid w:val="006D27F8"/>
    <w:rsid w:val="006D32D1"/>
    <w:rsid w:val="006D33BE"/>
    <w:rsid w:val="006D44AD"/>
    <w:rsid w:val="006D44BB"/>
    <w:rsid w:val="006D47F3"/>
    <w:rsid w:val="006D4E70"/>
    <w:rsid w:val="006D4F53"/>
    <w:rsid w:val="006D5DE3"/>
    <w:rsid w:val="006D663C"/>
    <w:rsid w:val="006D75BF"/>
    <w:rsid w:val="006D7967"/>
    <w:rsid w:val="006E03A2"/>
    <w:rsid w:val="006E03C6"/>
    <w:rsid w:val="006E143F"/>
    <w:rsid w:val="006E168C"/>
    <w:rsid w:val="006E263D"/>
    <w:rsid w:val="006E26A3"/>
    <w:rsid w:val="006E2D5B"/>
    <w:rsid w:val="006E35FD"/>
    <w:rsid w:val="006E3AAE"/>
    <w:rsid w:val="006E3D6E"/>
    <w:rsid w:val="006E4561"/>
    <w:rsid w:val="006E4880"/>
    <w:rsid w:val="006E64CC"/>
    <w:rsid w:val="006E703F"/>
    <w:rsid w:val="006F0554"/>
    <w:rsid w:val="006F156A"/>
    <w:rsid w:val="006F1EA6"/>
    <w:rsid w:val="006F2086"/>
    <w:rsid w:val="006F2C34"/>
    <w:rsid w:val="006F2F7E"/>
    <w:rsid w:val="006F3018"/>
    <w:rsid w:val="006F3858"/>
    <w:rsid w:val="006F3B00"/>
    <w:rsid w:val="006F3EB7"/>
    <w:rsid w:val="006F4252"/>
    <w:rsid w:val="006F48FD"/>
    <w:rsid w:val="006F4FE5"/>
    <w:rsid w:val="006F5592"/>
    <w:rsid w:val="006F5D5B"/>
    <w:rsid w:val="006F6656"/>
    <w:rsid w:val="006F6CF6"/>
    <w:rsid w:val="00700FB5"/>
    <w:rsid w:val="0070103B"/>
    <w:rsid w:val="00701213"/>
    <w:rsid w:val="007014DC"/>
    <w:rsid w:val="00701945"/>
    <w:rsid w:val="00701A1C"/>
    <w:rsid w:val="00702824"/>
    <w:rsid w:val="007030FB"/>
    <w:rsid w:val="007034A8"/>
    <w:rsid w:val="00703662"/>
    <w:rsid w:val="00704AFD"/>
    <w:rsid w:val="00704C6E"/>
    <w:rsid w:val="00704DFC"/>
    <w:rsid w:val="00704F58"/>
    <w:rsid w:val="00704F67"/>
    <w:rsid w:val="00705164"/>
    <w:rsid w:val="00705D9E"/>
    <w:rsid w:val="0070671E"/>
    <w:rsid w:val="00710283"/>
    <w:rsid w:val="007105EC"/>
    <w:rsid w:val="00710690"/>
    <w:rsid w:val="00712363"/>
    <w:rsid w:val="0071264C"/>
    <w:rsid w:val="00713838"/>
    <w:rsid w:val="007138B7"/>
    <w:rsid w:val="0071391E"/>
    <w:rsid w:val="00714094"/>
    <w:rsid w:val="00714DFE"/>
    <w:rsid w:val="00714E57"/>
    <w:rsid w:val="00715096"/>
    <w:rsid w:val="007159C0"/>
    <w:rsid w:val="00716349"/>
    <w:rsid w:val="00716A03"/>
    <w:rsid w:val="00716C39"/>
    <w:rsid w:val="00716ED1"/>
    <w:rsid w:val="00717525"/>
    <w:rsid w:val="00720370"/>
    <w:rsid w:val="007218D1"/>
    <w:rsid w:val="00721D13"/>
    <w:rsid w:val="0072207F"/>
    <w:rsid w:val="00722443"/>
    <w:rsid w:val="0072250C"/>
    <w:rsid w:val="0072289A"/>
    <w:rsid w:val="00723C5F"/>
    <w:rsid w:val="00724C8C"/>
    <w:rsid w:val="00724E9E"/>
    <w:rsid w:val="00726608"/>
    <w:rsid w:val="00726BD2"/>
    <w:rsid w:val="00727F0E"/>
    <w:rsid w:val="007306CD"/>
    <w:rsid w:val="007319BF"/>
    <w:rsid w:val="00731F4D"/>
    <w:rsid w:val="0073244E"/>
    <w:rsid w:val="00732816"/>
    <w:rsid w:val="00733B08"/>
    <w:rsid w:val="00733CE9"/>
    <w:rsid w:val="007349C4"/>
    <w:rsid w:val="00735F7E"/>
    <w:rsid w:val="007364F3"/>
    <w:rsid w:val="007368D2"/>
    <w:rsid w:val="00736A90"/>
    <w:rsid w:val="00736D54"/>
    <w:rsid w:val="00740A16"/>
    <w:rsid w:val="00740B27"/>
    <w:rsid w:val="00741317"/>
    <w:rsid w:val="007416BB"/>
    <w:rsid w:val="00742059"/>
    <w:rsid w:val="00742BB1"/>
    <w:rsid w:val="00742D90"/>
    <w:rsid w:val="00743314"/>
    <w:rsid w:val="00743557"/>
    <w:rsid w:val="007438C6"/>
    <w:rsid w:val="00743FC8"/>
    <w:rsid w:val="00744B56"/>
    <w:rsid w:val="00744E6D"/>
    <w:rsid w:val="007466A2"/>
    <w:rsid w:val="007466EC"/>
    <w:rsid w:val="00746714"/>
    <w:rsid w:val="00746924"/>
    <w:rsid w:val="0074776D"/>
    <w:rsid w:val="00750784"/>
    <w:rsid w:val="00750B6E"/>
    <w:rsid w:val="00750E36"/>
    <w:rsid w:val="007512DD"/>
    <w:rsid w:val="0075187F"/>
    <w:rsid w:val="00751A49"/>
    <w:rsid w:val="007527B0"/>
    <w:rsid w:val="00754151"/>
    <w:rsid w:val="00754526"/>
    <w:rsid w:val="007551A4"/>
    <w:rsid w:val="0075696D"/>
    <w:rsid w:val="00756BB7"/>
    <w:rsid w:val="00757307"/>
    <w:rsid w:val="00757927"/>
    <w:rsid w:val="00757A45"/>
    <w:rsid w:val="007602D9"/>
    <w:rsid w:val="00760539"/>
    <w:rsid w:val="007606E7"/>
    <w:rsid w:val="0076097C"/>
    <w:rsid w:val="00760E97"/>
    <w:rsid w:val="007613CD"/>
    <w:rsid w:val="00761B59"/>
    <w:rsid w:val="00761E62"/>
    <w:rsid w:val="0076226D"/>
    <w:rsid w:val="0076243D"/>
    <w:rsid w:val="007636F0"/>
    <w:rsid w:val="0076372C"/>
    <w:rsid w:val="00764245"/>
    <w:rsid w:val="00764920"/>
    <w:rsid w:val="007649AE"/>
    <w:rsid w:val="00765B91"/>
    <w:rsid w:val="00766765"/>
    <w:rsid w:val="00767710"/>
    <w:rsid w:val="0076781A"/>
    <w:rsid w:val="007678CF"/>
    <w:rsid w:val="00767BBE"/>
    <w:rsid w:val="0077011B"/>
    <w:rsid w:val="00770B22"/>
    <w:rsid w:val="00770DAE"/>
    <w:rsid w:val="007711DB"/>
    <w:rsid w:val="007713A2"/>
    <w:rsid w:val="007716BB"/>
    <w:rsid w:val="0077326E"/>
    <w:rsid w:val="00773379"/>
    <w:rsid w:val="00773C79"/>
    <w:rsid w:val="00773F45"/>
    <w:rsid w:val="00774291"/>
    <w:rsid w:val="00774BE6"/>
    <w:rsid w:val="00776D50"/>
    <w:rsid w:val="007774D9"/>
    <w:rsid w:val="007777F5"/>
    <w:rsid w:val="00777A30"/>
    <w:rsid w:val="00777CCF"/>
    <w:rsid w:val="007806D2"/>
    <w:rsid w:val="0078103A"/>
    <w:rsid w:val="007824EB"/>
    <w:rsid w:val="00782DFC"/>
    <w:rsid w:val="00782F4B"/>
    <w:rsid w:val="0078405F"/>
    <w:rsid w:val="0078444C"/>
    <w:rsid w:val="00784F6E"/>
    <w:rsid w:val="0078579B"/>
    <w:rsid w:val="007860BF"/>
    <w:rsid w:val="00790605"/>
    <w:rsid w:val="00790BC1"/>
    <w:rsid w:val="007916D2"/>
    <w:rsid w:val="00792063"/>
    <w:rsid w:val="0079268C"/>
    <w:rsid w:val="00793DBE"/>
    <w:rsid w:val="007943A8"/>
    <w:rsid w:val="00794566"/>
    <w:rsid w:val="00794DAE"/>
    <w:rsid w:val="0079526C"/>
    <w:rsid w:val="00795B40"/>
    <w:rsid w:val="00795F86"/>
    <w:rsid w:val="007963B3"/>
    <w:rsid w:val="00796C04"/>
    <w:rsid w:val="00796DF4"/>
    <w:rsid w:val="00797465"/>
    <w:rsid w:val="0079748E"/>
    <w:rsid w:val="0079781A"/>
    <w:rsid w:val="007A00B3"/>
    <w:rsid w:val="007A0308"/>
    <w:rsid w:val="007A0A3F"/>
    <w:rsid w:val="007A0C60"/>
    <w:rsid w:val="007A1150"/>
    <w:rsid w:val="007A207D"/>
    <w:rsid w:val="007A241B"/>
    <w:rsid w:val="007A272D"/>
    <w:rsid w:val="007A2757"/>
    <w:rsid w:val="007A2761"/>
    <w:rsid w:val="007A2F06"/>
    <w:rsid w:val="007A3FD8"/>
    <w:rsid w:val="007A4090"/>
    <w:rsid w:val="007A5009"/>
    <w:rsid w:val="007A53E1"/>
    <w:rsid w:val="007A5599"/>
    <w:rsid w:val="007A5B51"/>
    <w:rsid w:val="007A5C63"/>
    <w:rsid w:val="007A5CFD"/>
    <w:rsid w:val="007A6423"/>
    <w:rsid w:val="007A741B"/>
    <w:rsid w:val="007B01C9"/>
    <w:rsid w:val="007B01F6"/>
    <w:rsid w:val="007B09A9"/>
    <w:rsid w:val="007B0B7D"/>
    <w:rsid w:val="007B0E3C"/>
    <w:rsid w:val="007B1D93"/>
    <w:rsid w:val="007B210C"/>
    <w:rsid w:val="007B3E4D"/>
    <w:rsid w:val="007B403F"/>
    <w:rsid w:val="007B419C"/>
    <w:rsid w:val="007B4488"/>
    <w:rsid w:val="007B49B0"/>
    <w:rsid w:val="007B6185"/>
    <w:rsid w:val="007B66A6"/>
    <w:rsid w:val="007B6F1B"/>
    <w:rsid w:val="007B726E"/>
    <w:rsid w:val="007B7C69"/>
    <w:rsid w:val="007B7C86"/>
    <w:rsid w:val="007C0695"/>
    <w:rsid w:val="007C32BD"/>
    <w:rsid w:val="007C35C8"/>
    <w:rsid w:val="007C3B10"/>
    <w:rsid w:val="007C487A"/>
    <w:rsid w:val="007C49F6"/>
    <w:rsid w:val="007C4A2A"/>
    <w:rsid w:val="007C57B0"/>
    <w:rsid w:val="007C5E3B"/>
    <w:rsid w:val="007C7284"/>
    <w:rsid w:val="007C73B3"/>
    <w:rsid w:val="007C76B1"/>
    <w:rsid w:val="007C7B20"/>
    <w:rsid w:val="007D0DF7"/>
    <w:rsid w:val="007D11F2"/>
    <w:rsid w:val="007D1CFB"/>
    <w:rsid w:val="007D1D26"/>
    <w:rsid w:val="007D2B58"/>
    <w:rsid w:val="007D2C88"/>
    <w:rsid w:val="007D4D84"/>
    <w:rsid w:val="007D5124"/>
    <w:rsid w:val="007D555E"/>
    <w:rsid w:val="007D5F37"/>
    <w:rsid w:val="007D610D"/>
    <w:rsid w:val="007D63FE"/>
    <w:rsid w:val="007D6461"/>
    <w:rsid w:val="007D70BA"/>
    <w:rsid w:val="007D715D"/>
    <w:rsid w:val="007E1CB9"/>
    <w:rsid w:val="007E23E8"/>
    <w:rsid w:val="007E28C2"/>
    <w:rsid w:val="007E29AB"/>
    <w:rsid w:val="007E2D0D"/>
    <w:rsid w:val="007E343B"/>
    <w:rsid w:val="007E4364"/>
    <w:rsid w:val="007E4A98"/>
    <w:rsid w:val="007E4EB0"/>
    <w:rsid w:val="007E50EC"/>
    <w:rsid w:val="007E51DB"/>
    <w:rsid w:val="007E58C1"/>
    <w:rsid w:val="007E596E"/>
    <w:rsid w:val="007E5CA9"/>
    <w:rsid w:val="007E6AE5"/>
    <w:rsid w:val="007E6B6B"/>
    <w:rsid w:val="007E71B8"/>
    <w:rsid w:val="007E758B"/>
    <w:rsid w:val="007E79B4"/>
    <w:rsid w:val="007E7A93"/>
    <w:rsid w:val="007F028E"/>
    <w:rsid w:val="007F0647"/>
    <w:rsid w:val="007F07D5"/>
    <w:rsid w:val="007F139D"/>
    <w:rsid w:val="007F1E47"/>
    <w:rsid w:val="007F1EE3"/>
    <w:rsid w:val="007F20E1"/>
    <w:rsid w:val="007F2A47"/>
    <w:rsid w:val="007F2C3F"/>
    <w:rsid w:val="007F2E34"/>
    <w:rsid w:val="007F3AD8"/>
    <w:rsid w:val="007F40B4"/>
    <w:rsid w:val="007F413A"/>
    <w:rsid w:val="007F48A7"/>
    <w:rsid w:val="007F4A0E"/>
    <w:rsid w:val="007F4D77"/>
    <w:rsid w:val="007F5808"/>
    <w:rsid w:val="007F5D25"/>
    <w:rsid w:val="007F5D7D"/>
    <w:rsid w:val="007F6C3E"/>
    <w:rsid w:val="007F6C6D"/>
    <w:rsid w:val="007F6C90"/>
    <w:rsid w:val="00800509"/>
    <w:rsid w:val="00800B9F"/>
    <w:rsid w:val="00800E31"/>
    <w:rsid w:val="00801153"/>
    <w:rsid w:val="00802B8D"/>
    <w:rsid w:val="008031C3"/>
    <w:rsid w:val="0080348C"/>
    <w:rsid w:val="00804CF9"/>
    <w:rsid w:val="00804FD5"/>
    <w:rsid w:val="0080545F"/>
    <w:rsid w:val="00805E8E"/>
    <w:rsid w:val="0080686F"/>
    <w:rsid w:val="00806F22"/>
    <w:rsid w:val="0080735C"/>
    <w:rsid w:val="0080743E"/>
    <w:rsid w:val="008100CB"/>
    <w:rsid w:val="00810BF6"/>
    <w:rsid w:val="00810DDD"/>
    <w:rsid w:val="00810FD1"/>
    <w:rsid w:val="008119C5"/>
    <w:rsid w:val="00811BEB"/>
    <w:rsid w:val="00811F21"/>
    <w:rsid w:val="00811F90"/>
    <w:rsid w:val="0081200A"/>
    <w:rsid w:val="008122EF"/>
    <w:rsid w:val="0081292B"/>
    <w:rsid w:val="00812B5B"/>
    <w:rsid w:val="00812FC7"/>
    <w:rsid w:val="0081605B"/>
    <w:rsid w:val="00816333"/>
    <w:rsid w:val="00817B50"/>
    <w:rsid w:val="0082057D"/>
    <w:rsid w:val="00820F22"/>
    <w:rsid w:val="00820FA1"/>
    <w:rsid w:val="008213D2"/>
    <w:rsid w:val="008214A3"/>
    <w:rsid w:val="00821C38"/>
    <w:rsid w:val="008220D1"/>
    <w:rsid w:val="0082476C"/>
    <w:rsid w:val="00824C1A"/>
    <w:rsid w:val="00824E31"/>
    <w:rsid w:val="00825034"/>
    <w:rsid w:val="008250DA"/>
    <w:rsid w:val="00825479"/>
    <w:rsid w:val="0082591E"/>
    <w:rsid w:val="008266A0"/>
    <w:rsid w:val="008268F8"/>
    <w:rsid w:val="008271D8"/>
    <w:rsid w:val="0082763F"/>
    <w:rsid w:val="00827C42"/>
    <w:rsid w:val="008315E5"/>
    <w:rsid w:val="00832192"/>
    <w:rsid w:val="00832476"/>
    <w:rsid w:val="00832547"/>
    <w:rsid w:val="00832DDA"/>
    <w:rsid w:val="008333E0"/>
    <w:rsid w:val="00833F77"/>
    <w:rsid w:val="00834A84"/>
    <w:rsid w:val="00834C9E"/>
    <w:rsid w:val="00834DCB"/>
    <w:rsid w:val="00837B52"/>
    <w:rsid w:val="00840039"/>
    <w:rsid w:val="008404E0"/>
    <w:rsid w:val="00840DF3"/>
    <w:rsid w:val="00843861"/>
    <w:rsid w:val="00843AE1"/>
    <w:rsid w:val="00843E71"/>
    <w:rsid w:val="0084460B"/>
    <w:rsid w:val="008451CD"/>
    <w:rsid w:val="008452EE"/>
    <w:rsid w:val="00846401"/>
    <w:rsid w:val="008466CC"/>
    <w:rsid w:val="00846FB1"/>
    <w:rsid w:val="0084736E"/>
    <w:rsid w:val="00847D04"/>
    <w:rsid w:val="00850412"/>
    <w:rsid w:val="0085058C"/>
    <w:rsid w:val="00852337"/>
    <w:rsid w:val="0085314D"/>
    <w:rsid w:val="0085387C"/>
    <w:rsid w:val="00853D09"/>
    <w:rsid w:val="00854065"/>
    <w:rsid w:val="00854C92"/>
    <w:rsid w:val="00855345"/>
    <w:rsid w:val="008561F5"/>
    <w:rsid w:val="0085638E"/>
    <w:rsid w:val="00856D3A"/>
    <w:rsid w:val="00860B55"/>
    <w:rsid w:val="00861108"/>
    <w:rsid w:val="00861CE7"/>
    <w:rsid w:val="00862134"/>
    <w:rsid w:val="00862D7C"/>
    <w:rsid w:val="0086309D"/>
    <w:rsid w:val="00863D0F"/>
    <w:rsid w:val="00863D15"/>
    <w:rsid w:val="00864BB7"/>
    <w:rsid w:val="008670B8"/>
    <w:rsid w:val="0086726F"/>
    <w:rsid w:val="00867A91"/>
    <w:rsid w:val="00867F0C"/>
    <w:rsid w:val="008704B0"/>
    <w:rsid w:val="00870ADA"/>
    <w:rsid w:val="0087133A"/>
    <w:rsid w:val="008714FF"/>
    <w:rsid w:val="00872011"/>
    <w:rsid w:val="008722E8"/>
    <w:rsid w:val="00872448"/>
    <w:rsid w:val="008728B4"/>
    <w:rsid w:val="008729E7"/>
    <w:rsid w:val="0087384B"/>
    <w:rsid w:val="008744DE"/>
    <w:rsid w:val="00874DED"/>
    <w:rsid w:val="00875E95"/>
    <w:rsid w:val="00875F19"/>
    <w:rsid w:val="008772B3"/>
    <w:rsid w:val="008778E1"/>
    <w:rsid w:val="00877E11"/>
    <w:rsid w:val="00880B76"/>
    <w:rsid w:val="0088116E"/>
    <w:rsid w:val="00881EA4"/>
    <w:rsid w:val="00882539"/>
    <w:rsid w:val="008826EE"/>
    <w:rsid w:val="00882859"/>
    <w:rsid w:val="00882D45"/>
    <w:rsid w:val="00882DE2"/>
    <w:rsid w:val="0088344A"/>
    <w:rsid w:val="00884530"/>
    <w:rsid w:val="008845E0"/>
    <w:rsid w:val="00884A29"/>
    <w:rsid w:val="00884DE4"/>
    <w:rsid w:val="00884F52"/>
    <w:rsid w:val="008859D1"/>
    <w:rsid w:val="00886038"/>
    <w:rsid w:val="008860A2"/>
    <w:rsid w:val="0089061D"/>
    <w:rsid w:val="00890AEE"/>
    <w:rsid w:val="00890E6E"/>
    <w:rsid w:val="00891846"/>
    <w:rsid w:val="00892730"/>
    <w:rsid w:val="00892920"/>
    <w:rsid w:val="00892BF9"/>
    <w:rsid w:val="008931F1"/>
    <w:rsid w:val="00893856"/>
    <w:rsid w:val="008938B1"/>
    <w:rsid w:val="008943CE"/>
    <w:rsid w:val="008945AC"/>
    <w:rsid w:val="00894D92"/>
    <w:rsid w:val="008954D8"/>
    <w:rsid w:val="00895A54"/>
    <w:rsid w:val="00895C53"/>
    <w:rsid w:val="008966A1"/>
    <w:rsid w:val="00896D67"/>
    <w:rsid w:val="008975FD"/>
    <w:rsid w:val="008A03EE"/>
    <w:rsid w:val="008A0DEF"/>
    <w:rsid w:val="008A12EB"/>
    <w:rsid w:val="008A16CA"/>
    <w:rsid w:val="008A1A4B"/>
    <w:rsid w:val="008A2A4E"/>
    <w:rsid w:val="008A36D9"/>
    <w:rsid w:val="008A40F5"/>
    <w:rsid w:val="008A47C7"/>
    <w:rsid w:val="008A4B9B"/>
    <w:rsid w:val="008A586A"/>
    <w:rsid w:val="008A5931"/>
    <w:rsid w:val="008A60D2"/>
    <w:rsid w:val="008A6A42"/>
    <w:rsid w:val="008A6D1A"/>
    <w:rsid w:val="008A6ED3"/>
    <w:rsid w:val="008B0006"/>
    <w:rsid w:val="008B0D22"/>
    <w:rsid w:val="008B18AD"/>
    <w:rsid w:val="008B1D09"/>
    <w:rsid w:val="008B2338"/>
    <w:rsid w:val="008B451E"/>
    <w:rsid w:val="008B45A4"/>
    <w:rsid w:val="008B4E4D"/>
    <w:rsid w:val="008B54DE"/>
    <w:rsid w:val="008B5614"/>
    <w:rsid w:val="008B5AC0"/>
    <w:rsid w:val="008B5F97"/>
    <w:rsid w:val="008B6CA0"/>
    <w:rsid w:val="008B707B"/>
    <w:rsid w:val="008B76E5"/>
    <w:rsid w:val="008C03A3"/>
    <w:rsid w:val="008C075F"/>
    <w:rsid w:val="008C18F1"/>
    <w:rsid w:val="008C28CE"/>
    <w:rsid w:val="008C35B1"/>
    <w:rsid w:val="008C4B7B"/>
    <w:rsid w:val="008C50E5"/>
    <w:rsid w:val="008C5D3A"/>
    <w:rsid w:val="008C6CCB"/>
    <w:rsid w:val="008C796A"/>
    <w:rsid w:val="008C7B43"/>
    <w:rsid w:val="008C7C02"/>
    <w:rsid w:val="008D0126"/>
    <w:rsid w:val="008D0974"/>
    <w:rsid w:val="008D0BB1"/>
    <w:rsid w:val="008D1EC6"/>
    <w:rsid w:val="008D2F9C"/>
    <w:rsid w:val="008D3DA9"/>
    <w:rsid w:val="008D4978"/>
    <w:rsid w:val="008D4A20"/>
    <w:rsid w:val="008D5AC4"/>
    <w:rsid w:val="008D63D8"/>
    <w:rsid w:val="008D6C14"/>
    <w:rsid w:val="008D6EED"/>
    <w:rsid w:val="008D753A"/>
    <w:rsid w:val="008D7EA2"/>
    <w:rsid w:val="008D7F61"/>
    <w:rsid w:val="008E108D"/>
    <w:rsid w:val="008E2164"/>
    <w:rsid w:val="008E2F9B"/>
    <w:rsid w:val="008E320B"/>
    <w:rsid w:val="008E3D01"/>
    <w:rsid w:val="008E4423"/>
    <w:rsid w:val="008E464E"/>
    <w:rsid w:val="008E47AD"/>
    <w:rsid w:val="008E48C2"/>
    <w:rsid w:val="008E4FA8"/>
    <w:rsid w:val="008E55C7"/>
    <w:rsid w:val="008E56EF"/>
    <w:rsid w:val="008F007F"/>
    <w:rsid w:val="008F1C19"/>
    <w:rsid w:val="008F29C4"/>
    <w:rsid w:val="008F2C2A"/>
    <w:rsid w:val="008F4C25"/>
    <w:rsid w:val="008F6405"/>
    <w:rsid w:val="008F662F"/>
    <w:rsid w:val="008F67F0"/>
    <w:rsid w:val="008F7413"/>
    <w:rsid w:val="009004D0"/>
    <w:rsid w:val="0090051D"/>
    <w:rsid w:val="00900AFA"/>
    <w:rsid w:val="00900C93"/>
    <w:rsid w:val="00901827"/>
    <w:rsid w:val="00901A3F"/>
    <w:rsid w:val="00901BAA"/>
    <w:rsid w:val="0090225D"/>
    <w:rsid w:val="009037DF"/>
    <w:rsid w:val="009041BA"/>
    <w:rsid w:val="00904B00"/>
    <w:rsid w:val="00907604"/>
    <w:rsid w:val="00907D91"/>
    <w:rsid w:val="009100E4"/>
    <w:rsid w:val="00910245"/>
    <w:rsid w:val="00910600"/>
    <w:rsid w:val="009106BF"/>
    <w:rsid w:val="00910AC6"/>
    <w:rsid w:val="00911FE3"/>
    <w:rsid w:val="00912FC1"/>
    <w:rsid w:val="0091322B"/>
    <w:rsid w:val="0091426A"/>
    <w:rsid w:val="00914AE1"/>
    <w:rsid w:val="00914E27"/>
    <w:rsid w:val="0092149A"/>
    <w:rsid w:val="00921DE0"/>
    <w:rsid w:val="009225CD"/>
    <w:rsid w:val="00923D4C"/>
    <w:rsid w:val="00923FB9"/>
    <w:rsid w:val="009247F3"/>
    <w:rsid w:val="009251F9"/>
    <w:rsid w:val="0092621F"/>
    <w:rsid w:val="0092628D"/>
    <w:rsid w:val="00926C82"/>
    <w:rsid w:val="0093001B"/>
    <w:rsid w:val="00930075"/>
    <w:rsid w:val="009300DB"/>
    <w:rsid w:val="0093019F"/>
    <w:rsid w:val="00930FF9"/>
    <w:rsid w:val="009317D8"/>
    <w:rsid w:val="00932363"/>
    <w:rsid w:val="0093237A"/>
    <w:rsid w:val="00932718"/>
    <w:rsid w:val="00932831"/>
    <w:rsid w:val="00932ED8"/>
    <w:rsid w:val="00933DFA"/>
    <w:rsid w:val="00935859"/>
    <w:rsid w:val="00935E33"/>
    <w:rsid w:val="009360A3"/>
    <w:rsid w:val="009365B8"/>
    <w:rsid w:val="00936B96"/>
    <w:rsid w:val="009407BE"/>
    <w:rsid w:val="0094100C"/>
    <w:rsid w:val="009410E3"/>
    <w:rsid w:val="0094127E"/>
    <w:rsid w:val="00941BD0"/>
    <w:rsid w:val="00941F79"/>
    <w:rsid w:val="009432C9"/>
    <w:rsid w:val="009433AB"/>
    <w:rsid w:val="00943687"/>
    <w:rsid w:val="009439BF"/>
    <w:rsid w:val="00943DFC"/>
    <w:rsid w:val="00943E6E"/>
    <w:rsid w:val="00945268"/>
    <w:rsid w:val="0094585F"/>
    <w:rsid w:val="009468D9"/>
    <w:rsid w:val="0094692B"/>
    <w:rsid w:val="00946948"/>
    <w:rsid w:val="0094696B"/>
    <w:rsid w:val="00947AF5"/>
    <w:rsid w:val="00947DA2"/>
    <w:rsid w:val="009501C4"/>
    <w:rsid w:val="00950540"/>
    <w:rsid w:val="00950827"/>
    <w:rsid w:val="00950D63"/>
    <w:rsid w:val="009516D2"/>
    <w:rsid w:val="0095234C"/>
    <w:rsid w:val="00952A9A"/>
    <w:rsid w:val="009530EB"/>
    <w:rsid w:val="00953957"/>
    <w:rsid w:val="0095651D"/>
    <w:rsid w:val="00956792"/>
    <w:rsid w:val="009601E0"/>
    <w:rsid w:val="00960819"/>
    <w:rsid w:val="00960923"/>
    <w:rsid w:val="0096152B"/>
    <w:rsid w:val="00961CE9"/>
    <w:rsid w:val="00961F54"/>
    <w:rsid w:val="00962545"/>
    <w:rsid w:val="0096290A"/>
    <w:rsid w:val="00962C5F"/>
    <w:rsid w:val="0096330E"/>
    <w:rsid w:val="0096364E"/>
    <w:rsid w:val="00963B60"/>
    <w:rsid w:val="00963B78"/>
    <w:rsid w:val="00963E9E"/>
    <w:rsid w:val="00965201"/>
    <w:rsid w:val="00966CA9"/>
    <w:rsid w:val="00967163"/>
    <w:rsid w:val="0096771A"/>
    <w:rsid w:val="00970F6D"/>
    <w:rsid w:val="00970F84"/>
    <w:rsid w:val="00971315"/>
    <w:rsid w:val="00972AFB"/>
    <w:rsid w:val="00972C46"/>
    <w:rsid w:val="00972CF5"/>
    <w:rsid w:val="00972E26"/>
    <w:rsid w:val="00972FB7"/>
    <w:rsid w:val="00973757"/>
    <w:rsid w:val="00973931"/>
    <w:rsid w:val="00973C07"/>
    <w:rsid w:val="00973D74"/>
    <w:rsid w:val="009741D8"/>
    <w:rsid w:val="00974372"/>
    <w:rsid w:val="00974C92"/>
    <w:rsid w:val="0097679B"/>
    <w:rsid w:val="00976BFD"/>
    <w:rsid w:val="00976CAC"/>
    <w:rsid w:val="009778F9"/>
    <w:rsid w:val="00980456"/>
    <w:rsid w:val="009812BB"/>
    <w:rsid w:val="00981572"/>
    <w:rsid w:val="0098351B"/>
    <w:rsid w:val="00985005"/>
    <w:rsid w:val="009859BA"/>
    <w:rsid w:val="00985DA7"/>
    <w:rsid w:val="00986836"/>
    <w:rsid w:val="009869C1"/>
    <w:rsid w:val="00986D12"/>
    <w:rsid w:val="0098742E"/>
    <w:rsid w:val="00987830"/>
    <w:rsid w:val="00990222"/>
    <w:rsid w:val="009916F5"/>
    <w:rsid w:val="00992118"/>
    <w:rsid w:val="00992C9F"/>
    <w:rsid w:val="0099306D"/>
    <w:rsid w:val="009944FC"/>
    <w:rsid w:val="00996DDB"/>
    <w:rsid w:val="009977C2"/>
    <w:rsid w:val="009A0A8B"/>
    <w:rsid w:val="009A239D"/>
    <w:rsid w:val="009A2B70"/>
    <w:rsid w:val="009A2D5E"/>
    <w:rsid w:val="009A3AC4"/>
    <w:rsid w:val="009A3F5F"/>
    <w:rsid w:val="009A47AA"/>
    <w:rsid w:val="009A58B3"/>
    <w:rsid w:val="009A5F94"/>
    <w:rsid w:val="009A73BF"/>
    <w:rsid w:val="009A7975"/>
    <w:rsid w:val="009B0AFA"/>
    <w:rsid w:val="009B0C2A"/>
    <w:rsid w:val="009B11E5"/>
    <w:rsid w:val="009B23B6"/>
    <w:rsid w:val="009B2A4A"/>
    <w:rsid w:val="009B2CBD"/>
    <w:rsid w:val="009B32AE"/>
    <w:rsid w:val="009B431C"/>
    <w:rsid w:val="009B4F2C"/>
    <w:rsid w:val="009B5100"/>
    <w:rsid w:val="009B51FF"/>
    <w:rsid w:val="009B541A"/>
    <w:rsid w:val="009B5B02"/>
    <w:rsid w:val="009B6951"/>
    <w:rsid w:val="009B6F5A"/>
    <w:rsid w:val="009B70ED"/>
    <w:rsid w:val="009B757A"/>
    <w:rsid w:val="009B78EE"/>
    <w:rsid w:val="009B7F2E"/>
    <w:rsid w:val="009C02E2"/>
    <w:rsid w:val="009C0323"/>
    <w:rsid w:val="009C03FB"/>
    <w:rsid w:val="009C0C5A"/>
    <w:rsid w:val="009C116A"/>
    <w:rsid w:val="009C32E2"/>
    <w:rsid w:val="009C604A"/>
    <w:rsid w:val="009C63F2"/>
    <w:rsid w:val="009C6F31"/>
    <w:rsid w:val="009C7A89"/>
    <w:rsid w:val="009D03F9"/>
    <w:rsid w:val="009D0453"/>
    <w:rsid w:val="009D07FF"/>
    <w:rsid w:val="009D0843"/>
    <w:rsid w:val="009D1611"/>
    <w:rsid w:val="009D1A23"/>
    <w:rsid w:val="009D2D1B"/>
    <w:rsid w:val="009D2EFD"/>
    <w:rsid w:val="009D2F48"/>
    <w:rsid w:val="009D41BA"/>
    <w:rsid w:val="009D49E9"/>
    <w:rsid w:val="009D55ED"/>
    <w:rsid w:val="009D6896"/>
    <w:rsid w:val="009D787A"/>
    <w:rsid w:val="009E0424"/>
    <w:rsid w:val="009E0EE8"/>
    <w:rsid w:val="009E232D"/>
    <w:rsid w:val="009E28E1"/>
    <w:rsid w:val="009E293E"/>
    <w:rsid w:val="009E2AB0"/>
    <w:rsid w:val="009E2E00"/>
    <w:rsid w:val="009E34C3"/>
    <w:rsid w:val="009E40DE"/>
    <w:rsid w:val="009E4FE0"/>
    <w:rsid w:val="009E59CC"/>
    <w:rsid w:val="009E6B0B"/>
    <w:rsid w:val="009E6C5B"/>
    <w:rsid w:val="009E6D60"/>
    <w:rsid w:val="009E6FCE"/>
    <w:rsid w:val="009E7E77"/>
    <w:rsid w:val="009F01F7"/>
    <w:rsid w:val="009F07F2"/>
    <w:rsid w:val="009F1D82"/>
    <w:rsid w:val="009F2CDF"/>
    <w:rsid w:val="009F2FDF"/>
    <w:rsid w:val="009F34BC"/>
    <w:rsid w:val="009F396C"/>
    <w:rsid w:val="009F3B0F"/>
    <w:rsid w:val="009F3D6A"/>
    <w:rsid w:val="009F41FC"/>
    <w:rsid w:val="009F4904"/>
    <w:rsid w:val="009F4A72"/>
    <w:rsid w:val="009F4C27"/>
    <w:rsid w:val="009F59E8"/>
    <w:rsid w:val="009F5A29"/>
    <w:rsid w:val="009F619B"/>
    <w:rsid w:val="009F645A"/>
    <w:rsid w:val="009F679C"/>
    <w:rsid w:val="009F67C2"/>
    <w:rsid w:val="009F7158"/>
    <w:rsid w:val="009F7CE2"/>
    <w:rsid w:val="00A0006F"/>
    <w:rsid w:val="00A00F58"/>
    <w:rsid w:val="00A03256"/>
    <w:rsid w:val="00A03CB5"/>
    <w:rsid w:val="00A03CC0"/>
    <w:rsid w:val="00A03D4C"/>
    <w:rsid w:val="00A04CD7"/>
    <w:rsid w:val="00A04EE8"/>
    <w:rsid w:val="00A05C54"/>
    <w:rsid w:val="00A05EA0"/>
    <w:rsid w:val="00A05F96"/>
    <w:rsid w:val="00A0624D"/>
    <w:rsid w:val="00A0723F"/>
    <w:rsid w:val="00A07784"/>
    <w:rsid w:val="00A0787C"/>
    <w:rsid w:val="00A1056E"/>
    <w:rsid w:val="00A107DC"/>
    <w:rsid w:val="00A11056"/>
    <w:rsid w:val="00A1128A"/>
    <w:rsid w:val="00A1190C"/>
    <w:rsid w:val="00A120B5"/>
    <w:rsid w:val="00A1225B"/>
    <w:rsid w:val="00A1229B"/>
    <w:rsid w:val="00A1387F"/>
    <w:rsid w:val="00A13EDA"/>
    <w:rsid w:val="00A140BA"/>
    <w:rsid w:val="00A14CE6"/>
    <w:rsid w:val="00A150A1"/>
    <w:rsid w:val="00A1514F"/>
    <w:rsid w:val="00A15DD9"/>
    <w:rsid w:val="00A15F7C"/>
    <w:rsid w:val="00A1773D"/>
    <w:rsid w:val="00A17A2B"/>
    <w:rsid w:val="00A202E0"/>
    <w:rsid w:val="00A204E1"/>
    <w:rsid w:val="00A20AA6"/>
    <w:rsid w:val="00A20B3F"/>
    <w:rsid w:val="00A22D51"/>
    <w:rsid w:val="00A23312"/>
    <w:rsid w:val="00A23A27"/>
    <w:rsid w:val="00A23B40"/>
    <w:rsid w:val="00A25488"/>
    <w:rsid w:val="00A265B8"/>
    <w:rsid w:val="00A265E9"/>
    <w:rsid w:val="00A26DAF"/>
    <w:rsid w:val="00A2701C"/>
    <w:rsid w:val="00A2705C"/>
    <w:rsid w:val="00A27CD8"/>
    <w:rsid w:val="00A30D9A"/>
    <w:rsid w:val="00A30DE2"/>
    <w:rsid w:val="00A31651"/>
    <w:rsid w:val="00A318C9"/>
    <w:rsid w:val="00A31936"/>
    <w:rsid w:val="00A32253"/>
    <w:rsid w:val="00A33157"/>
    <w:rsid w:val="00A3447B"/>
    <w:rsid w:val="00A35394"/>
    <w:rsid w:val="00A35445"/>
    <w:rsid w:val="00A35506"/>
    <w:rsid w:val="00A35E90"/>
    <w:rsid w:val="00A36785"/>
    <w:rsid w:val="00A36D2C"/>
    <w:rsid w:val="00A37B64"/>
    <w:rsid w:val="00A40463"/>
    <w:rsid w:val="00A411AD"/>
    <w:rsid w:val="00A419D5"/>
    <w:rsid w:val="00A4215A"/>
    <w:rsid w:val="00A42D1B"/>
    <w:rsid w:val="00A43056"/>
    <w:rsid w:val="00A43119"/>
    <w:rsid w:val="00A43147"/>
    <w:rsid w:val="00A43A76"/>
    <w:rsid w:val="00A43E4F"/>
    <w:rsid w:val="00A444F6"/>
    <w:rsid w:val="00A44A15"/>
    <w:rsid w:val="00A47B0C"/>
    <w:rsid w:val="00A50483"/>
    <w:rsid w:val="00A50706"/>
    <w:rsid w:val="00A509CB"/>
    <w:rsid w:val="00A519AE"/>
    <w:rsid w:val="00A51A5B"/>
    <w:rsid w:val="00A51DD5"/>
    <w:rsid w:val="00A525BA"/>
    <w:rsid w:val="00A532FE"/>
    <w:rsid w:val="00A54F7B"/>
    <w:rsid w:val="00A555FF"/>
    <w:rsid w:val="00A562F0"/>
    <w:rsid w:val="00A56DA0"/>
    <w:rsid w:val="00A603FF"/>
    <w:rsid w:val="00A613E6"/>
    <w:rsid w:val="00A618DD"/>
    <w:rsid w:val="00A61989"/>
    <w:rsid w:val="00A61CAE"/>
    <w:rsid w:val="00A6267B"/>
    <w:rsid w:val="00A629B8"/>
    <w:rsid w:val="00A62A21"/>
    <w:rsid w:val="00A63631"/>
    <w:rsid w:val="00A63E1F"/>
    <w:rsid w:val="00A649A5"/>
    <w:rsid w:val="00A6528E"/>
    <w:rsid w:val="00A6589C"/>
    <w:rsid w:val="00A65A54"/>
    <w:rsid w:val="00A66BFE"/>
    <w:rsid w:val="00A67328"/>
    <w:rsid w:val="00A679A1"/>
    <w:rsid w:val="00A67CC5"/>
    <w:rsid w:val="00A67EC1"/>
    <w:rsid w:val="00A70185"/>
    <w:rsid w:val="00A709E6"/>
    <w:rsid w:val="00A70DA3"/>
    <w:rsid w:val="00A7154E"/>
    <w:rsid w:val="00A71E55"/>
    <w:rsid w:val="00A723D3"/>
    <w:rsid w:val="00A72ACB"/>
    <w:rsid w:val="00A73BF7"/>
    <w:rsid w:val="00A73CD6"/>
    <w:rsid w:val="00A73FF2"/>
    <w:rsid w:val="00A741A8"/>
    <w:rsid w:val="00A75A16"/>
    <w:rsid w:val="00A7629A"/>
    <w:rsid w:val="00A7732B"/>
    <w:rsid w:val="00A77B30"/>
    <w:rsid w:val="00A80D2E"/>
    <w:rsid w:val="00A82143"/>
    <w:rsid w:val="00A82467"/>
    <w:rsid w:val="00A82C59"/>
    <w:rsid w:val="00A83192"/>
    <w:rsid w:val="00A83FCB"/>
    <w:rsid w:val="00A84765"/>
    <w:rsid w:val="00A847AE"/>
    <w:rsid w:val="00A84BB3"/>
    <w:rsid w:val="00A84D17"/>
    <w:rsid w:val="00A84D74"/>
    <w:rsid w:val="00A84EB9"/>
    <w:rsid w:val="00A86943"/>
    <w:rsid w:val="00A86ABC"/>
    <w:rsid w:val="00A8702D"/>
    <w:rsid w:val="00A87094"/>
    <w:rsid w:val="00A8777F"/>
    <w:rsid w:val="00A8799C"/>
    <w:rsid w:val="00A87EE2"/>
    <w:rsid w:val="00A87EE9"/>
    <w:rsid w:val="00A9037A"/>
    <w:rsid w:val="00A90675"/>
    <w:rsid w:val="00A915CF"/>
    <w:rsid w:val="00A91EC1"/>
    <w:rsid w:val="00A92025"/>
    <w:rsid w:val="00A924BE"/>
    <w:rsid w:val="00A92D05"/>
    <w:rsid w:val="00A92E37"/>
    <w:rsid w:val="00A946D0"/>
    <w:rsid w:val="00A9656F"/>
    <w:rsid w:val="00A96ABA"/>
    <w:rsid w:val="00A96B10"/>
    <w:rsid w:val="00A96EC0"/>
    <w:rsid w:val="00A97434"/>
    <w:rsid w:val="00A979CE"/>
    <w:rsid w:val="00A97E06"/>
    <w:rsid w:val="00AA0245"/>
    <w:rsid w:val="00AA02C9"/>
    <w:rsid w:val="00AA0600"/>
    <w:rsid w:val="00AA139B"/>
    <w:rsid w:val="00AA23B8"/>
    <w:rsid w:val="00AA24D2"/>
    <w:rsid w:val="00AA313E"/>
    <w:rsid w:val="00AA3513"/>
    <w:rsid w:val="00AA4C89"/>
    <w:rsid w:val="00AA5A67"/>
    <w:rsid w:val="00AA6077"/>
    <w:rsid w:val="00AA69C0"/>
    <w:rsid w:val="00AA7471"/>
    <w:rsid w:val="00AA79AA"/>
    <w:rsid w:val="00AA7B3B"/>
    <w:rsid w:val="00AB00D1"/>
    <w:rsid w:val="00AB03BD"/>
    <w:rsid w:val="00AB089D"/>
    <w:rsid w:val="00AB0DA1"/>
    <w:rsid w:val="00AB129A"/>
    <w:rsid w:val="00AB1475"/>
    <w:rsid w:val="00AB1723"/>
    <w:rsid w:val="00AB1A06"/>
    <w:rsid w:val="00AB2C44"/>
    <w:rsid w:val="00AB360C"/>
    <w:rsid w:val="00AB36E5"/>
    <w:rsid w:val="00AB376C"/>
    <w:rsid w:val="00AB3E22"/>
    <w:rsid w:val="00AB4200"/>
    <w:rsid w:val="00AB4C87"/>
    <w:rsid w:val="00AB5DFF"/>
    <w:rsid w:val="00AB626B"/>
    <w:rsid w:val="00AC018D"/>
    <w:rsid w:val="00AC0443"/>
    <w:rsid w:val="00AC05F9"/>
    <w:rsid w:val="00AC2917"/>
    <w:rsid w:val="00AC2DF5"/>
    <w:rsid w:val="00AC3B46"/>
    <w:rsid w:val="00AC5295"/>
    <w:rsid w:val="00AC5BBF"/>
    <w:rsid w:val="00AC68DA"/>
    <w:rsid w:val="00AC6B15"/>
    <w:rsid w:val="00AC76E5"/>
    <w:rsid w:val="00AC787F"/>
    <w:rsid w:val="00AD037E"/>
    <w:rsid w:val="00AD14BD"/>
    <w:rsid w:val="00AD2A7C"/>
    <w:rsid w:val="00AD3656"/>
    <w:rsid w:val="00AD42E1"/>
    <w:rsid w:val="00AD4D0E"/>
    <w:rsid w:val="00AD5387"/>
    <w:rsid w:val="00AD5430"/>
    <w:rsid w:val="00AD54A2"/>
    <w:rsid w:val="00AD5D3B"/>
    <w:rsid w:val="00AD78D6"/>
    <w:rsid w:val="00AD7BC8"/>
    <w:rsid w:val="00AE03D1"/>
    <w:rsid w:val="00AE076C"/>
    <w:rsid w:val="00AE101E"/>
    <w:rsid w:val="00AE1435"/>
    <w:rsid w:val="00AE216B"/>
    <w:rsid w:val="00AE28A6"/>
    <w:rsid w:val="00AE34C9"/>
    <w:rsid w:val="00AE3E01"/>
    <w:rsid w:val="00AE433E"/>
    <w:rsid w:val="00AE4C78"/>
    <w:rsid w:val="00AE5D1A"/>
    <w:rsid w:val="00AE61C5"/>
    <w:rsid w:val="00AE63D0"/>
    <w:rsid w:val="00AE6D2A"/>
    <w:rsid w:val="00AE6EB3"/>
    <w:rsid w:val="00AE77DA"/>
    <w:rsid w:val="00AF131B"/>
    <w:rsid w:val="00AF1AAA"/>
    <w:rsid w:val="00AF2636"/>
    <w:rsid w:val="00AF2F98"/>
    <w:rsid w:val="00AF3D2C"/>
    <w:rsid w:val="00AF45A5"/>
    <w:rsid w:val="00AF5D90"/>
    <w:rsid w:val="00AF5F19"/>
    <w:rsid w:val="00AF6E2E"/>
    <w:rsid w:val="00AF7D1A"/>
    <w:rsid w:val="00B00351"/>
    <w:rsid w:val="00B0084D"/>
    <w:rsid w:val="00B02600"/>
    <w:rsid w:val="00B02729"/>
    <w:rsid w:val="00B033B2"/>
    <w:rsid w:val="00B03E7D"/>
    <w:rsid w:val="00B04036"/>
    <w:rsid w:val="00B04EE1"/>
    <w:rsid w:val="00B057D7"/>
    <w:rsid w:val="00B0644A"/>
    <w:rsid w:val="00B0676E"/>
    <w:rsid w:val="00B07041"/>
    <w:rsid w:val="00B0737E"/>
    <w:rsid w:val="00B07555"/>
    <w:rsid w:val="00B07C0D"/>
    <w:rsid w:val="00B106F7"/>
    <w:rsid w:val="00B11B4C"/>
    <w:rsid w:val="00B11BAD"/>
    <w:rsid w:val="00B12B68"/>
    <w:rsid w:val="00B1301D"/>
    <w:rsid w:val="00B13240"/>
    <w:rsid w:val="00B13F99"/>
    <w:rsid w:val="00B13F9D"/>
    <w:rsid w:val="00B14371"/>
    <w:rsid w:val="00B14CD4"/>
    <w:rsid w:val="00B15147"/>
    <w:rsid w:val="00B159DB"/>
    <w:rsid w:val="00B17034"/>
    <w:rsid w:val="00B17494"/>
    <w:rsid w:val="00B205E4"/>
    <w:rsid w:val="00B20CBB"/>
    <w:rsid w:val="00B20DA3"/>
    <w:rsid w:val="00B211AF"/>
    <w:rsid w:val="00B2243B"/>
    <w:rsid w:val="00B2325D"/>
    <w:rsid w:val="00B234C0"/>
    <w:rsid w:val="00B23B8F"/>
    <w:rsid w:val="00B24F7A"/>
    <w:rsid w:val="00B250E5"/>
    <w:rsid w:val="00B2597F"/>
    <w:rsid w:val="00B25A7A"/>
    <w:rsid w:val="00B2634C"/>
    <w:rsid w:val="00B2670F"/>
    <w:rsid w:val="00B26E12"/>
    <w:rsid w:val="00B26ED7"/>
    <w:rsid w:val="00B2713F"/>
    <w:rsid w:val="00B277F9"/>
    <w:rsid w:val="00B30943"/>
    <w:rsid w:val="00B30CE8"/>
    <w:rsid w:val="00B30E5E"/>
    <w:rsid w:val="00B30FDC"/>
    <w:rsid w:val="00B32358"/>
    <w:rsid w:val="00B3240A"/>
    <w:rsid w:val="00B3264B"/>
    <w:rsid w:val="00B32ACC"/>
    <w:rsid w:val="00B32F08"/>
    <w:rsid w:val="00B340F0"/>
    <w:rsid w:val="00B3552B"/>
    <w:rsid w:val="00B35C94"/>
    <w:rsid w:val="00B37936"/>
    <w:rsid w:val="00B37D0E"/>
    <w:rsid w:val="00B4029C"/>
    <w:rsid w:val="00B40C05"/>
    <w:rsid w:val="00B40DCD"/>
    <w:rsid w:val="00B40F92"/>
    <w:rsid w:val="00B41238"/>
    <w:rsid w:val="00B413DE"/>
    <w:rsid w:val="00B417D1"/>
    <w:rsid w:val="00B45082"/>
    <w:rsid w:val="00B450D2"/>
    <w:rsid w:val="00B45576"/>
    <w:rsid w:val="00B45803"/>
    <w:rsid w:val="00B45BD4"/>
    <w:rsid w:val="00B463A3"/>
    <w:rsid w:val="00B467D7"/>
    <w:rsid w:val="00B4690C"/>
    <w:rsid w:val="00B46ED2"/>
    <w:rsid w:val="00B50053"/>
    <w:rsid w:val="00B514D5"/>
    <w:rsid w:val="00B51544"/>
    <w:rsid w:val="00B5282D"/>
    <w:rsid w:val="00B5408A"/>
    <w:rsid w:val="00B54309"/>
    <w:rsid w:val="00B559EA"/>
    <w:rsid w:val="00B55DEF"/>
    <w:rsid w:val="00B57786"/>
    <w:rsid w:val="00B579BA"/>
    <w:rsid w:val="00B601D1"/>
    <w:rsid w:val="00B620E9"/>
    <w:rsid w:val="00B620FE"/>
    <w:rsid w:val="00B624EB"/>
    <w:rsid w:val="00B6282A"/>
    <w:rsid w:val="00B630C8"/>
    <w:rsid w:val="00B640E1"/>
    <w:rsid w:val="00B649FF"/>
    <w:rsid w:val="00B64D76"/>
    <w:rsid w:val="00B658E6"/>
    <w:rsid w:val="00B670F2"/>
    <w:rsid w:val="00B67432"/>
    <w:rsid w:val="00B67FA8"/>
    <w:rsid w:val="00B7013B"/>
    <w:rsid w:val="00B7022C"/>
    <w:rsid w:val="00B70329"/>
    <w:rsid w:val="00B70354"/>
    <w:rsid w:val="00B70E2F"/>
    <w:rsid w:val="00B7219B"/>
    <w:rsid w:val="00B727F9"/>
    <w:rsid w:val="00B73C4B"/>
    <w:rsid w:val="00B73C4C"/>
    <w:rsid w:val="00B743C0"/>
    <w:rsid w:val="00B74F31"/>
    <w:rsid w:val="00B7537C"/>
    <w:rsid w:val="00B75D5A"/>
    <w:rsid w:val="00B75FF2"/>
    <w:rsid w:val="00B76C2D"/>
    <w:rsid w:val="00B771A1"/>
    <w:rsid w:val="00B800A4"/>
    <w:rsid w:val="00B80652"/>
    <w:rsid w:val="00B80B2A"/>
    <w:rsid w:val="00B81278"/>
    <w:rsid w:val="00B81982"/>
    <w:rsid w:val="00B81BF7"/>
    <w:rsid w:val="00B82224"/>
    <w:rsid w:val="00B82CD8"/>
    <w:rsid w:val="00B82E69"/>
    <w:rsid w:val="00B83C51"/>
    <w:rsid w:val="00B84678"/>
    <w:rsid w:val="00B84BEB"/>
    <w:rsid w:val="00B851DC"/>
    <w:rsid w:val="00B85CD1"/>
    <w:rsid w:val="00B85DC8"/>
    <w:rsid w:val="00B86079"/>
    <w:rsid w:val="00B865F2"/>
    <w:rsid w:val="00B86617"/>
    <w:rsid w:val="00B86BF3"/>
    <w:rsid w:val="00B872EA"/>
    <w:rsid w:val="00B90519"/>
    <w:rsid w:val="00B90D0C"/>
    <w:rsid w:val="00B91493"/>
    <w:rsid w:val="00B92ECA"/>
    <w:rsid w:val="00B932C7"/>
    <w:rsid w:val="00B935AB"/>
    <w:rsid w:val="00B93A3B"/>
    <w:rsid w:val="00B94142"/>
    <w:rsid w:val="00B943C2"/>
    <w:rsid w:val="00B95913"/>
    <w:rsid w:val="00B95AEB"/>
    <w:rsid w:val="00B96516"/>
    <w:rsid w:val="00B96AE4"/>
    <w:rsid w:val="00B970EB"/>
    <w:rsid w:val="00B976B5"/>
    <w:rsid w:val="00B97C28"/>
    <w:rsid w:val="00BA01EC"/>
    <w:rsid w:val="00BA020B"/>
    <w:rsid w:val="00BA02D6"/>
    <w:rsid w:val="00BA099B"/>
    <w:rsid w:val="00BA178C"/>
    <w:rsid w:val="00BA182E"/>
    <w:rsid w:val="00BA2396"/>
    <w:rsid w:val="00BA290C"/>
    <w:rsid w:val="00BA2FFD"/>
    <w:rsid w:val="00BA342C"/>
    <w:rsid w:val="00BA39EB"/>
    <w:rsid w:val="00BA3CA6"/>
    <w:rsid w:val="00BA4047"/>
    <w:rsid w:val="00BA40BE"/>
    <w:rsid w:val="00BA41DD"/>
    <w:rsid w:val="00BA4716"/>
    <w:rsid w:val="00BA4B71"/>
    <w:rsid w:val="00BA4BB8"/>
    <w:rsid w:val="00BA5271"/>
    <w:rsid w:val="00BA6157"/>
    <w:rsid w:val="00BA670E"/>
    <w:rsid w:val="00BA6A85"/>
    <w:rsid w:val="00BA6E50"/>
    <w:rsid w:val="00BA783B"/>
    <w:rsid w:val="00BA7D06"/>
    <w:rsid w:val="00BA7D5D"/>
    <w:rsid w:val="00BA7F86"/>
    <w:rsid w:val="00BB0417"/>
    <w:rsid w:val="00BB0711"/>
    <w:rsid w:val="00BB0C85"/>
    <w:rsid w:val="00BB1161"/>
    <w:rsid w:val="00BB17BA"/>
    <w:rsid w:val="00BB18F1"/>
    <w:rsid w:val="00BB1E7B"/>
    <w:rsid w:val="00BB251D"/>
    <w:rsid w:val="00BB3190"/>
    <w:rsid w:val="00BB4BDA"/>
    <w:rsid w:val="00BB549C"/>
    <w:rsid w:val="00BB54D0"/>
    <w:rsid w:val="00BB65BC"/>
    <w:rsid w:val="00BB66D4"/>
    <w:rsid w:val="00BB6FF0"/>
    <w:rsid w:val="00BB755F"/>
    <w:rsid w:val="00BB7793"/>
    <w:rsid w:val="00BB78A9"/>
    <w:rsid w:val="00BB7C00"/>
    <w:rsid w:val="00BB7E2C"/>
    <w:rsid w:val="00BC003C"/>
    <w:rsid w:val="00BC0B9E"/>
    <w:rsid w:val="00BC167E"/>
    <w:rsid w:val="00BC1836"/>
    <w:rsid w:val="00BC2036"/>
    <w:rsid w:val="00BC2091"/>
    <w:rsid w:val="00BC2744"/>
    <w:rsid w:val="00BC32AA"/>
    <w:rsid w:val="00BC32D1"/>
    <w:rsid w:val="00BC3460"/>
    <w:rsid w:val="00BC361E"/>
    <w:rsid w:val="00BC3B20"/>
    <w:rsid w:val="00BC42D6"/>
    <w:rsid w:val="00BC5737"/>
    <w:rsid w:val="00BC57E8"/>
    <w:rsid w:val="00BC59D0"/>
    <w:rsid w:val="00BC61F8"/>
    <w:rsid w:val="00BC71D5"/>
    <w:rsid w:val="00BD0218"/>
    <w:rsid w:val="00BD0656"/>
    <w:rsid w:val="00BD0761"/>
    <w:rsid w:val="00BD0D21"/>
    <w:rsid w:val="00BD0F17"/>
    <w:rsid w:val="00BD0FAF"/>
    <w:rsid w:val="00BD2171"/>
    <w:rsid w:val="00BD26E5"/>
    <w:rsid w:val="00BD2733"/>
    <w:rsid w:val="00BD3FF1"/>
    <w:rsid w:val="00BD4270"/>
    <w:rsid w:val="00BD451D"/>
    <w:rsid w:val="00BD46BB"/>
    <w:rsid w:val="00BD4E4B"/>
    <w:rsid w:val="00BD502F"/>
    <w:rsid w:val="00BD5475"/>
    <w:rsid w:val="00BD5F56"/>
    <w:rsid w:val="00BD652B"/>
    <w:rsid w:val="00BD66DA"/>
    <w:rsid w:val="00BD6896"/>
    <w:rsid w:val="00BD6B5C"/>
    <w:rsid w:val="00BD7428"/>
    <w:rsid w:val="00BD7DB0"/>
    <w:rsid w:val="00BE0DFF"/>
    <w:rsid w:val="00BE1CCB"/>
    <w:rsid w:val="00BE22CD"/>
    <w:rsid w:val="00BE233C"/>
    <w:rsid w:val="00BE2E0D"/>
    <w:rsid w:val="00BE340A"/>
    <w:rsid w:val="00BE3B80"/>
    <w:rsid w:val="00BE4114"/>
    <w:rsid w:val="00BE4560"/>
    <w:rsid w:val="00BE5F83"/>
    <w:rsid w:val="00BE6D80"/>
    <w:rsid w:val="00BE7134"/>
    <w:rsid w:val="00BE77A6"/>
    <w:rsid w:val="00BE78A5"/>
    <w:rsid w:val="00BE7B6C"/>
    <w:rsid w:val="00BF0185"/>
    <w:rsid w:val="00BF094B"/>
    <w:rsid w:val="00BF09A3"/>
    <w:rsid w:val="00BF111D"/>
    <w:rsid w:val="00BF154A"/>
    <w:rsid w:val="00BF39F2"/>
    <w:rsid w:val="00BF4C3D"/>
    <w:rsid w:val="00BF602B"/>
    <w:rsid w:val="00BF6D14"/>
    <w:rsid w:val="00BF6E0F"/>
    <w:rsid w:val="00BF7495"/>
    <w:rsid w:val="00BF75F9"/>
    <w:rsid w:val="00BF77B7"/>
    <w:rsid w:val="00BF786E"/>
    <w:rsid w:val="00BF7E1F"/>
    <w:rsid w:val="00C00162"/>
    <w:rsid w:val="00C01595"/>
    <w:rsid w:val="00C01768"/>
    <w:rsid w:val="00C0182F"/>
    <w:rsid w:val="00C026BE"/>
    <w:rsid w:val="00C02777"/>
    <w:rsid w:val="00C030F2"/>
    <w:rsid w:val="00C03B1D"/>
    <w:rsid w:val="00C0473A"/>
    <w:rsid w:val="00C04BD5"/>
    <w:rsid w:val="00C050F1"/>
    <w:rsid w:val="00C0606B"/>
    <w:rsid w:val="00C06A7B"/>
    <w:rsid w:val="00C07905"/>
    <w:rsid w:val="00C07C0B"/>
    <w:rsid w:val="00C07DC7"/>
    <w:rsid w:val="00C10801"/>
    <w:rsid w:val="00C10C91"/>
    <w:rsid w:val="00C1150B"/>
    <w:rsid w:val="00C118F0"/>
    <w:rsid w:val="00C11D7B"/>
    <w:rsid w:val="00C12186"/>
    <w:rsid w:val="00C12938"/>
    <w:rsid w:val="00C12F8D"/>
    <w:rsid w:val="00C140A7"/>
    <w:rsid w:val="00C14376"/>
    <w:rsid w:val="00C149D6"/>
    <w:rsid w:val="00C14E2F"/>
    <w:rsid w:val="00C14FB6"/>
    <w:rsid w:val="00C15019"/>
    <w:rsid w:val="00C15214"/>
    <w:rsid w:val="00C15824"/>
    <w:rsid w:val="00C159BB"/>
    <w:rsid w:val="00C170EA"/>
    <w:rsid w:val="00C17532"/>
    <w:rsid w:val="00C177C4"/>
    <w:rsid w:val="00C2053A"/>
    <w:rsid w:val="00C20AC8"/>
    <w:rsid w:val="00C20BB0"/>
    <w:rsid w:val="00C20CBA"/>
    <w:rsid w:val="00C212A9"/>
    <w:rsid w:val="00C22FC6"/>
    <w:rsid w:val="00C23D5D"/>
    <w:rsid w:val="00C24E7D"/>
    <w:rsid w:val="00C25E57"/>
    <w:rsid w:val="00C279EE"/>
    <w:rsid w:val="00C27EDD"/>
    <w:rsid w:val="00C3043A"/>
    <w:rsid w:val="00C305AF"/>
    <w:rsid w:val="00C30779"/>
    <w:rsid w:val="00C30D33"/>
    <w:rsid w:val="00C31202"/>
    <w:rsid w:val="00C3211E"/>
    <w:rsid w:val="00C321AD"/>
    <w:rsid w:val="00C3232B"/>
    <w:rsid w:val="00C324CF"/>
    <w:rsid w:val="00C331FC"/>
    <w:rsid w:val="00C334CA"/>
    <w:rsid w:val="00C33C56"/>
    <w:rsid w:val="00C3643D"/>
    <w:rsid w:val="00C36663"/>
    <w:rsid w:val="00C369BF"/>
    <w:rsid w:val="00C37D74"/>
    <w:rsid w:val="00C40258"/>
    <w:rsid w:val="00C406A0"/>
    <w:rsid w:val="00C40939"/>
    <w:rsid w:val="00C40D5F"/>
    <w:rsid w:val="00C4156A"/>
    <w:rsid w:val="00C415C9"/>
    <w:rsid w:val="00C41EDB"/>
    <w:rsid w:val="00C42625"/>
    <w:rsid w:val="00C42DCF"/>
    <w:rsid w:val="00C435B7"/>
    <w:rsid w:val="00C43A74"/>
    <w:rsid w:val="00C43CF2"/>
    <w:rsid w:val="00C44F7E"/>
    <w:rsid w:val="00C4564B"/>
    <w:rsid w:val="00C45B2E"/>
    <w:rsid w:val="00C4610B"/>
    <w:rsid w:val="00C468C6"/>
    <w:rsid w:val="00C471CC"/>
    <w:rsid w:val="00C50489"/>
    <w:rsid w:val="00C506D8"/>
    <w:rsid w:val="00C50B5E"/>
    <w:rsid w:val="00C50B67"/>
    <w:rsid w:val="00C50C48"/>
    <w:rsid w:val="00C510BF"/>
    <w:rsid w:val="00C51409"/>
    <w:rsid w:val="00C51BF9"/>
    <w:rsid w:val="00C51F83"/>
    <w:rsid w:val="00C526B5"/>
    <w:rsid w:val="00C52A0D"/>
    <w:rsid w:val="00C52C3C"/>
    <w:rsid w:val="00C52CD8"/>
    <w:rsid w:val="00C547FA"/>
    <w:rsid w:val="00C551FF"/>
    <w:rsid w:val="00C55239"/>
    <w:rsid w:val="00C55906"/>
    <w:rsid w:val="00C5641A"/>
    <w:rsid w:val="00C56845"/>
    <w:rsid w:val="00C56A8E"/>
    <w:rsid w:val="00C60928"/>
    <w:rsid w:val="00C622EF"/>
    <w:rsid w:val="00C625D3"/>
    <w:rsid w:val="00C639F2"/>
    <w:rsid w:val="00C640A8"/>
    <w:rsid w:val="00C6492C"/>
    <w:rsid w:val="00C64E11"/>
    <w:rsid w:val="00C6534F"/>
    <w:rsid w:val="00C65819"/>
    <w:rsid w:val="00C658D4"/>
    <w:rsid w:val="00C65C2C"/>
    <w:rsid w:val="00C66AFB"/>
    <w:rsid w:val="00C70082"/>
    <w:rsid w:val="00C70B7F"/>
    <w:rsid w:val="00C71382"/>
    <w:rsid w:val="00C71463"/>
    <w:rsid w:val="00C71EF8"/>
    <w:rsid w:val="00C72477"/>
    <w:rsid w:val="00C727C9"/>
    <w:rsid w:val="00C73D14"/>
    <w:rsid w:val="00C73F33"/>
    <w:rsid w:val="00C76BF8"/>
    <w:rsid w:val="00C76FE5"/>
    <w:rsid w:val="00C771B4"/>
    <w:rsid w:val="00C771DB"/>
    <w:rsid w:val="00C7751D"/>
    <w:rsid w:val="00C80675"/>
    <w:rsid w:val="00C80F27"/>
    <w:rsid w:val="00C8137C"/>
    <w:rsid w:val="00C81A2D"/>
    <w:rsid w:val="00C81E81"/>
    <w:rsid w:val="00C8261B"/>
    <w:rsid w:val="00C82F92"/>
    <w:rsid w:val="00C83FBF"/>
    <w:rsid w:val="00C841B0"/>
    <w:rsid w:val="00C84F39"/>
    <w:rsid w:val="00C8535B"/>
    <w:rsid w:val="00C85CF2"/>
    <w:rsid w:val="00C86BEE"/>
    <w:rsid w:val="00C8726C"/>
    <w:rsid w:val="00C875A3"/>
    <w:rsid w:val="00C879C2"/>
    <w:rsid w:val="00C87BB5"/>
    <w:rsid w:val="00C906D8"/>
    <w:rsid w:val="00C907DB"/>
    <w:rsid w:val="00C9128C"/>
    <w:rsid w:val="00C916EB"/>
    <w:rsid w:val="00C91F04"/>
    <w:rsid w:val="00C9371B"/>
    <w:rsid w:val="00C939E0"/>
    <w:rsid w:val="00C93AB2"/>
    <w:rsid w:val="00C95A69"/>
    <w:rsid w:val="00C95DE4"/>
    <w:rsid w:val="00C95EC1"/>
    <w:rsid w:val="00C9659F"/>
    <w:rsid w:val="00C968F8"/>
    <w:rsid w:val="00C974C9"/>
    <w:rsid w:val="00C97A00"/>
    <w:rsid w:val="00C97A3A"/>
    <w:rsid w:val="00C97C89"/>
    <w:rsid w:val="00C97CCB"/>
    <w:rsid w:val="00CA0417"/>
    <w:rsid w:val="00CA1407"/>
    <w:rsid w:val="00CA1800"/>
    <w:rsid w:val="00CA4CA2"/>
    <w:rsid w:val="00CA5674"/>
    <w:rsid w:val="00CA63CA"/>
    <w:rsid w:val="00CA7297"/>
    <w:rsid w:val="00CA7589"/>
    <w:rsid w:val="00CA7B8E"/>
    <w:rsid w:val="00CB013B"/>
    <w:rsid w:val="00CB0ABD"/>
    <w:rsid w:val="00CB0D73"/>
    <w:rsid w:val="00CB0E3B"/>
    <w:rsid w:val="00CB2772"/>
    <w:rsid w:val="00CB28EE"/>
    <w:rsid w:val="00CB355C"/>
    <w:rsid w:val="00CB41A2"/>
    <w:rsid w:val="00CB4C93"/>
    <w:rsid w:val="00CB52DE"/>
    <w:rsid w:val="00CB5A13"/>
    <w:rsid w:val="00CB5EA2"/>
    <w:rsid w:val="00CB6900"/>
    <w:rsid w:val="00CB69EB"/>
    <w:rsid w:val="00CB7586"/>
    <w:rsid w:val="00CC00AB"/>
    <w:rsid w:val="00CC118A"/>
    <w:rsid w:val="00CC21E6"/>
    <w:rsid w:val="00CC224E"/>
    <w:rsid w:val="00CC2702"/>
    <w:rsid w:val="00CC4315"/>
    <w:rsid w:val="00CC52AE"/>
    <w:rsid w:val="00CC5323"/>
    <w:rsid w:val="00CC5E76"/>
    <w:rsid w:val="00CC6415"/>
    <w:rsid w:val="00CD05A7"/>
    <w:rsid w:val="00CD0925"/>
    <w:rsid w:val="00CD1354"/>
    <w:rsid w:val="00CD1460"/>
    <w:rsid w:val="00CD1648"/>
    <w:rsid w:val="00CD16AC"/>
    <w:rsid w:val="00CD16F5"/>
    <w:rsid w:val="00CD243A"/>
    <w:rsid w:val="00CD267D"/>
    <w:rsid w:val="00CD27F9"/>
    <w:rsid w:val="00CD2BAE"/>
    <w:rsid w:val="00CD2CC7"/>
    <w:rsid w:val="00CD3146"/>
    <w:rsid w:val="00CD3DAE"/>
    <w:rsid w:val="00CD3F0E"/>
    <w:rsid w:val="00CD4E2F"/>
    <w:rsid w:val="00CD50F4"/>
    <w:rsid w:val="00CD554A"/>
    <w:rsid w:val="00CD5B42"/>
    <w:rsid w:val="00CD5CE7"/>
    <w:rsid w:val="00CD639C"/>
    <w:rsid w:val="00CD6D6C"/>
    <w:rsid w:val="00CD7107"/>
    <w:rsid w:val="00CD7E4D"/>
    <w:rsid w:val="00CE0F10"/>
    <w:rsid w:val="00CE1B1A"/>
    <w:rsid w:val="00CE232C"/>
    <w:rsid w:val="00CE2825"/>
    <w:rsid w:val="00CE2A3C"/>
    <w:rsid w:val="00CE38B6"/>
    <w:rsid w:val="00CE62DE"/>
    <w:rsid w:val="00CE7A50"/>
    <w:rsid w:val="00CF10D2"/>
    <w:rsid w:val="00CF123F"/>
    <w:rsid w:val="00CF1961"/>
    <w:rsid w:val="00CF2B6E"/>
    <w:rsid w:val="00CF2FEB"/>
    <w:rsid w:val="00CF3182"/>
    <w:rsid w:val="00CF3397"/>
    <w:rsid w:val="00CF38D8"/>
    <w:rsid w:val="00CF532B"/>
    <w:rsid w:val="00CF536F"/>
    <w:rsid w:val="00CF5C54"/>
    <w:rsid w:val="00CF5E43"/>
    <w:rsid w:val="00CF7C60"/>
    <w:rsid w:val="00CF7CB8"/>
    <w:rsid w:val="00D007AD"/>
    <w:rsid w:val="00D00A4E"/>
    <w:rsid w:val="00D01690"/>
    <w:rsid w:val="00D018D5"/>
    <w:rsid w:val="00D036C1"/>
    <w:rsid w:val="00D03F98"/>
    <w:rsid w:val="00D04236"/>
    <w:rsid w:val="00D049A5"/>
    <w:rsid w:val="00D05018"/>
    <w:rsid w:val="00D0522D"/>
    <w:rsid w:val="00D0562A"/>
    <w:rsid w:val="00D06A72"/>
    <w:rsid w:val="00D07FE1"/>
    <w:rsid w:val="00D1181B"/>
    <w:rsid w:val="00D11C7B"/>
    <w:rsid w:val="00D122E8"/>
    <w:rsid w:val="00D12719"/>
    <w:rsid w:val="00D12ACD"/>
    <w:rsid w:val="00D13080"/>
    <w:rsid w:val="00D1377B"/>
    <w:rsid w:val="00D13953"/>
    <w:rsid w:val="00D13C64"/>
    <w:rsid w:val="00D14F15"/>
    <w:rsid w:val="00D1547D"/>
    <w:rsid w:val="00D15CE7"/>
    <w:rsid w:val="00D15E9F"/>
    <w:rsid w:val="00D16165"/>
    <w:rsid w:val="00D16228"/>
    <w:rsid w:val="00D16C65"/>
    <w:rsid w:val="00D16F03"/>
    <w:rsid w:val="00D17161"/>
    <w:rsid w:val="00D20242"/>
    <w:rsid w:val="00D205C8"/>
    <w:rsid w:val="00D2202C"/>
    <w:rsid w:val="00D22044"/>
    <w:rsid w:val="00D22E05"/>
    <w:rsid w:val="00D22EFF"/>
    <w:rsid w:val="00D236D9"/>
    <w:rsid w:val="00D23EF1"/>
    <w:rsid w:val="00D240E6"/>
    <w:rsid w:val="00D243B2"/>
    <w:rsid w:val="00D24445"/>
    <w:rsid w:val="00D24FE7"/>
    <w:rsid w:val="00D250D3"/>
    <w:rsid w:val="00D2652E"/>
    <w:rsid w:val="00D27135"/>
    <w:rsid w:val="00D27C3C"/>
    <w:rsid w:val="00D27FE1"/>
    <w:rsid w:val="00D3059C"/>
    <w:rsid w:val="00D30D85"/>
    <w:rsid w:val="00D3255F"/>
    <w:rsid w:val="00D32709"/>
    <w:rsid w:val="00D34007"/>
    <w:rsid w:val="00D34132"/>
    <w:rsid w:val="00D346A3"/>
    <w:rsid w:val="00D351B8"/>
    <w:rsid w:val="00D35F72"/>
    <w:rsid w:val="00D36DCF"/>
    <w:rsid w:val="00D37E92"/>
    <w:rsid w:val="00D404B7"/>
    <w:rsid w:val="00D40633"/>
    <w:rsid w:val="00D40B5E"/>
    <w:rsid w:val="00D41A8A"/>
    <w:rsid w:val="00D41DA3"/>
    <w:rsid w:val="00D41E14"/>
    <w:rsid w:val="00D43096"/>
    <w:rsid w:val="00D435D6"/>
    <w:rsid w:val="00D4379C"/>
    <w:rsid w:val="00D43AC6"/>
    <w:rsid w:val="00D4425F"/>
    <w:rsid w:val="00D44883"/>
    <w:rsid w:val="00D448F2"/>
    <w:rsid w:val="00D44BB7"/>
    <w:rsid w:val="00D456B1"/>
    <w:rsid w:val="00D45EA7"/>
    <w:rsid w:val="00D47AEA"/>
    <w:rsid w:val="00D47E25"/>
    <w:rsid w:val="00D51D32"/>
    <w:rsid w:val="00D52C56"/>
    <w:rsid w:val="00D533B8"/>
    <w:rsid w:val="00D539BC"/>
    <w:rsid w:val="00D54368"/>
    <w:rsid w:val="00D546C4"/>
    <w:rsid w:val="00D561E7"/>
    <w:rsid w:val="00D56F29"/>
    <w:rsid w:val="00D57415"/>
    <w:rsid w:val="00D601A3"/>
    <w:rsid w:val="00D610AC"/>
    <w:rsid w:val="00D61668"/>
    <w:rsid w:val="00D618DB"/>
    <w:rsid w:val="00D628DA"/>
    <w:rsid w:val="00D62F23"/>
    <w:rsid w:val="00D6333C"/>
    <w:rsid w:val="00D633F5"/>
    <w:rsid w:val="00D63563"/>
    <w:rsid w:val="00D63AE9"/>
    <w:rsid w:val="00D63E05"/>
    <w:rsid w:val="00D65101"/>
    <w:rsid w:val="00D6610B"/>
    <w:rsid w:val="00D6683C"/>
    <w:rsid w:val="00D6714C"/>
    <w:rsid w:val="00D6778A"/>
    <w:rsid w:val="00D677CF"/>
    <w:rsid w:val="00D700C1"/>
    <w:rsid w:val="00D7051F"/>
    <w:rsid w:val="00D70767"/>
    <w:rsid w:val="00D71F21"/>
    <w:rsid w:val="00D72D49"/>
    <w:rsid w:val="00D72D91"/>
    <w:rsid w:val="00D73A78"/>
    <w:rsid w:val="00D74099"/>
    <w:rsid w:val="00D74843"/>
    <w:rsid w:val="00D749D7"/>
    <w:rsid w:val="00D75024"/>
    <w:rsid w:val="00D759BA"/>
    <w:rsid w:val="00D75CF3"/>
    <w:rsid w:val="00D761F5"/>
    <w:rsid w:val="00D763AC"/>
    <w:rsid w:val="00D76521"/>
    <w:rsid w:val="00D770D7"/>
    <w:rsid w:val="00D7763A"/>
    <w:rsid w:val="00D77BAE"/>
    <w:rsid w:val="00D81534"/>
    <w:rsid w:val="00D815B2"/>
    <w:rsid w:val="00D815EA"/>
    <w:rsid w:val="00D81A78"/>
    <w:rsid w:val="00D8216F"/>
    <w:rsid w:val="00D824CF"/>
    <w:rsid w:val="00D82BC0"/>
    <w:rsid w:val="00D82D7D"/>
    <w:rsid w:val="00D84128"/>
    <w:rsid w:val="00D8430F"/>
    <w:rsid w:val="00D85A7D"/>
    <w:rsid w:val="00D86A92"/>
    <w:rsid w:val="00D86DBA"/>
    <w:rsid w:val="00D87CAA"/>
    <w:rsid w:val="00D90C5B"/>
    <w:rsid w:val="00D90EF7"/>
    <w:rsid w:val="00D910C5"/>
    <w:rsid w:val="00D91993"/>
    <w:rsid w:val="00D9218A"/>
    <w:rsid w:val="00D92334"/>
    <w:rsid w:val="00D92371"/>
    <w:rsid w:val="00D9337D"/>
    <w:rsid w:val="00D93468"/>
    <w:rsid w:val="00D93CA4"/>
    <w:rsid w:val="00D94766"/>
    <w:rsid w:val="00D966FE"/>
    <w:rsid w:val="00D96D46"/>
    <w:rsid w:val="00D97026"/>
    <w:rsid w:val="00D97043"/>
    <w:rsid w:val="00DA0056"/>
    <w:rsid w:val="00DA1B2F"/>
    <w:rsid w:val="00DA1CEC"/>
    <w:rsid w:val="00DA2A89"/>
    <w:rsid w:val="00DA42E1"/>
    <w:rsid w:val="00DA443D"/>
    <w:rsid w:val="00DA48C2"/>
    <w:rsid w:val="00DA4DAF"/>
    <w:rsid w:val="00DA4E7A"/>
    <w:rsid w:val="00DA5CCC"/>
    <w:rsid w:val="00DB01ED"/>
    <w:rsid w:val="00DB150A"/>
    <w:rsid w:val="00DB2171"/>
    <w:rsid w:val="00DB28FF"/>
    <w:rsid w:val="00DB30F4"/>
    <w:rsid w:val="00DB3939"/>
    <w:rsid w:val="00DB3F69"/>
    <w:rsid w:val="00DB47F1"/>
    <w:rsid w:val="00DB487D"/>
    <w:rsid w:val="00DB4AA3"/>
    <w:rsid w:val="00DB4BA0"/>
    <w:rsid w:val="00DB4C66"/>
    <w:rsid w:val="00DB6156"/>
    <w:rsid w:val="00DB618A"/>
    <w:rsid w:val="00DB61CC"/>
    <w:rsid w:val="00DB6571"/>
    <w:rsid w:val="00DB657B"/>
    <w:rsid w:val="00DB675D"/>
    <w:rsid w:val="00DB6922"/>
    <w:rsid w:val="00DB6D42"/>
    <w:rsid w:val="00DB6DBD"/>
    <w:rsid w:val="00DC0A33"/>
    <w:rsid w:val="00DC0E35"/>
    <w:rsid w:val="00DC0F41"/>
    <w:rsid w:val="00DC0F72"/>
    <w:rsid w:val="00DC1DF8"/>
    <w:rsid w:val="00DC23F6"/>
    <w:rsid w:val="00DC2902"/>
    <w:rsid w:val="00DC2D9A"/>
    <w:rsid w:val="00DC349B"/>
    <w:rsid w:val="00DC3C85"/>
    <w:rsid w:val="00DC430E"/>
    <w:rsid w:val="00DC5EFD"/>
    <w:rsid w:val="00DC5FC7"/>
    <w:rsid w:val="00DC6D52"/>
    <w:rsid w:val="00DC7A9E"/>
    <w:rsid w:val="00DC7C5A"/>
    <w:rsid w:val="00DD069A"/>
    <w:rsid w:val="00DD088C"/>
    <w:rsid w:val="00DD0CFE"/>
    <w:rsid w:val="00DD1F8C"/>
    <w:rsid w:val="00DD23C6"/>
    <w:rsid w:val="00DD279D"/>
    <w:rsid w:val="00DD39B6"/>
    <w:rsid w:val="00DD3A66"/>
    <w:rsid w:val="00DD46CD"/>
    <w:rsid w:val="00DD53D3"/>
    <w:rsid w:val="00DD549E"/>
    <w:rsid w:val="00DD5D40"/>
    <w:rsid w:val="00DD6B95"/>
    <w:rsid w:val="00DD6E2D"/>
    <w:rsid w:val="00DD711C"/>
    <w:rsid w:val="00DD72EA"/>
    <w:rsid w:val="00DE00A9"/>
    <w:rsid w:val="00DE00D4"/>
    <w:rsid w:val="00DE0743"/>
    <w:rsid w:val="00DE0751"/>
    <w:rsid w:val="00DE0FC5"/>
    <w:rsid w:val="00DE1597"/>
    <w:rsid w:val="00DE2737"/>
    <w:rsid w:val="00DE2CE4"/>
    <w:rsid w:val="00DE3D80"/>
    <w:rsid w:val="00DE44AC"/>
    <w:rsid w:val="00DE48D3"/>
    <w:rsid w:val="00DE4A6E"/>
    <w:rsid w:val="00DE7CD4"/>
    <w:rsid w:val="00DF0203"/>
    <w:rsid w:val="00DF03BC"/>
    <w:rsid w:val="00DF1870"/>
    <w:rsid w:val="00DF230B"/>
    <w:rsid w:val="00DF270E"/>
    <w:rsid w:val="00DF45E1"/>
    <w:rsid w:val="00DF4BA3"/>
    <w:rsid w:val="00DF6066"/>
    <w:rsid w:val="00DF736E"/>
    <w:rsid w:val="00DF79E4"/>
    <w:rsid w:val="00DF7DC5"/>
    <w:rsid w:val="00DF7E4C"/>
    <w:rsid w:val="00DF7EDE"/>
    <w:rsid w:val="00DF7F83"/>
    <w:rsid w:val="00E0042F"/>
    <w:rsid w:val="00E00624"/>
    <w:rsid w:val="00E00681"/>
    <w:rsid w:val="00E03E4F"/>
    <w:rsid w:val="00E04161"/>
    <w:rsid w:val="00E041ED"/>
    <w:rsid w:val="00E048FA"/>
    <w:rsid w:val="00E04AB3"/>
    <w:rsid w:val="00E05868"/>
    <w:rsid w:val="00E058D7"/>
    <w:rsid w:val="00E067C3"/>
    <w:rsid w:val="00E077B8"/>
    <w:rsid w:val="00E07C3D"/>
    <w:rsid w:val="00E112AE"/>
    <w:rsid w:val="00E13810"/>
    <w:rsid w:val="00E13E21"/>
    <w:rsid w:val="00E1457C"/>
    <w:rsid w:val="00E14E9A"/>
    <w:rsid w:val="00E151E8"/>
    <w:rsid w:val="00E15B96"/>
    <w:rsid w:val="00E15CF4"/>
    <w:rsid w:val="00E1602A"/>
    <w:rsid w:val="00E163A7"/>
    <w:rsid w:val="00E16578"/>
    <w:rsid w:val="00E1728B"/>
    <w:rsid w:val="00E1774F"/>
    <w:rsid w:val="00E20179"/>
    <w:rsid w:val="00E20B34"/>
    <w:rsid w:val="00E20B5B"/>
    <w:rsid w:val="00E20FD1"/>
    <w:rsid w:val="00E215EF"/>
    <w:rsid w:val="00E21643"/>
    <w:rsid w:val="00E218B1"/>
    <w:rsid w:val="00E21AE3"/>
    <w:rsid w:val="00E21B39"/>
    <w:rsid w:val="00E21C87"/>
    <w:rsid w:val="00E22F1B"/>
    <w:rsid w:val="00E23741"/>
    <w:rsid w:val="00E238BA"/>
    <w:rsid w:val="00E23ADA"/>
    <w:rsid w:val="00E24937"/>
    <w:rsid w:val="00E24A0A"/>
    <w:rsid w:val="00E24F19"/>
    <w:rsid w:val="00E24F94"/>
    <w:rsid w:val="00E257A9"/>
    <w:rsid w:val="00E257DB"/>
    <w:rsid w:val="00E25F13"/>
    <w:rsid w:val="00E25F68"/>
    <w:rsid w:val="00E266DC"/>
    <w:rsid w:val="00E267D5"/>
    <w:rsid w:val="00E2683C"/>
    <w:rsid w:val="00E268AF"/>
    <w:rsid w:val="00E26C87"/>
    <w:rsid w:val="00E26EDF"/>
    <w:rsid w:val="00E26FE1"/>
    <w:rsid w:val="00E278D5"/>
    <w:rsid w:val="00E30DA2"/>
    <w:rsid w:val="00E3100E"/>
    <w:rsid w:val="00E313CC"/>
    <w:rsid w:val="00E32105"/>
    <w:rsid w:val="00E329F8"/>
    <w:rsid w:val="00E330EC"/>
    <w:rsid w:val="00E3383D"/>
    <w:rsid w:val="00E34673"/>
    <w:rsid w:val="00E34C79"/>
    <w:rsid w:val="00E353EA"/>
    <w:rsid w:val="00E368DF"/>
    <w:rsid w:val="00E36BB0"/>
    <w:rsid w:val="00E37836"/>
    <w:rsid w:val="00E37F8B"/>
    <w:rsid w:val="00E4039B"/>
    <w:rsid w:val="00E40DF5"/>
    <w:rsid w:val="00E41E7F"/>
    <w:rsid w:val="00E42911"/>
    <w:rsid w:val="00E431A2"/>
    <w:rsid w:val="00E45C8E"/>
    <w:rsid w:val="00E45F7F"/>
    <w:rsid w:val="00E4607B"/>
    <w:rsid w:val="00E462D8"/>
    <w:rsid w:val="00E475F3"/>
    <w:rsid w:val="00E47832"/>
    <w:rsid w:val="00E50729"/>
    <w:rsid w:val="00E50D67"/>
    <w:rsid w:val="00E5143B"/>
    <w:rsid w:val="00E51778"/>
    <w:rsid w:val="00E519CF"/>
    <w:rsid w:val="00E524FF"/>
    <w:rsid w:val="00E53075"/>
    <w:rsid w:val="00E5333C"/>
    <w:rsid w:val="00E534F5"/>
    <w:rsid w:val="00E536F6"/>
    <w:rsid w:val="00E539FE"/>
    <w:rsid w:val="00E53DBD"/>
    <w:rsid w:val="00E56161"/>
    <w:rsid w:val="00E562AE"/>
    <w:rsid w:val="00E564D8"/>
    <w:rsid w:val="00E569A8"/>
    <w:rsid w:val="00E56C3A"/>
    <w:rsid w:val="00E577F1"/>
    <w:rsid w:val="00E57FF4"/>
    <w:rsid w:val="00E609D5"/>
    <w:rsid w:val="00E60B8C"/>
    <w:rsid w:val="00E61A74"/>
    <w:rsid w:val="00E62D93"/>
    <w:rsid w:val="00E65411"/>
    <w:rsid w:val="00E65798"/>
    <w:rsid w:val="00E65DA9"/>
    <w:rsid w:val="00E65F24"/>
    <w:rsid w:val="00E65FA2"/>
    <w:rsid w:val="00E6634B"/>
    <w:rsid w:val="00E67BB4"/>
    <w:rsid w:val="00E67D60"/>
    <w:rsid w:val="00E67F63"/>
    <w:rsid w:val="00E70457"/>
    <w:rsid w:val="00E71204"/>
    <w:rsid w:val="00E71A4D"/>
    <w:rsid w:val="00E72637"/>
    <w:rsid w:val="00E74419"/>
    <w:rsid w:val="00E74D91"/>
    <w:rsid w:val="00E756BF"/>
    <w:rsid w:val="00E76304"/>
    <w:rsid w:val="00E76922"/>
    <w:rsid w:val="00E76C9C"/>
    <w:rsid w:val="00E808C7"/>
    <w:rsid w:val="00E810DC"/>
    <w:rsid w:val="00E81702"/>
    <w:rsid w:val="00E82002"/>
    <w:rsid w:val="00E83465"/>
    <w:rsid w:val="00E8348A"/>
    <w:rsid w:val="00E838C3"/>
    <w:rsid w:val="00E839B9"/>
    <w:rsid w:val="00E83EAE"/>
    <w:rsid w:val="00E8486A"/>
    <w:rsid w:val="00E853FC"/>
    <w:rsid w:val="00E85A3A"/>
    <w:rsid w:val="00E863FD"/>
    <w:rsid w:val="00E865A6"/>
    <w:rsid w:val="00E86EFF"/>
    <w:rsid w:val="00E914AC"/>
    <w:rsid w:val="00E919F5"/>
    <w:rsid w:val="00E91D2D"/>
    <w:rsid w:val="00E924EB"/>
    <w:rsid w:val="00E925C5"/>
    <w:rsid w:val="00E939A6"/>
    <w:rsid w:val="00E940D3"/>
    <w:rsid w:val="00E947AE"/>
    <w:rsid w:val="00E95045"/>
    <w:rsid w:val="00E96482"/>
    <w:rsid w:val="00E96772"/>
    <w:rsid w:val="00E972C8"/>
    <w:rsid w:val="00E9758E"/>
    <w:rsid w:val="00E976FC"/>
    <w:rsid w:val="00EA03EA"/>
    <w:rsid w:val="00EA0F8D"/>
    <w:rsid w:val="00EA12EA"/>
    <w:rsid w:val="00EA22AC"/>
    <w:rsid w:val="00EA24C1"/>
    <w:rsid w:val="00EA24CB"/>
    <w:rsid w:val="00EA2ED7"/>
    <w:rsid w:val="00EA30FD"/>
    <w:rsid w:val="00EA345B"/>
    <w:rsid w:val="00EA3E8C"/>
    <w:rsid w:val="00EA3F61"/>
    <w:rsid w:val="00EA4125"/>
    <w:rsid w:val="00EA4CF5"/>
    <w:rsid w:val="00EA57BE"/>
    <w:rsid w:val="00EA58D1"/>
    <w:rsid w:val="00EA5FC6"/>
    <w:rsid w:val="00EA626D"/>
    <w:rsid w:val="00EA6390"/>
    <w:rsid w:val="00EA69CB"/>
    <w:rsid w:val="00EA7341"/>
    <w:rsid w:val="00EA777A"/>
    <w:rsid w:val="00EA7BED"/>
    <w:rsid w:val="00EB02AA"/>
    <w:rsid w:val="00EB0402"/>
    <w:rsid w:val="00EB0B3D"/>
    <w:rsid w:val="00EB0CDC"/>
    <w:rsid w:val="00EB0D3B"/>
    <w:rsid w:val="00EB0DB7"/>
    <w:rsid w:val="00EB0E7A"/>
    <w:rsid w:val="00EB1F35"/>
    <w:rsid w:val="00EB31C3"/>
    <w:rsid w:val="00EB332A"/>
    <w:rsid w:val="00EB386B"/>
    <w:rsid w:val="00EB444D"/>
    <w:rsid w:val="00EB460D"/>
    <w:rsid w:val="00EB462D"/>
    <w:rsid w:val="00EB55F8"/>
    <w:rsid w:val="00EB6CFF"/>
    <w:rsid w:val="00EB6DAF"/>
    <w:rsid w:val="00EB703B"/>
    <w:rsid w:val="00EB7AE6"/>
    <w:rsid w:val="00EC033E"/>
    <w:rsid w:val="00EC07B6"/>
    <w:rsid w:val="00EC19BB"/>
    <w:rsid w:val="00EC25B1"/>
    <w:rsid w:val="00EC2977"/>
    <w:rsid w:val="00EC2D76"/>
    <w:rsid w:val="00EC3520"/>
    <w:rsid w:val="00EC3D1E"/>
    <w:rsid w:val="00EC6221"/>
    <w:rsid w:val="00EC6AED"/>
    <w:rsid w:val="00EC6E42"/>
    <w:rsid w:val="00EC6E52"/>
    <w:rsid w:val="00EC7F98"/>
    <w:rsid w:val="00ED0480"/>
    <w:rsid w:val="00ED04B6"/>
    <w:rsid w:val="00ED0C45"/>
    <w:rsid w:val="00ED1267"/>
    <w:rsid w:val="00ED13B5"/>
    <w:rsid w:val="00ED1C39"/>
    <w:rsid w:val="00ED1FD9"/>
    <w:rsid w:val="00ED3012"/>
    <w:rsid w:val="00ED3294"/>
    <w:rsid w:val="00ED34FE"/>
    <w:rsid w:val="00ED3836"/>
    <w:rsid w:val="00ED3BD8"/>
    <w:rsid w:val="00ED3E05"/>
    <w:rsid w:val="00ED407A"/>
    <w:rsid w:val="00ED54BF"/>
    <w:rsid w:val="00ED56D9"/>
    <w:rsid w:val="00ED5AD0"/>
    <w:rsid w:val="00ED6990"/>
    <w:rsid w:val="00ED6AB8"/>
    <w:rsid w:val="00ED7003"/>
    <w:rsid w:val="00ED755A"/>
    <w:rsid w:val="00ED79A2"/>
    <w:rsid w:val="00ED7BA9"/>
    <w:rsid w:val="00EE0B0A"/>
    <w:rsid w:val="00EE0B66"/>
    <w:rsid w:val="00EE1B25"/>
    <w:rsid w:val="00EE21C8"/>
    <w:rsid w:val="00EE2306"/>
    <w:rsid w:val="00EE29FB"/>
    <w:rsid w:val="00EE2B05"/>
    <w:rsid w:val="00EE2BBE"/>
    <w:rsid w:val="00EE2DF2"/>
    <w:rsid w:val="00EE34C3"/>
    <w:rsid w:val="00EE3FB6"/>
    <w:rsid w:val="00EE48FC"/>
    <w:rsid w:val="00EE4A6D"/>
    <w:rsid w:val="00EE4FE9"/>
    <w:rsid w:val="00EE541D"/>
    <w:rsid w:val="00EE560F"/>
    <w:rsid w:val="00EE5661"/>
    <w:rsid w:val="00EE598A"/>
    <w:rsid w:val="00EE5BBA"/>
    <w:rsid w:val="00EE6B50"/>
    <w:rsid w:val="00EE6EBD"/>
    <w:rsid w:val="00EF0112"/>
    <w:rsid w:val="00EF05F6"/>
    <w:rsid w:val="00EF0BAD"/>
    <w:rsid w:val="00EF18D5"/>
    <w:rsid w:val="00EF1CFC"/>
    <w:rsid w:val="00EF256F"/>
    <w:rsid w:val="00EF264B"/>
    <w:rsid w:val="00EF2D11"/>
    <w:rsid w:val="00EF2F89"/>
    <w:rsid w:val="00EF31B7"/>
    <w:rsid w:val="00EF3896"/>
    <w:rsid w:val="00EF44AE"/>
    <w:rsid w:val="00EF456D"/>
    <w:rsid w:val="00EF4578"/>
    <w:rsid w:val="00EF4992"/>
    <w:rsid w:val="00EF4BEC"/>
    <w:rsid w:val="00EF5090"/>
    <w:rsid w:val="00EF55D6"/>
    <w:rsid w:val="00EF579F"/>
    <w:rsid w:val="00EF68C6"/>
    <w:rsid w:val="00EF7A56"/>
    <w:rsid w:val="00EF7F02"/>
    <w:rsid w:val="00F008FE"/>
    <w:rsid w:val="00F00D3E"/>
    <w:rsid w:val="00F00E97"/>
    <w:rsid w:val="00F00F2E"/>
    <w:rsid w:val="00F02379"/>
    <w:rsid w:val="00F02472"/>
    <w:rsid w:val="00F03557"/>
    <w:rsid w:val="00F037B8"/>
    <w:rsid w:val="00F0515F"/>
    <w:rsid w:val="00F05C0A"/>
    <w:rsid w:val="00F06657"/>
    <w:rsid w:val="00F070FC"/>
    <w:rsid w:val="00F1193B"/>
    <w:rsid w:val="00F11D81"/>
    <w:rsid w:val="00F11F22"/>
    <w:rsid w:val="00F12208"/>
    <w:rsid w:val="00F1237F"/>
    <w:rsid w:val="00F1255D"/>
    <w:rsid w:val="00F125FB"/>
    <w:rsid w:val="00F13674"/>
    <w:rsid w:val="00F13DC4"/>
    <w:rsid w:val="00F13E61"/>
    <w:rsid w:val="00F14230"/>
    <w:rsid w:val="00F14853"/>
    <w:rsid w:val="00F14A3D"/>
    <w:rsid w:val="00F14FD4"/>
    <w:rsid w:val="00F15199"/>
    <w:rsid w:val="00F15265"/>
    <w:rsid w:val="00F15453"/>
    <w:rsid w:val="00F162C0"/>
    <w:rsid w:val="00F16845"/>
    <w:rsid w:val="00F170F4"/>
    <w:rsid w:val="00F17F2A"/>
    <w:rsid w:val="00F20D1B"/>
    <w:rsid w:val="00F224A4"/>
    <w:rsid w:val="00F22828"/>
    <w:rsid w:val="00F229E8"/>
    <w:rsid w:val="00F22A68"/>
    <w:rsid w:val="00F22BC2"/>
    <w:rsid w:val="00F22EE1"/>
    <w:rsid w:val="00F239BE"/>
    <w:rsid w:val="00F23B3B"/>
    <w:rsid w:val="00F23B7D"/>
    <w:rsid w:val="00F24075"/>
    <w:rsid w:val="00F24471"/>
    <w:rsid w:val="00F2479B"/>
    <w:rsid w:val="00F24ADE"/>
    <w:rsid w:val="00F25166"/>
    <w:rsid w:val="00F25549"/>
    <w:rsid w:val="00F25575"/>
    <w:rsid w:val="00F266B6"/>
    <w:rsid w:val="00F26A07"/>
    <w:rsid w:val="00F2769C"/>
    <w:rsid w:val="00F30050"/>
    <w:rsid w:val="00F30367"/>
    <w:rsid w:val="00F3052B"/>
    <w:rsid w:val="00F30C28"/>
    <w:rsid w:val="00F32F21"/>
    <w:rsid w:val="00F32F7A"/>
    <w:rsid w:val="00F33313"/>
    <w:rsid w:val="00F33B4E"/>
    <w:rsid w:val="00F33D7C"/>
    <w:rsid w:val="00F345C0"/>
    <w:rsid w:val="00F34C32"/>
    <w:rsid w:val="00F3509A"/>
    <w:rsid w:val="00F35740"/>
    <w:rsid w:val="00F36505"/>
    <w:rsid w:val="00F368AC"/>
    <w:rsid w:val="00F36AE2"/>
    <w:rsid w:val="00F4023F"/>
    <w:rsid w:val="00F40C8A"/>
    <w:rsid w:val="00F40EB6"/>
    <w:rsid w:val="00F41315"/>
    <w:rsid w:val="00F41577"/>
    <w:rsid w:val="00F4166A"/>
    <w:rsid w:val="00F41832"/>
    <w:rsid w:val="00F42B26"/>
    <w:rsid w:val="00F42D74"/>
    <w:rsid w:val="00F437E0"/>
    <w:rsid w:val="00F44264"/>
    <w:rsid w:val="00F451C3"/>
    <w:rsid w:val="00F45B20"/>
    <w:rsid w:val="00F47D9A"/>
    <w:rsid w:val="00F508B8"/>
    <w:rsid w:val="00F50AE6"/>
    <w:rsid w:val="00F50CC2"/>
    <w:rsid w:val="00F51097"/>
    <w:rsid w:val="00F5111C"/>
    <w:rsid w:val="00F5130E"/>
    <w:rsid w:val="00F51BDF"/>
    <w:rsid w:val="00F51F90"/>
    <w:rsid w:val="00F5212B"/>
    <w:rsid w:val="00F52B64"/>
    <w:rsid w:val="00F52C00"/>
    <w:rsid w:val="00F541F5"/>
    <w:rsid w:val="00F5616A"/>
    <w:rsid w:val="00F564CC"/>
    <w:rsid w:val="00F57E2D"/>
    <w:rsid w:val="00F605DB"/>
    <w:rsid w:val="00F6073B"/>
    <w:rsid w:val="00F60924"/>
    <w:rsid w:val="00F619BC"/>
    <w:rsid w:val="00F62ACD"/>
    <w:rsid w:val="00F62FA0"/>
    <w:rsid w:val="00F63B0A"/>
    <w:rsid w:val="00F63CD8"/>
    <w:rsid w:val="00F6449E"/>
    <w:rsid w:val="00F64C1E"/>
    <w:rsid w:val="00F64D51"/>
    <w:rsid w:val="00F64DBB"/>
    <w:rsid w:val="00F652D6"/>
    <w:rsid w:val="00F656A7"/>
    <w:rsid w:val="00F661E1"/>
    <w:rsid w:val="00F662CB"/>
    <w:rsid w:val="00F66616"/>
    <w:rsid w:val="00F66B9D"/>
    <w:rsid w:val="00F66CE4"/>
    <w:rsid w:val="00F66DAD"/>
    <w:rsid w:val="00F67235"/>
    <w:rsid w:val="00F67E44"/>
    <w:rsid w:val="00F67E76"/>
    <w:rsid w:val="00F67ECE"/>
    <w:rsid w:val="00F705F0"/>
    <w:rsid w:val="00F70852"/>
    <w:rsid w:val="00F7209E"/>
    <w:rsid w:val="00F7214E"/>
    <w:rsid w:val="00F7340A"/>
    <w:rsid w:val="00F7524A"/>
    <w:rsid w:val="00F765A1"/>
    <w:rsid w:val="00F7706F"/>
    <w:rsid w:val="00F7717F"/>
    <w:rsid w:val="00F772B8"/>
    <w:rsid w:val="00F80075"/>
    <w:rsid w:val="00F80252"/>
    <w:rsid w:val="00F807D1"/>
    <w:rsid w:val="00F81201"/>
    <w:rsid w:val="00F81296"/>
    <w:rsid w:val="00F81420"/>
    <w:rsid w:val="00F81C74"/>
    <w:rsid w:val="00F824AF"/>
    <w:rsid w:val="00F82A06"/>
    <w:rsid w:val="00F83A23"/>
    <w:rsid w:val="00F853DE"/>
    <w:rsid w:val="00F8589A"/>
    <w:rsid w:val="00F85C8E"/>
    <w:rsid w:val="00F8651B"/>
    <w:rsid w:val="00F86AF7"/>
    <w:rsid w:val="00F908F8"/>
    <w:rsid w:val="00F914A2"/>
    <w:rsid w:val="00F9161E"/>
    <w:rsid w:val="00F91A8C"/>
    <w:rsid w:val="00F92E63"/>
    <w:rsid w:val="00F93BBE"/>
    <w:rsid w:val="00F945DA"/>
    <w:rsid w:val="00F94863"/>
    <w:rsid w:val="00F94B84"/>
    <w:rsid w:val="00F95226"/>
    <w:rsid w:val="00F95508"/>
    <w:rsid w:val="00F95638"/>
    <w:rsid w:val="00F95B34"/>
    <w:rsid w:val="00F95F9E"/>
    <w:rsid w:val="00F96C0A"/>
    <w:rsid w:val="00F97658"/>
    <w:rsid w:val="00F97858"/>
    <w:rsid w:val="00F9796C"/>
    <w:rsid w:val="00FA002B"/>
    <w:rsid w:val="00FA14D7"/>
    <w:rsid w:val="00FA3007"/>
    <w:rsid w:val="00FA5837"/>
    <w:rsid w:val="00FA7C05"/>
    <w:rsid w:val="00FB1199"/>
    <w:rsid w:val="00FB3402"/>
    <w:rsid w:val="00FB387D"/>
    <w:rsid w:val="00FB3D5B"/>
    <w:rsid w:val="00FB44FD"/>
    <w:rsid w:val="00FB4CD3"/>
    <w:rsid w:val="00FB4E45"/>
    <w:rsid w:val="00FB4E91"/>
    <w:rsid w:val="00FB4EF6"/>
    <w:rsid w:val="00FB52B6"/>
    <w:rsid w:val="00FB62EB"/>
    <w:rsid w:val="00FB6561"/>
    <w:rsid w:val="00FB7255"/>
    <w:rsid w:val="00FB7A20"/>
    <w:rsid w:val="00FB7A87"/>
    <w:rsid w:val="00FC18E0"/>
    <w:rsid w:val="00FC2511"/>
    <w:rsid w:val="00FC2547"/>
    <w:rsid w:val="00FC2FA4"/>
    <w:rsid w:val="00FC3D0B"/>
    <w:rsid w:val="00FC4705"/>
    <w:rsid w:val="00FC5108"/>
    <w:rsid w:val="00FC524F"/>
    <w:rsid w:val="00FC5474"/>
    <w:rsid w:val="00FC5670"/>
    <w:rsid w:val="00FC5F4E"/>
    <w:rsid w:val="00FC746A"/>
    <w:rsid w:val="00FC7AA5"/>
    <w:rsid w:val="00FD00B0"/>
    <w:rsid w:val="00FD05D5"/>
    <w:rsid w:val="00FD103B"/>
    <w:rsid w:val="00FD1519"/>
    <w:rsid w:val="00FD20B5"/>
    <w:rsid w:val="00FD22D6"/>
    <w:rsid w:val="00FD26A2"/>
    <w:rsid w:val="00FD270E"/>
    <w:rsid w:val="00FD2B6A"/>
    <w:rsid w:val="00FD3077"/>
    <w:rsid w:val="00FD3D43"/>
    <w:rsid w:val="00FD4065"/>
    <w:rsid w:val="00FD7432"/>
    <w:rsid w:val="00FD7AF8"/>
    <w:rsid w:val="00FD7C48"/>
    <w:rsid w:val="00FD7E3E"/>
    <w:rsid w:val="00FE0932"/>
    <w:rsid w:val="00FE0F8A"/>
    <w:rsid w:val="00FE18B2"/>
    <w:rsid w:val="00FE18C2"/>
    <w:rsid w:val="00FE1E4F"/>
    <w:rsid w:val="00FE1FF7"/>
    <w:rsid w:val="00FE22FD"/>
    <w:rsid w:val="00FE2B40"/>
    <w:rsid w:val="00FE3682"/>
    <w:rsid w:val="00FE3C59"/>
    <w:rsid w:val="00FE4482"/>
    <w:rsid w:val="00FE4526"/>
    <w:rsid w:val="00FE4866"/>
    <w:rsid w:val="00FE49B6"/>
    <w:rsid w:val="00FE4C1B"/>
    <w:rsid w:val="00FE600F"/>
    <w:rsid w:val="00FE7DFA"/>
    <w:rsid w:val="00FF0512"/>
    <w:rsid w:val="00FF0765"/>
    <w:rsid w:val="00FF18CD"/>
    <w:rsid w:val="00FF1B62"/>
    <w:rsid w:val="00FF1E51"/>
    <w:rsid w:val="00FF2074"/>
    <w:rsid w:val="00FF2758"/>
    <w:rsid w:val="00FF2B79"/>
    <w:rsid w:val="00FF2BC1"/>
    <w:rsid w:val="00FF2DD2"/>
    <w:rsid w:val="00FF4068"/>
    <w:rsid w:val="00FF433D"/>
    <w:rsid w:val="00FF45F5"/>
    <w:rsid w:val="00FF4887"/>
    <w:rsid w:val="00FF4A89"/>
    <w:rsid w:val="00FF4D87"/>
    <w:rsid w:val="00FF4E01"/>
    <w:rsid w:val="00FF501F"/>
    <w:rsid w:val="00FF69BE"/>
    <w:rsid w:val="00FF6E49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D724D"/>
  <w15:docId w15:val="{EF94AC7B-D88B-459C-93A3-A3B2C1EF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194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uiPriority w:val="99"/>
    <w:qFormat/>
    <w:rsid w:val="00E20B5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20B5B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E20B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E20B5B"/>
    <w:pPr>
      <w:outlineLvl w:val="3"/>
    </w:pPr>
  </w:style>
  <w:style w:type="paragraph" w:styleId="Heading5">
    <w:name w:val="heading 5"/>
    <w:basedOn w:val="Normal"/>
    <w:next w:val="Normal"/>
    <w:qFormat/>
    <w:rsid w:val="00E20B5B"/>
    <w:pPr>
      <w:outlineLvl w:val="4"/>
    </w:pPr>
  </w:style>
  <w:style w:type="paragraph" w:styleId="Heading6">
    <w:name w:val="heading 6"/>
    <w:basedOn w:val="Normal"/>
    <w:next w:val="Normal"/>
    <w:qFormat/>
    <w:rsid w:val="00E20B5B"/>
    <w:pPr>
      <w:outlineLvl w:val="5"/>
    </w:pPr>
  </w:style>
  <w:style w:type="paragraph" w:styleId="Heading7">
    <w:name w:val="heading 7"/>
    <w:basedOn w:val="Normal"/>
    <w:next w:val="Normal"/>
    <w:qFormat/>
    <w:rsid w:val="00E20B5B"/>
    <w:pPr>
      <w:outlineLvl w:val="6"/>
    </w:pPr>
  </w:style>
  <w:style w:type="paragraph" w:styleId="Heading8">
    <w:name w:val="heading 8"/>
    <w:basedOn w:val="Normal"/>
    <w:next w:val="Normal"/>
    <w:qFormat/>
    <w:rsid w:val="00E20B5B"/>
    <w:pPr>
      <w:outlineLvl w:val="7"/>
    </w:pPr>
  </w:style>
  <w:style w:type="paragraph" w:styleId="Heading9">
    <w:name w:val="heading 9"/>
    <w:basedOn w:val="Normal"/>
    <w:next w:val="Normal"/>
    <w:qFormat/>
    <w:rsid w:val="00E20B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E20B5B"/>
    <w:pPr>
      <w:spacing w:after="260"/>
    </w:pPr>
  </w:style>
  <w:style w:type="paragraph" w:styleId="Footer">
    <w:name w:val="footer"/>
    <w:basedOn w:val="Normal"/>
    <w:link w:val="FooterChar"/>
    <w:rsid w:val="00E20B5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rsid w:val="00E20B5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117E10"/>
    <w:pPr>
      <w:numPr>
        <w:numId w:val="6"/>
      </w:numPr>
    </w:pPr>
  </w:style>
  <w:style w:type="paragraph" w:styleId="ListBullet2">
    <w:name w:val="List Bullet 2"/>
    <w:basedOn w:val="ListBullet"/>
    <w:rsid w:val="00C140A7"/>
    <w:pPr>
      <w:numPr>
        <w:numId w:val="8"/>
      </w:numPr>
    </w:pPr>
  </w:style>
  <w:style w:type="paragraph" w:styleId="BodyTextIndent">
    <w:name w:val="Body Text Indent"/>
    <w:basedOn w:val="BodyText"/>
    <w:rsid w:val="00E20B5B"/>
    <w:pPr>
      <w:ind w:left="340"/>
    </w:pPr>
  </w:style>
  <w:style w:type="paragraph" w:customStyle="1" w:styleId="zfaxdetails">
    <w:name w:val="zfax details"/>
    <w:basedOn w:val="Normal"/>
    <w:rsid w:val="00E20B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E20B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20B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E20B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E20B5B"/>
    <w:pPr>
      <w:keepNext/>
      <w:spacing w:before="520"/>
    </w:pPr>
  </w:style>
  <w:style w:type="paragraph" w:customStyle="1" w:styleId="Graphic">
    <w:name w:val="Graphic"/>
    <w:basedOn w:val="Signature"/>
    <w:rsid w:val="00E20B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E20B5B"/>
    <w:pPr>
      <w:spacing w:line="240" w:lineRule="auto"/>
    </w:pPr>
  </w:style>
  <w:style w:type="paragraph" w:customStyle="1" w:styleId="zdetails">
    <w:name w:val="zdetails"/>
    <w:basedOn w:val="Normal"/>
    <w:rsid w:val="00E20B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E20B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E20B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E20B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20B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rsid w:val="00E20B5B"/>
    <w:pPr>
      <w:spacing w:before="120" w:line="360" w:lineRule="auto"/>
      <w:ind w:left="547"/>
      <w:jc w:val="both"/>
    </w:pPr>
    <w:rPr>
      <w:rFonts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E20B5B"/>
    <w:pPr>
      <w:tabs>
        <w:tab w:val="center" w:pos="4680"/>
      </w:tabs>
      <w:spacing w:line="240" w:lineRule="atLeast"/>
      <w:ind w:right="380"/>
    </w:pPr>
    <w:rPr>
      <w:b/>
      <w:bCs/>
    </w:rPr>
  </w:style>
  <w:style w:type="paragraph" w:styleId="BodyText2">
    <w:name w:val="Body Text 2"/>
    <w:basedOn w:val="Normal"/>
    <w:link w:val="BodyText2Char"/>
    <w:rsid w:val="00E20B5B"/>
    <w:pPr>
      <w:tabs>
        <w:tab w:val="left" w:pos="540"/>
        <w:tab w:val="center" w:pos="3240"/>
        <w:tab w:val="center" w:pos="5760"/>
        <w:tab w:val="center" w:pos="8280"/>
      </w:tabs>
      <w:spacing w:line="240" w:lineRule="atLeast"/>
      <w:ind w:right="380"/>
      <w:jc w:val="both"/>
    </w:pPr>
    <w:rPr>
      <w:b/>
      <w:bCs/>
    </w:rPr>
  </w:style>
  <w:style w:type="paragraph" w:styleId="BodyText3">
    <w:name w:val="Body Text 3"/>
    <w:basedOn w:val="Normal"/>
    <w:rsid w:val="00E20B5B"/>
    <w:pPr>
      <w:tabs>
        <w:tab w:val="left" w:pos="540"/>
      </w:tabs>
      <w:spacing w:before="120" w:line="240" w:lineRule="auto"/>
    </w:pPr>
    <w:rPr>
      <w:rFonts w:ascii="Cordia New" w:cs="Cordia New"/>
      <w:sz w:val="28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32D1"/>
    <w:pPr>
      <w:spacing w:after="0"/>
      <w:ind w:left="540" w:right="-27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rsid w:val="006D32D1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616787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semiHidden/>
    <w:rsid w:val="00A15DD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15DD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"/>
    <w:autoRedefine/>
    <w:rsid w:val="00E562AE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562AE"/>
    <w:pPr>
      <w:ind w:left="567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778D7"/>
    <w:pPr>
      <w:ind w:left="540"/>
      <w:jc w:val="both"/>
    </w:pPr>
    <w:rPr>
      <w:rFonts w:cs="CG Times (W1)"/>
      <w:sz w:val="20"/>
      <w:szCs w:val="20"/>
      <w:lang w:val="en-US"/>
    </w:rPr>
  </w:style>
  <w:style w:type="paragraph" w:customStyle="1" w:styleId="acctstatementsub-heading">
    <w:name w:val="acct statement sub-heading"/>
    <w:aliases w:val="ass"/>
    <w:basedOn w:val="Normal"/>
    <w:next w:val="Normal"/>
    <w:rsid w:val="008B2338"/>
    <w:pPr>
      <w:keepNext/>
      <w:keepLines/>
      <w:numPr>
        <w:ilvl w:val="1"/>
        <w:numId w:val="7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F23B3B"/>
    <w:pPr>
      <w:numPr>
        <w:ilvl w:val="1"/>
        <w:numId w:val="4"/>
      </w:numPr>
      <w:tabs>
        <w:tab w:val="clear" w:pos="1440"/>
      </w:tabs>
      <w:spacing w:before="120" w:after="120"/>
      <w:ind w:left="994" w:hanging="432"/>
      <w:jc w:val="both"/>
    </w:pPr>
    <w:rPr>
      <w:rFonts w:ascii="CG Times (W1)" w:hAnsi="CG Times (W1)"/>
      <w:bCs/>
      <w:i/>
      <w:iCs/>
      <w:u w:val="single"/>
      <w:lang w:val="en-US" w:eastAsia="en-GB"/>
    </w:rPr>
  </w:style>
  <w:style w:type="paragraph" w:customStyle="1" w:styleId="index">
    <w:name w:val="index"/>
    <w:aliases w:val="ix"/>
    <w:basedOn w:val="BodyText"/>
    <w:rsid w:val="00F23B3B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4F4196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">
    <w:name w:val="acct merge col hdg"/>
    <w:aliases w:val="mh"/>
    <w:basedOn w:val="Normal"/>
    <w:rsid w:val="007105EC"/>
    <w:pPr>
      <w:jc w:val="center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BC5737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ListNumber">
    <w:name w:val="List Number"/>
    <w:basedOn w:val="Normal"/>
    <w:rsid w:val="00CE1B1A"/>
    <w:pPr>
      <w:numPr>
        <w:numId w:val="5"/>
      </w:numPr>
      <w:tabs>
        <w:tab w:val="clear" w:pos="450"/>
        <w:tab w:val="left" w:pos="227"/>
        <w:tab w:val="left" w:pos="284"/>
        <w:tab w:val="num" w:pos="34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3">
    <w:name w:val="?????3????"/>
    <w:basedOn w:val="Normal"/>
    <w:rsid w:val="00F7524A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Enclosures">
    <w:name w:val="Enclosures"/>
    <w:basedOn w:val="Normal"/>
    <w:next w:val="Normal"/>
    <w:rsid w:val="00F7524A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character" w:customStyle="1" w:styleId="AccPolicyHeadingChar">
    <w:name w:val="Acc Policy Heading Char"/>
    <w:link w:val="AccPolicyHeading"/>
    <w:rsid w:val="00570497"/>
    <w:rPr>
      <w:bCs/>
      <w:i/>
      <w:iCs/>
      <w:sz w:val="22"/>
      <w:szCs w:val="22"/>
      <w:u w:val="single"/>
      <w:lang w:eastAsia="en-GB"/>
    </w:rPr>
  </w:style>
  <w:style w:type="character" w:customStyle="1" w:styleId="BodyTextChar">
    <w:name w:val="Body Text Char"/>
    <w:aliases w:val="bt Char,body text Char,Body Char,BT Char"/>
    <w:link w:val="BodyText"/>
    <w:rsid w:val="00D00A4E"/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uiPriority w:val="99"/>
    <w:unhideWhenUsed/>
    <w:rsid w:val="00796C04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1A23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9D1A23"/>
    <w:rPr>
      <w:rFonts w:ascii="Tahoma" w:hAnsi="Tahoma"/>
      <w:sz w:val="16"/>
      <w:lang w:val="en-GB"/>
    </w:rPr>
  </w:style>
  <w:style w:type="paragraph" w:customStyle="1" w:styleId="Default">
    <w:name w:val="Default"/>
    <w:rsid w:val="00073E1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22BC2"/>
    <w:pPr>
      <w:spacing w:before="240" w:line="240" w:lineRule="atLeast"/>
      <w:ind w:right="0"/>
    </w:pPr>
    <w:rPr>
      <w:bCs w:val="0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F22BC2"/>
    <w:rPr>
      <w:rFonts w:ascii="Times New Roman" w:hAnsi="Times New Roman" w:cs="Times New Roman"/>
      <w:bCs w:val="0"/>
      <w:i/>
      <w:iCs/>
      <w:sz w:val="22"/>
      <w:szCs w:val="22"/>
      <w:lang w:eastAsia="en-GB"/>
    </w:rPr>
  </w:style>
  <w:style w:type="paragraph" w:customStyle="1" w:styleId="acctcolumnheading">
    <w:name w:val="acct column heading"/>
    <w:aliases w:val="ac"/>
    <w:basedOn w:val="Normal"/>
    <w:rsid w:val="00ED3012"/>
    <w:pPr>
      <w:spacing w:after="260"/>
      <w:jc w:val="center"/>
    </w:pPr>
    <w:rPr>
      <w:rFonts w:cs="Times New Roman"/>
      <w:szCs w:val="20"/>
      <w:lang w:bidi="ar-SA"/>
    </w:rPr>
  </w:style>
  <w:style w:type="character" w:customStyle="1" w:styleId="Heading2Char">
    <w:name w:val="Heading 2 Char"/>
    <w:link w:val="Heading2"/>
    <w:rsid w:val="00E15B96"/>
    <w:rPr>
      <w:rFonts w:ascii="Times New Roman" w:hAnsi="Times New Roman"/>
      <w:b/>
      <w:bCs/>
      <w:i/>
      <w:iCs/>
      <w:sz w:val="24"/>
      <w:szCs w:val="24"/>
      <w:lang w:val="en-GB"/>
    </w:rPr>
  </w:style>
  <w:style w:type="paragraph" w:customStyle="1" w:styleId="CoverTitle">
    <w:name w:val="Cover Title"/>
    <w:basedOn w:val="Normal"/>
    <w:rsid w:val="008B561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rsid w:val="008B5614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627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627F7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627F7"/>
    <w:rPr>
      <w:vertAlign w:val="superscript"/>
    </w:rPr>
  </w:style>
  <w:style w:type="paragraph" w:styleId="ListBullet5">
    <w:name w:val="List Bullet 5"/>
    <w:basedOn w:val="Normal"/>
    <w:rsid w:val="00121FF2"/>
    <w:pPr>
      <w:numPr>
        <w:numId w:val="10"/>
      </w:numPr>
      <w:tabs>
        <w:tab w:val="clear" w:pos="1492"/>
        <w:tab w:val="left" w:pos="227"/>
        <w:tab w:val="left" w:pos="454"/>
        <w:tab w:val="num" w:pos="518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customStyle="1" w:styleId="paragraph">
    <w:name w:val="paragraph"/>
    <w:basedOn w:val="Normal"/>
    <w:rsid w:val="00715096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15096"/>
  </w:style>
  <w:style w:type="character" w:customStyle="1" w:styleId="eop">
    <w:name w:val="eop"/>
    <w:basedOn w:val="DefaultParagraphFont"/>
    <w:rsid w:val="00715096"/>
  </w:style>
  <w:style w:type="character" w:styleId="CommentReference">
    <w:name w:val="annotation reference"/>
    <w:basedOn w:val="DefaultParagraphFont"/>
    <w:semiHidden/>
    <w:unhideWhenUsed/>
    <w:rsid w:val="00AA024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02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A024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02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0245"/>
    <w:rPr>
      <w:rFonts w:ascii="Times New Roman" w:hAnsi="Times New Roman"/>
      <w:b/>
      <w:bCs/>
      <w:szCs w:val="25"/>
      <w:lang w:val="en-GB"/>
    </w:rPr>
  </w:style>
  <w:style w:type="paragraph" w:customStyle="1" w:styleId="a">
    <w:name w:val="??"/>
    <w:basedOn w:val="Normal"/>
    <w:rsid w:val="00511B7E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187FBC"/>
    <w:rPr>
      <w:rFonts w:asciiTheme="minorHAnsi" w:eastAsiaTheme="minorHAnsi" w:hAnsiTheme="minorHAnsi" w:cstheme="minorBidi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6511F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511F2"/>
    <w:rPr>
      <w:rFonts w:ascii="Arial" w:hAnsi="Arial"/>
      <w:sz w:val="18"/>
      <w:szCs w:val="18"/>
      <w:lang w:val="en-GB"/>
    </w:rPr>
  </w:style>
  <w:style w:type="paragraph" w:customStyle="1" w:styleId="PicturteLeftFullLength">
    <w:name w:val="PicturteLeftFullLength"/>
    <w:basedOn w:val="Normal"/>
    <w:rsid w:val="006511F2"/>
    <w:pPr>
      <w:framePr w:w="10142" w:h="1134" w:hSpace="180" w:vSpace="180" w:wrap="auto" w:vAnchor="text" w:hAnchor="page" w:x="1526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Reference">
    <w:name w:val="AA Reference"/>
    <w:rsid w:val="006511F2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5">
    <w:name w:val="5"/>
    <w:basedOn w:val="Normal"/>
    <w:rsid w:val="006511F2"/>
    <w:pPr>
      <w:spacing w:line="240" w:lineRule="auto"/>
    </w:pPr>
    <w:rPr>
      <w:rFonts w:cs="Times New Roman"/>
      <w:b/>
      <w:bCs/>
      <w:sz w:val="10"/>
      <w:szCs w:val="10"/>
      <w:lang w:val="th-TH"/>
    </w:rPr>
  </w:style>
  <w:style w:type="paragraph" w:customStyle="1" w:styleId="10">
    <w:name w:val="10"/>
    <w:basedOn w:val="Normal"/>
    <w:rsid w:val="006511F2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paragraph" w:customStyle="1" w:styleId="1">
    <w:name w:val="???1"/>
    <w:basedOn w:val="Normal"/>
    <w:rsid w:val="006511F2"/>
    <w:pPr>
      <w:spacing w:line="240" w:lineRule="auto"/>
      <w:ind w:right="129"/>
      <w:jc w:val="right"/>
    </w:pPr>
    <w:rPr>
      <w:lang w:val="th-TH"/>
    </w:rPr>
  </w:style>
  <w:style w:type="character" w:customStyle="1" w:styleId="BodyText2Char">
    <w:name w:val="Body Text 2 Char"/>
    <w:link w:val="BodyText2"/>
    <w:rsid w:val="006511F2"/>
    <w:rPr>
      <w:rFonts w:ascii="Times New Roman" w:hAnsi="Times New Roman"/>
      <w:b/>
      <w:bCs/>
      <w:sz w:val="22"/>
      <w:szCs w:val="22"/>
      <w:lang w:val="en-GB"/>
    </w:rPr>
  </w:style>
  <w:style w:type="paragraph" w:styleId="Index4">
    <w:name w:val="index 4"/>
    <w:basedOn w:val="Normal"/>
    <w:next w:val="Normal"/>
    <w:semiHidden/>
    <w:rsid w:val="006511F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character" w:customStyle="1" w:styleId="rynqvb">
    <w:name w:val="rynqvb"/>
    <w:basedOn w:val="DefaultParagraphFont"/>
    <w:rsid w:val="00C95A69"/>
  </w:style>
  <w:style w:type="paragraph" w:customStyle="1" w:styleId="a0">
    <w:name w:val="???????"/>
    <w:basedOn w:val="Normal"/>
    <w:rsid w:val="009874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character" w:customStyle="1" w:styleId="blockChar">
    <w:name w:val="block Char"/>
    <w:aliases w:val="b Char"/>
    <w:locked/>
    <w:rsid w:val="00B7013B"/>
    <w:rPr>
      <w:sz w:val="22"/>
      <w:lang w:val="en-GB" w:bidi="ar-SA"/>
    </w:rPr>
  </w:style>
  <w:style w:type="paragraph" w:styleId="List">
    <w:name w:val="List"/>
    <w:basedOn w:val="Normal"/>
    <w:semiHidden/>
    <w:unhideWhenUsed/>
    <w:rsid w:val="00321C6B"/>
    <w:pPr>
      <w:ind w:left="360" w:hanging="360"/>
      <w:contextualSpacing/>
    </w:pPr>
    <w:rPr>
      <w:szCs w:val="28"/>
    </w:rPr>
  </w:style>
  <w:style w:type="character" w:customStyle="1" w:styleId="ui-provider">
    <w:name w:val="ui-provider"/>
    <w:basedOn w:val="DefaultParagraphFont"/>
    <w:rsid w:val="007B6185"/>
  </w:style>
  <w:style w:type="paragraph" w:customStyle="1" w:styleId="acctstatementsub-sub-heading">
    <w:name w:val="acct statement sub-sub-heading"/>
    <w:aliases w:val="asss"/>
    <w:basedOn w:val="Normal"/>
    <w:next w:val="Normal"/>
    <w:rsid w:val="00FA7C05"/>
    <w:pPr>
      <w:keepNext/>
      <w:keepLines/>
      <w:spacing w:before="130" w:after="130"/>
      <w:ind w:left="1134"/>
    </w:pPr>
    <w:rPr>
      <w:rFonts w:cs="Times New Roman"/>
      <w:b/>
      <w:bCs/>
      <w:i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A7C0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A7C05"/>
    <w:pPr>
      <w:ind w:left="142"/>
    </w:pPr>
    <w:rPr>
      <w:rFonts w:cs="Times New Roman"/>
      <w:szCs w:val="20"/>
      <w:lang w:bidi="ar-SA"/>
    </w:rPr>
  </w:style>
  <w:style w:type="character" w:customStyle="1" w:styleId="HeaderChar">
    <w:name w:val="Header Char"/>
    <w:link w:val="Header"/>
    <w:rsid w:val="008A0DEF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zKISOffAddress">
    <w:name w:val="zKISOffAddress"/>
    <w:basedOn w:val="Normal"/>
    <w:rsid w:val="008A0DEF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semiHidden/>
    <w:unhideWhenUsed/>
    <w:rsid w:val="00444251"/>
    <w:rPr>
      <w:sz w:val="24"/>
      <w:szCs w:val="30"/>
    </w:rPr>
  </w:style>
  <w:style w:type="paragraph" w:customStyle="1" w:styleId="blockbullet">
    <w:name w:val="block bullet"/>
    <w:aliases w:val="bb"/>
    <w:basedOn w:val="Normal"/>
    <w:rsid w:val="00F36505"/>
    <w:pPr>
      <w:numPr>
        <w:numId w:val="23"/>
      </w:numPr>
      <w:tabs>
        <w:tab w:val="clear" w:pos="340"/>
        <w:tab w:val="num" w:pos="907"/>
      </w:tabs>
      <w:spacing w:after="260"/>
      <w:ind w:left="907"/>
    </w:pPr>
    <w:rPr>
      <w:rFonts w:cs="Times New Roman"/>
      <w:szCs w:val="20"/>
      <w:lang w:bidi="ar-SA"/>
    </w:rPr>
  </w:style>
  <w:style w:type="paragraph" w:styleId="Revision">
    <w:name w:val="Revision"/>
    <w:hidden/>
    <w:uiPriority w:val="99"/>
    <w:semiHidden/>
    <w:rsid w:val="00501F03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744C05-ACDC-4934-9C43-86C010635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DD309E-2701-4C74-AE11-FF9773F907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0E562-EE31-4FCB-858A-30ED879EAC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D516980-DE19-47DC-9329-D007EEE23C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2061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Kornsiri, Chongaksorn</cp:lastModifiedBy>
  <cp:revision>340</cp:revision>
  <cp:lastPrinted>2026-05-11T08:36:00Z</cp:lastPrinted>
  <dcterms:created xsi:type="dcterms:W3CDTF">2025-10-27T00:26:00Z</dcterms:created>
  <dcterms:modified xsi:type="dcterms:W3CDTF">2026-08-03T01:44:00Z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36528a17c7652368dc8fe28f27e957031ff3f4c0fe6983334c3a813c11d4c53d</vt:lpwstr>
  </property>
  <property fmtid="{D5CDD505-2E9C-101B-9397-08002B2CF9AE}" pid="3" name="ContentTypeId">
    <vt:lpwstr>0x010100FC3C573FF70E394A86433F5E112C33AA</vt:lpwstr>
  </property>
</Properties>
</file>