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A9394" w14:textId="0EAFBC90" w:rsidR="00DD1E47" w:rsidRPr="00B03B9D" w:rsidRDefault="00DD1E47" w:rsidP="006771E8">
      <w:pPr>
        <w:pStyle w:val="BodyText"/>
        <w:rPr>
          <w:rFonts w:cstheme="minorBidi"/>
          <w:lang w:val="en-US" w:bidi="th-TH"/>
        </w:rPr>
      </w:pPr>
    </w:p>
    <w:p w14:paraId="32AC653D" w14:textId="4985FDC8" w:rsidR="00C10317" w:rsidRPr="00B03B9D" w:rsidRDefault="00C10317" w:rsidP="006771E8">
      <w:pPr>
        <w:pStyle w:val="BodyText"/>
      </w:pPr>
    </w:p>
    <w:p w14:paraId="1AB4B226" w14:textId="7E3FCE0B" w:rsidR="00D15EA5" w:rsidRPr="00B03B9D" w:rsidRDefault="009E0B52" w:rsidP="009E0B52">
      <w:pPr>
        <w:pStyle w:val="BodyText"/>
        <w:tabs>
          <w:tab w:val="left" w:pos="3444"/>
        </w:tabs>
      </w:pPr>
      <w:r w:rsidRPr="00B03B9D">
        <w:tab/>
      </w:r>
      <w:r w:rsidR="006F1B19" w:rsidRPr="00B03B9D">
        <w:br w:type="textWrapping" w:clear="all"/>
      </w:r>
    </w:p>
    <w:p w14:paraId="21231F3E" w14:textId="6EA1B3E6" w:rsidR="00D15EA5" w:rsidRPr="00B03B9D" w:rsidRDefault="00CF3A5C" w:rsidP="00CF3A5C">
      <w:pPr>
        <w:pStyle w:val="BodyText"/>
        <w:tabs>
          <w:tab w:val="left" w:pos="6972"/>
        </w:tabs>
      </w:pPr>
      <w:r w:rsidRPr="00B03B9D">
        <w:tab/>
      </w:r>
    </w:p>
    <w:p w14:paraId="5B725348" w14:textId="5802C8E2" w:rsidR="00DF326E" w:rsidRPr="00B03B9D" w:rsidRDefault="00DF326E" w:rsidP="0009543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BF1CF1E" w14:textId="1D5EFE3B" w:rsidR="00CA2D15" w:rsidRPr="00B03B9D" w:rsidRDefault="00CA2D15" w:rsidP="00CA2D15">
      <w:pPr>
        <w:ind w:right="2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AAB86E" w14:textId="5A04ACE2" w:rsidR="009206D0" w:rsidRPr="00B03B9D" w:rsidRDefault="009206D0" w:rsidP="00CA2D15">
      <w:pPr>
        <w:ind w:right="2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20FA5BC" w14:textId="7D997525" w:rsidR="0056384E" w:rsidRPr="00FC0876" w:rsidRDefault="005913DE" w:rsidP="005F705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</w:pPr>
      <w:r w:rsidRPr="00B03B9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215E0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ผู้ถือหุ้นและ</w:t>
      </w:r>
      <w:r w:rsidR="00215E0A" w:rsidRPr="00FC690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คณะกรรมการของ</w:t>
      </w:r>
      <w:r w:rsidR="00CC124B" w:rsidRPr="00CC124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CC124B" w:rsidRPr="00CC12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CC124B" w:rsidRPr="00CC124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กลุ่มภัทร</w:t>
      </w:r>
      <w:r w:rsidR="00CC124B" w:rsidRPr="00CC12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CC124B" w:rsidRPr="00CC124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8F3FB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(มหาชน)</w:t>
      </w:r>
    </w:p>
    <w:p w14:paraId="570435D0" w14:textId="77777777" w:rsidR="00B16A7E" w:rsidRPr="004B0635" w:rsidRDefault="00B16A7E" w:rsidP="005F705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72A4E15A" w14:textId="67AB99A9" w:rsidR="00FF42A0" w:rsidRPr="00B03B9D" w:rsidRDefault="00603E88" w:rsidP="00FF42A0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B03B9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ข้าพเจ้าได้สอบทาน</w:t>
      </w:r>
      <w:r w:rsidR="00A65E80" w:rsidRPr="00B03B9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ข้อมูลทางการเงินรวมและเฉพาะบริษัท</w:t>
      </w:r>
      <w:r w:rsidR="008239C0" w:rsidRPr="00B03B9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ระหว่างกาลของ</w:t>
      </w:r>
      <w:r w:rsidR="00EA6F04" w:rsidRPr="00EA6F0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EA6F04" w:rsidRPr="00EA6F0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A6F04" w:rsidRPr="00EA6F0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กลุ่มภัทร</w:t>
      </w:r>
      <w:r w:rsidR="00EA6F04" w:rsidRPr="00EA6F0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A6F04" w:rsidRPr="00EA6F0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จำกัด</w:t>
      </w:r>
      <w:r w:rsidR="004F339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(มหาชน)</w:t>
      </w:r>
      <w:r w:rsidR="00EA6F04" w:rsidRPr="00EA6F0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F42A0" w:rsidRPr="00B03B9D">
        <w:rPr>
          <w:rFonts w:ascii="Browallia New" w:eastAsia="Calibri" w:hAnsi="Browallia New" w:cs="Browallia New"/>
          <w:sz w:val="28"/>
          <w:szCs w:val="28"/>
          <w:cs/>
          <w:lang w:bidi="th-TH"/>
        </w:rPr>
        <w:t>(</w:t>
      </w:r>
      <w:r w:rsidR="00FF42A0" w:rsidRPr="00B03B9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FF42A0" w:rsidRPr="00B03B9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7D57E1" w:rsidRPr="00B03B9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57E1" w:rsidRPr="00B03B9D">
        <w:rPr>
          <w:rFonts w:ascii="Browallia New" w:hAnsi="Browallia New" w:cs="Browallia New" w:hint="cs"/>
          <w:sz w:val="28"/>
          <w:szCs w:val="28"/>
          <w:cs/>
        </w:rPr>
        <w:t>(</w:t>
      </w:r>
      <w:r w:rsidR="007D57E1" w:rsidRPr="00B03B9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7D57E1" w:rsidRPr="00B03B9D">
        <w:rPr>
          <w:rFonts w:ascii="Browallia New" w:hAnsi="Browallia New" w:cs="Browallia New" w:hint="cs"/>
          <w:sz w:val="28"/>
          <w:szCs w:val="28"/>
          <w:cs/>
        </w:rPr>
        <w:t xml:space="preserve">) 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ซึ่งประกอบด้วยงบฐานะการเงินรวมและเฉพาะบริษัท</w:t>
      </w:r>
      <w:r w:rsidR="007D57E1" w:rsidRPr="00B03B9D">
        <w:rPr>
          <w:rFonts w:ascii="Browallia New" w:hAnsi="Browallia New" w:cs="Browallia New"/>
          <w:sz w:val="28"/>
          <w:szCs w:val="28"/>
        </w:rPr>
        <w:t xml:space="preserve"> 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7D57E1" w:rsidRPr="00B03B9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7D57E1" w:rsidRPr="00B03B9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77F8D" w:rsidRPr="00477F8D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477F8D" w:rsidRPr="00477F8D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มิถุนายน</w:t>
      </w:r>
      <w:r w:rsidR="00727533" w:rsidRPr="0072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D2A25" w:rsidRPr="004D2A25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C1605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4D2A25" w:rsidRPr="004D2A2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</w:t>
      </w:r>
      <w:r w:rsidR="007D57E1" w:rsidRPr="00B03B9D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0361D0" w:rsidRPr="000361D0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สำหรับงวดสามเดือนและหกเดือน</w:t>
      </w:r>
      <w:r w:rsidR="000361D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607221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7D57E1" w:rsidRPr="00B03B9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7265F9" w:rsidRPr="007265F9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สำหรับงวดหกเดือนสิ้นสุดวันเดียวกัน</w:t>
      </w:r>
      <w:r w:rsidR="007265F9" w:rsidRPr="007265F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="007D57E1" w:rsidRPr="00B03B9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7D57E1" w:rsidRPr="00B03B9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ฉบับที่</w:t>
      </w:r>
      <w:r w:rsidR="007D57E1" w:rsidRPr="00B03B9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57E1" w:rsidRPr="00B03B9D">
        <w:rPr>
          <w:rFonts w:ascii="Browallia New" w:hAnsi="Browallia New" w:cs="Browallia New"/>
          <w:sz w:val="28"/>
          <w:szCs w:val="28"/>
        </w:rPr>
        <w:t xml:space="preserve">34 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เรื่อง</w:t>
      </w:r>
      <w:r w:rsidR="007D57E1" w:rsidRPr="00B03B9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7D57E1" w:rsidRPr="00B03B9D">
        <w:rPr>
          <w:rFonts w:ascii="Browallia New" w:hAnsi="Browallia New" w:cs="Browallia New"/>
          <w:sz w:val="28"/>
          <w:szCs w:val="28"/>
        </w:rPr>
        <w:t xml:space="preserve"> </w:t>
      </w:r>
      <w:r w:rsidR="007D57E1" w:rsidRPr="00B03B9D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4723C956" w14:textId="04C3E699" w:rsidR="00CD4D4E" w:rsidRPr="00B03B9D" w:rsidRDefault="00CD4D4E" w:rsidP="00EB7AA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2EFB9C4" w14:textId="69750608" w:rsidR="00E615D0" w:rsidRPr="00B03B9D" w:rsidRDefault="00771B21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strike/>
          <w:sz w:val="28"/>
          <w:szCs w:val="28"/>
          <w:u w:val="single"/>
          <w:cs/>
          <w:lang w:bidi="th-TH"/>
        </w:rPr>
      </w:pPr>
      <w:r w:rsidRPr="00B03B9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01B65FA9" w14:textId="77777777" w:rsidR="00E615D0" w:rsidRPr="00B03B9D" w:rsidRDefault="00E615D0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strike/>
          <w:sz w:val="28"/>
          <w:szCs w:val="28"/>
          <w:u w:val="single"/>
          <w:cs/>
          <w:lang w:bidi="th-TH"/>
        </w:rPr>
      </w:pPr>
    </w:p>
    <w:p w14:paraId="3BABA701" w14:textId="6C3F2230" w:rsidR="00214205" w:rsidRPr="00B03B9D" w:rsidRDefault="00B5711E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trike/>
          <w:sz w:val="28"/>
          <w:szCs w:val="28"/>
          <w:u w:val="single"/>
          <w:lang w:bidi="th-TH"/>
        </w:rPr>
      </w:pPr>
      <w:r w:rsidRPr="00B03B9D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03B9D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B03B9D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B03B9D">
        <w:rPr>
          <w:rFonts w:ascii="BrowalliaUPC" w:hAnsi="BrowalliaUPC" w:cs="BrowalliaUPC"/>
          <w:sz w:val="28"/>
          <w:szCs w:val="28"/>
          <w:lang w:bidi="th-TH"/>
        </w:rPr>
        <w:br/>
      </w: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0D66B9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B03B9D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B03B9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B03B9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03B9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B03B9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03B9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A79A3D0" w14:textId="022BC59E" w:rsidR="00CF3264" w:rsidRPr="00B03B9D" w:rsidRDefault="00CF3264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6448F758" w14:textId="5E45C69B" w:rsidR="005C22C1" w:rsidRDefault="005C22C1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  <w:lang w:bidi="th-TH"/>
        </w:rPr>
      </w:pPr>
    </w:p>
    <w:p w14:paraId="40BABC4B" w14:textId="77777777" w:rsidR="00AD3FBE" w:rsidRDefault="00AD3FBE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  <w:lang w:bidi="th-TH"/>
        </w:rPr>
      </w:pPr>
    </w:p>
    <w:p w14:paraId="7BD49B71" w14:textId="77777777" w:rsidR="00AD3FBE" w:rsidRDefault="00AD3FBE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  <w:lang w:bidi="th-TH"/>
        </w:rPr>
      </w:pPr>
    </w:p>
    <w:p w14:paraId="291C0D38" w14:textId="77777777" w:rsidR="00686635" w:rsidRDefault="00686635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  <w:lang w:bidi="th-TH"/>
        </w:rPr>
      </w:pPr>
    </w:p>
    <w:p w14:paraId="6C1B76A9" w14:textId="77777777" w:rsidR="0099644E" w:rsidRDefault="0099644E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  <w:lang w:bidi="th-TH"/>
        </w:rPr>
      </w:pPr>
    </w:p>
    <w:p w14:paraId="3A543309" w14:textId="77777777" w:rsidR="00F1419E" w:rsidRPr="00B03B9D" w:rsidRDefault="00F1419E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  <w:lang w:bidi="th-TH"/>
        </w:rPr>
      </w:pPr>
    </w:p>
    <w:p w14:paraId="003AFFDF" w14:textId="77777777" w:rsidR="00CB4E61" w:rsidRPr="00B03B9D" w:rsidRDefault="00CB4E61" w:rsidP="00CB4E61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03B9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7276B785" w14:textId="77777777" w:rsidR="00CB4E61" w:rsidRPr="00B03B9D" w:rsidRDefault="00CB4E61" w:rsidP="00CB4E61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35E11EC5" w14:textId="6FDD6032" w:rsidR="005C22C1" w:rsidRPr="00B03B9D" w:rsidRDefault="00EA79D7" w:rsidP="00CB4E61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  <w:lang w:bidi="th-TH"/>
        </w:rPr>
      </w:pP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A6308F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ระหว่างกาลดังกล่าวไม่ได้จัดทำขึ้นตามมาตรฐาน</w:t>
      </w:r>
      <w:r w:rsidR="00C1241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การบัญชี</w:t>
      </w:r>
      <w:r w:rsidRPr="00B03B9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B03B9D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03B9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03B9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03B9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03B9D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7826BAC3" w14:textId="77777777" w:rsidR="0065112E" w:rsidRPr="00B03B9D" w:rsidRDefault="0065112E" w:rsidP="00EA79D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AB79AEA" w14:textId="77777777" w:rsidR="00CB4E61" w:rsidRPr="00B03B9D" w:rsidRDefault="00CB4E61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60E5849" w14:textId="77777777" w:rsidR="00CB4E61" w:rsidRPr="00B03B9D" w:rsidRDefault="00CB4E61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68BCE7" w14:textId="3DFF68AD" w:rsidR="00726C19" w:rsidRPr="00B03B9D" w:rsidRDefault="003A654B" w:rsidP="00A21482">
      <w:pPr>
        <w:spacing w:after="0"/>
        <w:rPr>
          <w:rFonts w:ascii="Browallia New" w:hAnsi="Browallia New" w:cs="Browallia New"/>
          <w:sz w:val="28"/>
          <w:szCs w:val="28"/>
          <w:lang w:val="en-US" w:bidi="th-TH"/>
        </w:rPr>
      </w:pPr>
      <w:r w:rsidRPr="00B03B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ไพศาล</w:t>
      </w:r>
      <w:r w:rsidRPr="00B03B9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B03B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บุญศิริสุขะพงษ์</w:t>
      </w:r>
      <w:r w:rsidR="00664361" w:rsidRPr="00B03B9D">
        <w:rPr>
          <w:rFonts w:ascii="Browallia New" w:hAnsi="Browallia New" w:cs="Browallia New"/>
          <w:b/>
          <w:bCs/>
          <w:sz w:val="28"/>
          <w:szCs w:val="28"/>
          <w:rtl/>
          <w:cs/>
        </w:rPr>
        <w:br/>
      </w:r>
      <w:r w:rsidR="00726C19" w:rsidRPr="00B03B9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  <w:r w:rsidR="00664361" w:rsidRPr="00B03B9D">
        <w:rPr>
          <w:rFonts w:ascii="Browallia New" w:hAnsi="Browallia New" w:cs="Browallia New"/>
          <w:b/>
          <w:bCs/>
          <w:sz w:val="28"/>
          <w:szCs w:val="28"/>
          <w:rtl/>
          <w:cs/>
        </w:rPr>
        <w:br/>
      </w:r>
      <w:r w:rsidR="00726C19" w:rsidRPr="00B03B9D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B34249" w:rsidRPr="00B03B9D">
        <w:rPr>
          <w:rFonts w:ascii="Browallia New" w:hAnsi="Browallia New" w:cs="Browallia New"/>
          <w:sz w:val="28"/>
          <w:szCs w:val="28"/>
          <w:lang w:val="en-US" w:bidi="th-TH"/>
        </w:rPr>
        <w:t>5216</w:t>
      </w:r>
    </w:p>
    <w:p w14:paraId="62B1B58A" w14:textId="77777777" w:rsidR="00EB7AA6" w:rsidRPr="00B03B9D" w:rsidRDefault="00EB7AA6" w:rsidP="00A21482">
      <w:pPr>
        <w:spacing w:after="0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6FF19C0A" w14:textId="07C90B1A" w:rsidR="00D15EA5" w:rsidRPr="00E54587" w:rsidRDefault="00726C19" w:rsidP="002D2BF2">
      <w:pPr>
        <w:rPr>
          <w:rFonts w:ascii="Browallia New" w:hAnsi="Browallia New" w:cs="Browallia New"/>
          <w:sz w:val="28"/>
          <w:szCs w:val="28"/>
          <w:highlight w:val="yellow"/>
          <w:lang w:val="en-US" w:bidi="th-TH"/>
        </w:rPr>
      </w:pPr>
      <w:r w:rsidRPr="00B03B9D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Pr="00B03B9D">
        <w:rPr>
          <w:rFonts w:ascii="Browallia New" w:hAnsi="Browallia New" w:cs="Browallia New" w:hint="cs"/>
          <w:sz w:val="28"/>
          <w:szCs w:val="28"/>
          <w:cs/>
          <w:lang w:bidi="th-TH"/>
        </w:rPr>
        <w:t>แกรนท์ ธอนตัน</w:t>
      </w:r>
      <w:r w:rsidRPr="00B03B9D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</w:t>
      </w:r>
      <w:r w:rsidR="00664361" w:rsidRPr="00B03B9D">
        <w:rPr>
          <w:rFonts w:ascii="Browallia New" w:hAnsi="Browallia New" w:cs="Browallia New"/>
          <w:sz w:val="28"/>
          <w:szCs w:val="28"/>
          <w:rtl/>
          <w:cs/>
        </w:rPr>
        <w:br/>
      </w:r>
      <w:r w:rsidRPr="00B03B9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  <w:r w:rsidR="00664361" w:rsidRPr="00B03B9D">
        <w:rPr>
          <w:rFonts w:ascii="Browallia New" w:hAnsi="Browallia New" w:cs="Browallia New"/>
          <w:sz w:val="28"/>
          <w:szCs w:val="28"/>
          <w:rtl/>
          <w:cs/>
        </w:rPr>
        <w:br/>
      </w:r>
      <w:r w:rsidR="000E14D0" w:rsidRPr="00260B70">
        <w:rPr>
          <w:rFonts w:ascii="Browallia New" w:hAnsi="Browallia New" w:cs="Browallia New"/>
          <w:sz w:val="28"/>
          <w:szCs w:val="28"/>
          <w:lang w:val="en-US"/>
        </w:rPr>
        <w:t xml:space="preserve">14 </w:t>
      </w:r>
      <w:r w:rsidR="00D9740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8F0DF8" w:rsidRPr="00260B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465CE" w:rsidRPr="00260B70">
        <w:rPr>
          <w:rFonts w:ascii="Browallia New" w:hAnsi="Browallia New" w:cs="Browallia New"/>
          <w:sz w:val="28"/>
          <w:szCs w:val="28"/>
          <w:lang w:val="en-US"/>
        </w:rPr>
        <w:t>256</w:t>
      </w:r>
      <w:r w:rsidR="0082604C" w:rsidRPr="00260B70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D15EA5" w:rsidRPr="00E54587" w:rsidSect="001D6859">
      <w:headerReference w:type="even" r:id="rId11"/>
      <w:headerReference w:type="default" r:id="rId12"/>
      <w:headerReference w:type="first" r:id="rId13"/>
      <w:pgSz w:w="11907" w:h="16840" w:code="9"/>
      <w:pgMar w:top="1800" w:right="913" w:bottom="360" w:left="2665" w:header="743" w:footer="8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E5B15" w14:textId="77777777" w:rsidR="00192F7F" w:rsidRDefault="00192F7F">
      <w:r>
        <w:separator/>
      </w:r>
    </w:p>
  </w:endnote>
  <w:endnote w:type="continuationSeparator" w:id="0">
    <w:p w14:paraId="51676E3E" w14:textId="77777777" w:rsidR="00192F7F" w:rsidRDefault="00192F7F">
      <w:r>
        <w:continuationSeparator/>
      </w:r>
    </w:p>
  </w:endnote>
  <w:endnote w:type="continuationNotice" w:id="1">
    <w:p w14:paraId="1398B715" w14:textId="77777777" w:rsidR="00192F7F" w:rsidRDefault="00192F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D847B" w14:textId="77777777" w:rsidR="00192F7F" w:rsidRDefault="00192F7F">
      <w:bookmarkStart w:id="0" w:name="_Hlk482348182"/>
      <w:bookmarkEnd w:id="0"/>
      <w:r>
        <w:separator/>
      </w:r>
    </w:p>
  </w:footnote>
  <w:footnote w:type="continuationSeparator" w:id="0">
    <w:p w14:paraId="6CDD3D36" w14:textId="77777777" w:rsidR="00192F7F" w:rsidRDefault="00192F7F">
      <w:r>
        <w:continuationSeparator/>
      </w:r>
    </w:p>
  </w:footnote>
  <w:footnote w:type="continuationNotice" w:id="1">
    <w:p w14:paraId="66148900" w14:textId="77777777" w:rsidR="00192F7F" w:rsidRDefault="00192F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E693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BA4D9" w14:textId="0122A800" w:rsidR="00B63D0E" w:rsidRDefault="00B63D0E" w:rsidP="00D96128">
    <w:pPr>
      <w:pStyle w:val="Header"/>
      <w:jc w:val="right"/>
    </w:pPr>
  </w:p>
  <w:p w14:paraId="0320067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04D26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13FC51FF" w14:textId="27DA6A09" w:rsidR="00D460E7" w:rsidRDefault="00CF0D5B" w:rsidP="00CF0D5B">
    <w:bookmarkStart w:id="1" w:name="Footer3_tbl"/>
    <w:bookmarkEnd w:id="1"/>
    <w:r w:rsidRPr="00CD4D4E">
      <w:rPr>
        <w:rFonts w:cs="Browallia New" w:hint="cs"/>
        <w:bCs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Cs/>
        <w:sz w:val="36"/>
        <w:szCs w:val="36"/>
        <w:cs/>
        <w:lang w:val="en-US" w:bidi="th-TH"/>
      </w:rPr>
      <w:t xml:space="preserve">โดย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177571733">
    <w:abstractNumId w:val="3"/>
  </w:num>
  <w:num w:numId="2" w16cid:durableId="449130468">
    <w:abstractNumId w:val="2"/>
  </w:num>
  <w:num w:numId="3" w16cid:durableId="702092688">
    <w:abstractNumId w:val="1"/>
  </w:num>
  <w:num w:numId="4" w16cid:durableId="2129077852">
    <w:abstractNumId w:val="0"/>
  </w:num>
  <w:num w:numId="5" w16cid:durableId="598218473">
    <w:abstractNumId w:val="8"/>
  </w:num>
  <w:num w:numId="6" w16cid:durableId="582495278">
    <w:abstractNumId w:val="5"/>
  </w:num>
  <w:num w:numId="7" w16cid:durableId="931161363">
    <w:abstractNumId w:val="12"/>
  </w:num>
  <w:num w:numId="8" w16cid:durableId="1694767592">
    <w:abstractNumId w:val="19"/>
  </w:num>
  <w:num w:numId="9" w16cid:durableId="110977841">
    <w:abstractNumId w:val="5"/>
  </w:num>
  <w:num w:numId="10" w16cid:durableId="274555003">
    <w:abstractNumId w:val="18"/>
  </w:num>
  <w:num w:numId="11" w16cid:durableId="1952083532">
    <w:abstractNumId w:val="16"/>
  </w:num>
  <w:num w:numId="12" w16cid:durableId="1737580567">
    <w:abstractNumId w:val="4"/>
  </w:num>
  <w:num w:numId="13" w16cid:durableId="1263955709">
    <w:abstractNumId w:val="10"/>
  </w:num>
  <w:num w:numId="14" w16cid:durableId="550919987">
    <w:abstractNumId w:val="9"/>
  </w:num>
  <w:num w:numId="15" w16cid:durableId="1172184212">
    <w:abstractNumId w:val="10"/>
  </w:num>
  <w:num w:numId="16" w16cid:durableId="964889068">
    <w:abstractNumId w:val="11"/>
  </w:num>
  <w:num w:numId="17" w16cid:durableId="221716641">
    <w:abstractNumId w:val="14"/>
  </w:num>
  <w:num w:numId="18" w16cid:durableId="158690617">
    <w:abstractNumId w:val="18"/>
  </w:num>
  <w:num w:numId="19" w16cid:durableId="1236671808">
    <w:abstractNumId w:val="16"/>
  </w:num>
  <w:num w:numId="20" w16cid:durableId="1259483397">
    <w:abstractNumId w:val="4"/>
  </w:num>
  <w:num w:numId="21" w16cid:durableId="85467465">
    <w:abstractNumId w:val="10"/>
  </w:num>
  <w:num w:numId="22" w16cid:durableId="156309626">
    <w:abstractNumId w:val="9"/>
  </w:num>
  <w:num w:numId="23" w16cid:durableId="1707290888">
    <w:abstractNumId w:val="9"/>
  </w:num>
  <w:num w:numId="24" w16cid:durableId="813373447">
    <w:abstractNumId w:val="9"/>
  </w:num>
  <w:num w:numId="25" w16cid:durableId="2034381720">
    <w:abstractNumId w:val="10"/>
  </w:num>
  <w:num w:numId="26" w16cid:durableId="1537885526">
    <w:abstractNumId w:val="10"/>
  </w:num>
  <w:num w:numId="27" w16cid:durableId="1969696612">
    <w:abstractNumId w:val="10"/>
  </w:num>
  <w:num w:numId="28" w16cid:durableId="103965950">
    <w:abstractNumId w:val="17"/>
  </w:num>
  <w:num w:numId="29" w16cid:durableId="1699046715">
    <w:abstractNumId w:val="17"/>
  </w:num>
  <w:num w:numId="30" w16cid:durableId="1399090241">
    <w:abstractNumId w:val="17"/>
  </w:num>
  <w:num w:numId="31" w16cid:durableId="1596740870">
    <w:abstractNumId w:val="15"/>
  </w:num>
  <w:num w:numId="32" w16cid:durableId="1972321235">
    <w:abstractNumId w:val="15"/>
  </w:num>
  <w:num w:numId="33" w16cid:durableId="442968196">
    <w:abstractNumId w:val="15"/>
  </w:num>
  <w:num w:numId="34" w16cid:durableId="473986176">
    <w:abstractNumId w:val="6"/>
  </w:num>
  <w:num w:numId="35" w16cid:durableId="1819377099">
    <w:abstractNumId w:val="7"/>
  </w:num>
  <w:num w:numId="36" w16cid:durableId="72109843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752"/>
    <w:rsid w:val="00002B1F"/>
    <w:rsid w:val="000049FD"/>
    <w:rsid w:val="00004B8D"/>
    <w:rsid w:val="00006752"/>
    <w:rsid w:val="00015E6A"/>
    <w:rsid w:val="000162B0"/>
    <w:rsid w:val="00016401"/>
    <w:rsid w:val="00020C2C"/>
    <w:rsid w:val="00030017"/>
    <w:rsid w:val="0003023B"/>
    <w:rsid w:val="00031A86"/>
    <w:rsid w:val="00031D17"/>
    <w:rsid w:val="000361D0"/>
    <w:rsid w:val="000362C5"/>
    <w:rsid w:val="00040A3A"/>
    <w:rsid w:val="00043CC5"/>
    <w:rsid w:val="00044ACE"/>
    <w:rsid w:val="00045081"/>
    <w:rsid w:val="0004550E"/>
    <w:rsid w:val="000455B7"/>
    <w:rsid w:val="000512AF"/>
    <w:rsid w:val="00052614"/>
    <w:rsid w:val="0005283D"/>
    <w:rsid w:val="000545CB"/>
    <w:rsid w:val="00055664"/>
    <w:rsid w:val="00062FE5"/>
    <w:rsid w:val="00066842"/>
    <w:rsid w:val="00067CA3"/>
    <w:rsid w:val="000723F7"/>
    <w:rsid w:val="00074485"/>
    <w:rsid w:val="00075692"/>
    <w:rsid w:val="00077C10"/>
    <w:rsid w:val="00080D18"/>
    <w:rsid w:val="000828F1"/>
    <w:rsid w:val="00082F59"/>
    <w:rsid w:val="00084947"/>
    <w:rsid w:val="000873CC"/>
    <w:rsid w:val="00093970"/>
    <w:rsid w:val="00093BCD"/>
    <w:rsid w:val="00094333"/>
    <w:rsid w:val="000951C4"/>
    <w:rsid w:val="0009543C"/>
    <w:rsid w:val="00097FAB"/>
    <w:rsid w:val="000A0A55"/>
    <w:rsid w:val="000A0B49"/>
    <w:rsid w:val="000A31B4"/>
    <w:rsid w:val="000A5F5C"/>
    <w:rsid w:val="000B143E"/>
    <w:rsid w:val="000B4D9E"/>
    <w:rsid w:val="000B65E3"/>
    <w:rsid w:val="000B6757"/>
    <w:rsid w:val="000B7090"/>
    <w:rsid w:val="000C169B"/>
    <w:rsid w:val="000C1D74"/>
    <w:rsid w:val="000D0EA7"/>
    <w:rsid w:val="000D66B9"/>
    <w:rsid w:val="000E14D0"/>
    <w:rsid w:val="000E3D44"/>
    <w:rsid w:val="000E43AF"/>
    <w:rsid w:val="000E52CE"/>
    <w:rsid w:val="000E71C1"/>
    <w:rsid w:val="000F13A6"/>
    <w:rsid w:val="000F1F22"/>
    <w:rsid w:val="000F3AAB"/>
    <w:rsid w:val="000F462C"/>
    <w:rsid w:val="000F515D"/>
    <w:rsid w:val="000F6E25"/>
    <w:rsid w:val="001011DF"/>
    <w:rsid w:val="00101E60"/>
    <w:rsid w:val="00102D63"/>
    <w:rsid w:val="001051C0"/>
    <w:rsid w:val="001103D9"/>
    <w:rsid w:val="00112B69"/>
    <w:rsid w:val="00115D36"/>
    <w:rsid w:val="00116EBD"/>
    <w:rsid w:val="00122A61"/>
    <w:rsid w:val="00124B1E"/>
    <w:rsid w:val="001270FE"/>
    <w:rsid w:val="00130641"/>
    <w:rsid w:val="001316D3"/>
    <w:rsid w:val="001338FA"/>
    <w:rsid w:val="001379B7"/>
    <w:rsid w:val="001425BB"/>
    <w:rsid w:val="00142A87"/>
    <w:rsid w:val="001441A0"/>
    <w:rsid w:val="001441F2"/>
    <w:rsid w:val="00144457"/>
    <w:rsid w:val="00146263"/>
    <w:rsid w:val="0014676A"/>
    <w:rsid w:val="00147C43"/>
    <w:rsid w:val="00150093"/>
    <w:rsid w:val="001554CD"/>
    <w:rsid w:val="00155A91"/>
    <w:rsid w:val="0016005F"/>
    <w:rsid w:val="001613E2"/>
    <w:rsid w:val="0016459D"/>
    <w:rsid w:val="00167017"/>
    <w:rsid w:val="001675F4"/>
    <w:rsid w:val="00167B45"/>
    <w:rsid w:val="00167F88"/>
    <w:rsid w:val="00170143"/>
    <w:rsid w:val="00170CE4"/>
    <w:rsid w:val="001730B7"/>
    <w:rsid w:val="00184060"/>
    <w:rsid w:val="001862BB"/>
    <w:rsid w:val="0019210D"/>
    <w:rsid w:val="00192F7F"/>
    <w:rsid w:val="00195EA7"/>
    <w:rsid w:val="001A3BFB"/>
    <w:rsid w:val="001A3C20"/>
    <w:rsid w:val="001A7415"/>
    <w:rsid w:val="001B198A"/>
    <w:rsid w:val="001B198C"/>
    <w:rsid w:val="001B1EAE"/>
    <w:rsid w:val="001B32FF"/>
    <w:rsid w:val="001B6811"/>
    <w:rsid w:val="001B7388"/>
    <w:rsid w:val="001D2302"/>
    <w:rsid w:val="001D6859"/>
    <w:rsid w:val="001D7BB3"/>
    <w:rsid w:val="001D7BE3"/>
    <w:rsid w:val="001D7DB6"/>
    <w:rsid w:val="001E12A6"/>
    <w:rsid w:val="001E3B8A"/>
    <w:rsid w:val="001E44F1"/>
    <w:rsid w:val="001E498F"/>
    <w:rsid w:val="001F0138"/>
    <w:rsid w:val="00207CF2"/>
    <w:rsid w:val="002124E1"/>
    <w:rsid w:val="00214205"/>
    <w:rsid w:val="00215E0A"/>
    <w:rsid w:val="0022231D"/>
    <w:rsid w:val="00222F01"/>
    <w:rsid w:val="0022381B"/>
    <w:rsid w:val="0022518C"/>
    <w:rsid w:val="0023323A"/>
    <w:rsid w:val="00234854"/>
    <w:rsid w:val="00236EE6"/>
    <w:rsid w:val="00237A7E"/>
    <w:rsid w:val="00241F16"/>
    <w:rsid w:val="00247969"/>
    <w:rsid w:val="00247B99"/>
    <w:rsid w:val="00250369"/>
    <w:rsid w:val="0025075A"/>
    <w:rsid w:val="00250882"/>
    <w:rsid w:val="00250FEF"/>
    <w:rsid w:val="00251912"/>
    <w:rsid w:val="00252C2D"/>
    <w:rsid w:val="00256B50"/>
    <w:rsid w:val="00260B70"/>
    <w:rsid w:val="0026182A"/>
    <w:rsid w:val="002724A3"/>
    <w:rsid w:val="00276E3C"/>
    <w:rsid w:val="00277BF0"/>
    <w:rsid w:val="00277EBE"/>
    <w:rsid w:val="002838FB"/>
    <w:rsid w:val="00285249"/>
    <w:rsid w:val="002914EA"/>
    <w:rsid w:val="0029162E"/>
    <w:rsid w:val="002A05B7"/>
    <w:rsid w:val="002A252E"/>
    <w:rsid w:val="002A2BCC"/>
    <w:rsid w:val="002B0EE3"/>
    <w:rsid w:val="002B1F49"/>
    <w:rsid w:val="002B3391"/>
    <w:rsid w:val="002B5A4A"/>
    <w:rsid w:val="002C623D"/>
    <w:rsid w:val="002D2BF2"/>
    <w:rsid w:val="002D2D65"/>
    <w:rsid w:val="002D2FF7"/>
    <w:rsid w:val="002D5A0F"/>
    <w:rsid w:val="002D6E25"/>
    <w:rsid w:val="002E02F4"/>
    <w:rsid w:val="002E1899"/>
    <w:rsid w:val="002E54D2"/>
    <w:rsid w:val="002E7F1E"/>
    <w:rsid w:val="002F0DD2"/>
    <w:rsid w:val="002F2DEB"/>
    <w:rsid w:val="002F3903"/>
    <w:rsid w:val="002F4A52"/>
    <w:rsid w:val="002F4DAB"/>
    <w:rsid w:val="002F4FD1"/>
    <w:rsid w:val="002F7D90"/>
    <w:rsid w:val="0030026A"/>
    <w:rsid w:val="003003C2"/>
    <w:rsid w:val="00305173"/>
    <w:rsid w:val="00312FE9"/>
    <w:rsid w:val="00312FFB"/>
    <w:rsid w:val="003203F7"/>
    <w:rsid w:val="00321A76"/>
    <w:rsid w:val="003239E6"/>
    <w:rsid w:val="00331248"/>
    <w:rsid w:val="00333559"/>
    <w:rsid w:val="00335E5B"/>
    <w:rsid w:val="003368E2"/>
    <w:rsid w:val="00341F90"/>
    <w:rsid w:val="00345730"/>
    <w:rsid w:val="003516E2"/>
    <w:rsid w:val="00354F5D"/>
    <w:rsid w:val="00357A79"/>
    <w:rsid w:val="00365ECE"/>
    <w:rsid w:val="0036687D"/>
    <w:rsid w:val="003709E1"/>
    <w:rsid w:val="00370E9A"/>
    <w:rsid w:val="0037353A"/>
    <w:rsid w:val="003744DA"/>
    <w:rsid w:val="00381232"/>
    <w:rsid w:val="00384904"/>
    <w:rsid w:val="00384C7C"/>
    <w:rsid w:val="00385206"/>
    <w:rsid w:val="00393FF8"/>
    <w:rsid w:val="003942CF"/>
    <w:rsid w:val="00394512"/>
    <w:rsid w:val="003A2C68"/>
    <w:rsid w:val="003A654B"/>
    <w:rsid w:val="003B09E0"/>
    <w:rsid w:val="003B1340"/>
    <w:rsid w:val="003B24B9"/>
    <w:rsid w:val="003B4391"/>
    <w:rsid w:val="003B4CCD"/>
    <w:rsid w:val="003B4DED"/>
    <w:rsid w:val="003C12C5"/>
    <w:rsid w:val="003C27EF"/>
    <w:rsid w:val="003C32E9"/>
    <w:rsid w:val="003C3898"/>
    <w:rsid w:val="003C54E0"/>
    <w:rsid w:val="003C69AF"/>
    <w:rsid w:val="003D1F14"/>
    <w:rsid w:val="003D2405"/>
    <w:rsid w:val="003D2605"/>
    <w:rsid w:val="003D64D6"/>
    <w:rsid w:val="003E034A"/>
    <w:rsid w:val="003E32E8"/>
    <w:rsid w:val="003E3E21"/>
    <w:rsid w:val="003F3F62"/>
    <w:rsid w:val="003F51DB"/>
    <w:rsid w:val="00403437"/>
    <w:rsid w:val="0040739C"/>
    <w:rsid w:val="00414CFA"/>
    <w:rsid w:val="00416281"/>
    <w:rsid w:val="004178AC"/>
    <w:rsid w:val="00422353"/>
    <w:rsid w:val="00426915"/>
    <w:rsid w:val="00426B2B"/>
    <w:rsid w:val="0043053B"/>
    <w:rsid w:val="00431382"/>
    <w:rsid w:val="00432409"/>
    <w:rsid w:val="00433F63"/>
    <w:rsid w:val="00435788"/>
    <w:rsid w:val="004359E6"/>
    <w:rsid w:val="00436C63"/>
    <w:rsid w:val="00443B80"/>
    <w:rsid w:val="00443CE3"/>
    <w:rsid w:val="00443EBC"/>
    <w:rsid w:val="00444726"/>
    <w:rsid w:val="004451BC"/>
    <w:rsid w:val="004504E6"/>
    <w:rsid w:val="00451D13"/>
    <w:rsid w:val="00452E7B"/>
    <w:rsid w:val="004546FA"/>
    <w:rsid w:val="00460ABD"/>
    <w:rsid w:val="004708BB"/>
    <w:rsid w:val="00472C5A"/>
    <w:rsid w:val="00474B6D"/>
    <w:rsid w:val="004758DE"/>
    <w:rsid w:val="00477F8D"/>
    <w:rsid w:val="00481FE7"/>
    <w:rsid w:val="00484C54"/>
    <w:rsid w:val="00484EDD"/>
    <w:rsid w:val="0048532C"/>
    <w:rsid w:val="00486305"/>
    <w:rsid w:val="00486D7E"/>
    <w:rsid w:val="00490329"/>
    <w:rsid w:val="0049103F"/>
    <w:rsid w:val="00492221"/>
    <w:rsid w:val="004A0559"/>
    <w:rsid w:val="004A0DFE"/>
    <w:rsid w:val="004A3C62"/>
    <w:rsid w:val="004A3DC1"/>
    <w:rsid w:val="004A4A58"/>
    <w:rsid w:val="004A582F"/>
    <w:rsid w:val="004B012F"/>
    <w:rsid w:val="004B0635"/>
    <w:rsid w:val="004B2515"/>
    <w:rsid w:val="004B6F8C"/>
    <w:rsid w:val="004C0971"/>
    <w:rsid w:val="004C0C25"/>
    <w:rsid w:val="004C2111"/>
    <w:rsid w:val="004C732E"/>
    <w:rsid w:val="004D20AE"/>
    <w:rsid w:val="004D2A25"/>
    <w:rsid w:val="004D3578"/>
    <w:rsid w:val="004E1C5E"/>
    <w:rsid w:val="004E41FC"/>
    <w:rsid w:val="004E4CB0"/>
    <w:rsid w:val="004F1A16"/>
    <w:rsid w:val="004F207F"/>
    <w:rsid w:val="004F3395"/>
    <w:rsid w:val="004F5D91"/>
    <w:rsid w:val="004F6134"/>
    <w:rsid w:val="005070FA"/>
    <w:rsid w:val="005074C5"/>
    <w:rsid w:val="00510244"/>
    <w:rsid w:val="00513E34"/>
    <w:rsid w:val="00513EE0"/>
    <w:rsid w:val="00516454"/>
    <w:rsid w:val="00516DA0"/>
    <w:rsid w:val="0051757D"/>
    <w:rsid w:val="00521104"/>
    <w:rsid w:val="0052186A"/>
    <w:rsid w:val="00524175"/>
    <w:rsid w:val="00525B9F"/>
    <w:rsid w:val="00530B93"/>
    <w:rsid w:val="005321DA"/>
    <w:rsid w:val="0053324D"/>
    <w:rsid w:val="00540D7E"/>
    <w:rsid w:val="00542C09"/>
    <w:rsid w:val="0054516C"/>
    <w:rsid w:val="00547541"/>
    <w:rsid w:val="00551365"/>
    <w:rsid w:val="00552DEE"/>
    <w:rsid w:val="005547E1"/>
    <w:rsid w:val="0055648B"/>
    <w:rsid w:val="00557701"/>
    <w:rsid w:val="0055792B"/>
    <w:rsid w:val="005627FF"/>
    <w:rsid w:val="0056384E"/>
    <w:rsid w:val="0057428E"/>
    <w:rsid w:val="005749C7"/>
    <w:rsid w:val="00574C56"/>
    <w:rsid w:val="00575A9A"/>
    <w:rsid w:val="0057650C"/>
    <w:rsid w:val="00577D61"/>
    <w:rsid w:val="005822AC"/>
    <w:rsid w:val="00582A52"/>
    <w:rsid w:val="00582D3D"/>
    <w:rsid w:val="00583060"/>
    <w:rsid w:val="00583C2C"/>
    <w:rsid w:val="00587F37"/>
    <w:rsid w:val="005913DE"/>
    <w:rsid w:val="005926B5"/>
    <w:rsid w:val="00595BDB"/>
    <w:rsid w:val="005A1FEA"/>
    <w:rsid w:val="005B0966"/>
    <w:rsid w:val="005B3F0D"/>
    <w:rsid w:val="005B405A"/>
    <w:rsid w:val="005C22C1"/>
    <w:rsid w:val="005C2CCB"/>
    <w:rsid w:val="005C4D18"/>
    <w:rsid w:val="005C6479"/>
    <w:rsid w:val="005C69FD"/>
    <w:rsid w:val="005D7025"/>
    <w:rsid w:val="005E2D67"/>
    <w:rsid w:val="005E5578"/>
    <w:rsid w:val="005E58BA"/>
    <w:rsid w:val="005F12A7"/>
    <w:rsid w:val="005F2FB0"/>
    <w:rsid w:val="005F4D62"/>
    <w:rsid w:val="005F7053"/>
    <w:rsid w:val="00603E88"/>
    <w:rsid w:val="00606003"/>
    <w:rsid w:val="00606789"/>
    <w:rsid w:val="00607221"/>
    <w:rsid w:val="00610ED7"/>
    <w:rsid w:val="00612C97"/>
    <w:rsid w:val="00620CE3"/>
    <w:rsid w:val="00620DAA"/>
    <w:rsid w:val="00621086"/>
    <w:rsid w:val="00626E05"/>
    <w:rsid w:val="006365A1"/>
    <w:rsid w:val="00636AA2"/>
    <w:rsid w:val="00640F27"/>
    <w:rsid w:val="0065005A"/>
    <w:rsid w:val="006506E4"/>
    <w:rsid w:val="0065112E"/>
    <w:rsid w:val="006537FA"/>
    <w:rsid w:val="00654F9B"/>
    <w:rsid w:val="00664361"/>
    <w:rsid w:val="00666764"/>
    <w:rsid w:val="0066694B"/>
    <w:rsid w:val="00667DB6"/>
    <w:rsid w:val="006723DF"/>
    <w:rsid w:val="00672D89"/>
    <w:rsid w:val="006771E8"/>
    <w:rsid w:val="00677C01"/>
    <w:rsid w:val="00683CC7"/>
    <w:rsid w:val="00685CCF"/>
    <w:rsid w:val="00686635"/>
    <w:rsid w:val="00692CA5"/>
    <w:rsid w:val="006932D7"/>
    <w:rsid w:val="006952E3"/>
    <w:rsid w:val="006A081E"/>
    <w:rsid w:val="006A4301"/>
    <w:rsid w:val="006A43D7"/>
    <w:rsid w:val="006A5426"/>
    <w:rsid w:val="006B06A2"/>
    <w:rsid w:val="006B0AE5"/>
    <w:rsid w:val="006B5B84"/>
    <w:rsid w:val="006C346F"/>
    <w:rsid w:val="006C348D"/>
    <w:rsid w:val="006C3D37"/>
    <w:rsid w:val="006C6376"/>
    <w:rsid w:val="006D0557"/>
    <w:rsid w:val="006D6FF5"/>
    <w:rsid w:val="006E0EC1"/>
    <w:rsid w:val="006E78EF"/>
    <w:rsid w:val="006F1B19"/>
    <w:rsid w:val="006F1C93"/>
    <w:rsid w:val="006F29ED"/>
    <w:rsid w:val="006F49EF"/>
    <w:rsid w:val="006F4F77"/>
    <w:rsid w:val="006F76F0"/>
    <w:rsid w:val="007007AE"/>
    <w:rsid w:val="0070147C"/>
    <w:rsid w:val="00703DE7"/>
    <w:rsid w:val="00703E92"/>
    <w:rsid w:val="007065E0"/>
    <w:rsid w:val="00710E61"/>
    <w:rsid w:val="00714FD6"/>
    <w:rsid w:val="0072324E"/>
    <w:rsid w:val="007265F7"/>
    <w:rsid w:val="007265F9"/>
    <w:rsid w:val="00726C19"/>
    <w:rsid w:val="00727533"/>
    <w:rsid w:val="007307F1"/>
    <w:rsid w:val="00731894"/>
    <w:rsid w:val="00744621"/>
    <w:rsid w:val="007448E5"/>
    <w:rsid w:val="00746796"/>
    <w:rsid w:val="00746D91"/>
    <w:rsid w:val="00747A54"/>
    <w:rsid w:val="00751FD0"/>
    <w:rsid w:val="0075598A"/>
    <w:rsid w:val="0075737A"/>
    <w:rsid w:val="00757FF1"/>
    <w:rsid w:val="00760B05"/>
    <w:rsid w:val="00761813"/>
    <w:rsid w:val="00761E52"/>
    <w:rsid w:val="0076273B"/>
    <w:rsid w:val="00771B21"/>
    <w:rsid w:val="00771B85"/>
    <w:rsid w:val="00775DA6"/>
    <w:rsid w:val="0078170A"/>
    <w:rsid w:val="00782AA6"/>
    <w:rsid w:val="00786A8B"/>
    <w:rsid w:val="00790705"/>
    <w:rsid w:val="00790956"/>
    <w:rsid w:val="007923EB"/>
    <w:rsid w:val="007932BA"/>
    <w:rsid w:val="00794C54"/>
    <w:rsid w:val="0079502D"/>
    <w:rsid w:val="00795245"/>
    <w:rsid w:val="0079678E"/>
    <w:rsid w:val="007A0755"/>
    <w:rsid w:val="007A31D9"/>
    <w:rsid w:val="007A3CE6"/>
    <w:rsid w:val="007A5E91"/>
    <w:rsid w:val="007A74F9"/>
    <w:rsid w:val="007B1333"/>
    <w:rsid w:val="007B603F"/>
    <w:rsid w:val="007C379F"/>
    <w:rsid w:val="007C424E"/>
    <w:rsid w:val="007C42F0"/>
    <w:rsid w:val="007C5DBB"/>
    <w:rsid w:val="007D2283"/>
    <w:rsid w:val="007D41A1"/>
    <w:rsid w:val="007D57E1"/>
    <w:rsid w:val="007D6D42"/>
    <w:rsid w:val="007E2861"/>
    <w:rsid w:val="007E3126"/>
    <w:rsid w:val="007E66AB"/>
    <w:rsid w:val="007F04D0"/>
    <w:rsid w:val="007F7795"/>
    <w:rsid w:val="008033D0"/>
    <w:rsid w:val="00803FB6"/>
    <w:rsid w:val="008059EF"/>
    <w:rsid w:val="008128F7"/>
    <w:rsid w:val="00812938"/>
    <w:rsid w:val="00813B08"/>
    <w:rsid w:val="00815C96"/>
    <w:rsid w:val="00823689"/>
    <w:rsid w:val="008239C0"/>
    <w:rsid w:val="0082604C"/>
    <w:rsid w:val="00826068"/>
    <w:rsid w:val="00827B71"/>
    <w:rsid w:val="00830DAC"/>
    <w:rsid w:val="0083134C"/>
    <w:rsid w:val="00832F51"/>
    <w:rsid w:val="008334B4"/>
    <w:rsid w:val="00843100"/>
    <w:rsid w:val="008441B2"/>
    <w:rsid w:val="00846C60"/>
    <w:rsid w:val="00847054"/>
    <w:rsid w:val="00850F25"/>
    <w:rsid w:val="0085211E"/>
    <w:rsid w:val="0085236F"/>
    <w:rsid w:val="008534AA"/>
    <w:rsid w:val="0085472F"/>
    <w:rsid w:val="00855192"/>
    <w:rsid w:val="00856616"/>
    <w:rsid w:val="00857418"/>
    <w:rsid w:val="00861DCC"/>
    <w:rsid w:val="00867219"/>
    <w:rsid w:val="008719C2"/>
    <w:rsid w:val="00873D97"/>
    <w:rsid w:val="0087510A"/>
    <w:rsid w:val="00875896"/>
    <w:rsid w:val="008762C0"/>
    <w:rsid w:val="0087662B"/>
    <w:rsid w:val="008831F2"/>
    <w:rsid w:val="00884FF7"/>
    <w:rsid w:val="00885D62"/>
    <w:rsid w:val="00894ACE"/>
    <w:rsid w:val="008952CC"/>
    <w:rsid w:val="008A1F88"/>
    <w:rsid w:val="008A69C7"/>
    <w:rsid w:val="008A789E"/>
    <w:rsid w:val="008A7DD6"/>
    <w:rsid w:val="008B028C"/>
    <w:rsid w:val="008B0AFC"/>
    <w:rsid w:val="008B19D9"/>
    <w:rsid w:val="008B1E2A"/>
    <w:rsid w:val="008B1FD3"/>
    <w:rsid w:val="008B204B"/>
    <w:rsid w:val="008B3643"/>
    <w:rsid w:val="008B54A9"/>
    <w:rsid w:val="008B6943"/>
    <w:rsid w:val="008B76C6"/>
    <w:rsid w:val="008C0069"/>
    <w:rsid w:val="008C49AE"/>
    <w:rsid w:val="008C59F7"/>
    <w:rsid w:val="008E0B80"/>
    <w:rsid w:val="008E5CF8"/>
    <w:rsid w:val="008E7687"/>
    <w:rsid w:val="008F0DF8"/>
    <w:rsid w:val="008F0E3C"/>
    <w:rsid w:val="008F11FA"/>
    <w:rsid w:val="008F1DD2"/>
    <w:rsid w:val="008F33AE"/>
    <w:rsid w:val="008F3FB5"/>
    <w:rsid w:val="008F4ACA"/>
    <w:rsid w:val="009068C1"/>
    <w:rsid w:val="00912F98"/>
    <w:rsid w:val="009154A8"/>
    <w:rsid w:val="00917FBB"/>
    <w:rsid w:val="009206D0"/>
    <w:rsid w:val="009219CA"/>
    <w:rsid w:val="009223D3"/>
    <w:rsid w:val="009223FF"/>
    <w:rsid w:val="00923C05"/>
    <w:rsid w:val="00927812"/>
    <w:rsid w:val="00931D48"/>
    <w:rsid w:val="00931D7A"/>
    <w:rsid w:val="00935D8D"/>
    <w:rsid w:val="00937164"/>
    <w:rsid w:val="00937C23"/>
    <w:rsid w:val="00942FE8"/>
    <w:rsid w:val="00951CB4"/>
    <w:rsid w:val="009523CB"/>
    <w:rsid w:val="00954800"/>
    <w:rsid w:val="00957E70"/>
    <w:rsid w:val="00960338"/>
    <w:rsid w:val="0096606E"/>
    <w:rsid w:val="00970DAB"/>
    <w:rsid w:val="0097321D"/>
    <w:rsid w:val="009740DE"/>
    <w:rsid w:val="009772C0"/>
    <w:rsid w:val="00977CFA"/>
    <w:rsid w:val="0098677B"/>
    <w:rsid w:val="00991962"/>
    <w:rsid w:val="00992148"/>
    <w:rsid w:val="00992531"/>
    <w:rsid w:val="009929EC"/>
    <w:rsid w:val="00995CD5"/>
    <w:rsid w:val="0099644E"/>
    <w:rsid w:val="009965E7"/>
    <w:rsid w:val="009972E3"/>
    <w:rsid w:val="009A1787"/>
    <w:rsid w:val="009A4F5A"/>
    <w:rsid w:val="009A6BC4"/>
    <w:rsid w:val="009B1F44"/>
    <w:rsid w:val="009B4573"/>
    <w:rsid w:val="009C002A"/>
    <w:rsid w:val="009C053A"/>
    <w:rsid w:val="009C7274"/>
    <w:rsid w:val="009D00A3"/>
    <w:rsid w:val="009D0118"/>
    <w:rsid w:val="009D1344"/>
    <w:rsid w:val="009D5371"/>
    <w:rsid w:val="009D7259"/>
    <w:rsid w:val="009E0B52"/>
    <w:rsid w:val="009E278C"/>
    <w:rsid w:val="009E6AE8"/>
    <w:rsid w:val="009F1400"/>
    <w:rsid w:val="009F1865"/>
    <w:rsid w:val="009F609E"/>
    <w:rsid w:val="009F6EDC"/>
    <w:rsid w:val="00A035CE"/>
    <w:rsid w:val="00A0537F"/>
    <w:rsid w:val="00A0602E"/>
    <w:rsid w:val="00A06C1F"/>
    <w:rsid w:val="00A07FFA"/>
    <w:rsid w:val="00A11FB4"/>
    <w:rsid w:val="00A1550B"/>
    <w:rsid w:val="00A169FB"/>
    <w:rsid w:val="00A16DC5"/>
    <w:rsid w:val="00A20D7E"/>
    <w:rsid w:val="00A21482"/>
    <w:rsid w:val="00A23587"/>
    <w:rsid w:val="00A259BF"/>
    <w:rsid w:val="00A31AA7"/>
    <w:rsid w:val="00A34282"/>
    <w:rsid w:val="00A35782"/>
    <w:rsid w:val="00A362F9"/>
    <w:rsid w:val="00A43EE6"/>
    <w:rsid w:val="00A56BDD"/>
    <w:rsid w:val="00A57D75"/>
    <w:rsid w:val="00A60F49"/>
    <w:rsid w:val="00A61E15"/>
    <w:rsid w:val="00A6308F"/>
    <w:rsid w:val="00A65E80"/>
    <w:rsid w:val="00A66F91"/>
    <w:rsid w:val="00A70229"/>
    <w:rsid w:val="00A76DFF"/>
    <w:rsid w:val="00A86DF3"/>
    <w:rsid w:val="00A86E26"/>
    <w:rsid w:val="00A90AF3"/>
    <w:rsid w:val="00A918D1"/>
    <w:rsid w:val="00A93A9A"/>
    <w:rsid w:val="00A96B6D"/>
    <w:rsid w:val="00AA09E0"/>
    <w:rsid w:val="00AA5C16"/>
    <w:rsid w:val="00AA5CB2"/>
    <w:rsid w:val="00AA7D38"/>
    <w:rsid w:val="00AB0A2C"/>
    <w:rsid w:val="00AB2AF7"/>
    <w:rsid w:val="00AC1605"/>
    <w:rsid w:val="00AC31D4"/>
    <w:rsid w:val="00AC6098"/>
    <w:rsid w:val="00AC6CFD"/>
    <w:rsid w:val="00AD3FBE"/>
    <w:rsid w:val="00AD6CA5"/>
    <w:rsid w:val="00AE11B9"/>
    <w:rsid w:val="00AE2BF6"/>
    <w:rsid w:val="00AE3370"/>
    <w:rsid w:val="00AE64CA"/>
    <w:rsid w:val="00AF08D8"/>
    <w:rsid w:val="00AF2E6F"/>
    <w:rsid w:val="00AF5025"/>
    <w:rsid w:val="00AF7092"/>
    <w:rsid w:val="00B00306"/>
    <w:rsid w:val="00B03B9D"/>
    <w:rsid w:val="00B05300"/>
    <w:rsid w:val="00B1324D"/>
    <w:rsid w:val="00B157E2"/>
    <w:rsid w:val="00B16A7E"/>
    <w:rsid w:val="00B17B68"/>
    <w:rsid w:val="00B17DA2"/>
    <w:rsid w:val="00B23703"/>
    <w:rsid w:val="00B24A45"/>
    <w:rsid w:val="00B25B92"/>
    <w:rsid w:val="00B26948"/>
    <w:rsid w:val="00B30D07"/>
    <w:rsid w:val="00B33237"/>
    <w:rsid w:val="00B33EAA"/>
    <w:rsid w:val="00B34249"/>
    <w:rsid w:val="00B34D51"/>
    <w:rsid w:val="00B36A0E"/>
    <w:rsid w:val="00B36BA1"/>
    <w:rsid w:val="00B40A2F"/>
    <w:rsid w:val="00B40D67"/>
    <w:rsid w:val="00B4190D"/>
    <w:rsid w:val="00B43C45"/>
    <w:rsid w:val="00B55BDB"/>
    <w:rsid w:val="00B55EE8"/>
    <w:rsid w:val="00B56E6C"/>
    <w:rsid w:val="00B5711E"/>
    <w:rsid w:val="00B63D0E"/>
    <w:rsid w:val="00B651ED"/>
    <w:rsid w:val="00B656C9"/>
    <w:rsid w:val="00B662AE"/>
    <w:rsid w:val="00B67D8B"/>
    <w:rsid w:val="00B777D6"/>
    <w:rsid w:val="00B80B75"/>
    <w:rsid w:val="00B81EC0"/>
    <w:rsid w:val="00B83039"/>
    <w:rsid w:val="00B9616A"/>
    <w:rsid w:val="00BA02E4"/>
    <w:rsid w:val="00BA3324"/>
    <w:rsid w:val="00BA5B00"/>
    <w:rsid w:val="00BB08E0"/>
    <w:rsid w:val="00BB1A07"/>
    <w:rsid w:val="00BB6DAD"/>
    <w:rsid w:val="00BB7346"/>
    <w:rsid w:val="00BC1555"/>
    <w:rsid w:val="00BC1FCD"/>
    <w:rsid w:val="00BC60A9"/>
    <w:rsid w:val="00BD2174"/>
    <w:rsid w:val="00BD2BCB"/>
    <w:rsid w:val="00BD31BC"/>
    <w:rsid w:val="00BD39D8"/>
    <w:rsid w:val="00BD70B7"/>
    <w:rsid w:val="00BE0784"/>
    <w:rsid w:val="00BE0C8A"/>
    <w:rsid w:val="00BE13B1"/>
    <w:rsid w:val="00BE1D8E"/>
    <w:rsid w:val="00BE2234"/>
    <w:rsid w:val="00BE334D"/>
    <w:rsid w:val="00BE4988"/>
    <w:rsid w:val="00BE5FA6"/>
    <w:rsid w:val="00BE6792"/>
    <w:rsid w:val="00BF1C24"/>
    <w:rsid w:val="00BF5E73"/>
    <w:rsid w:val="00C046BA"/>
    <w:rsid w:val="00C04AF6"/>
    <w:rsid w:val="00C05961"/>
    <w:rsid w:val="00C06939"/>
    <w:rsid w:val="00C0734C"/>
    <w:rsid w:val="00C10317"/>
    <w:rsid w:val="00C10492"/>
    <w:rsid w:val="00C1241E"/>
    <w:rsid w:val="00C143BC"/>
    <w:rsid w:val="00C14929"/>
    <w:rsid w:val="00C21E3B"/>
    <w:rsid w:val="00C25416"/>
    <w:rsid w:val="00C35B1A"/>
    <w:rsid w:val="00C365EC"/>
    <w:rsid w:val="00C41C7D"/>
    <w:rsid w:val="00C43208"/>
    <w:rsid w:val="00C43475"/>
    <w:rsid w:val="00C4580A"/>
    <w:rsid w:val="00C465CE"/>
    <w:rsid w:val="00C46672"/>
    <w:rsid w:val="00C473D2"/>
    <w:rsid w:val="00C54B70"/>
    <w:rsid w:val="00C553A6"/>
    <w:rsid w:val="00C57C7E"/>
    <w:rsid w:val="00C601DD"/>
    <w:rsid w:val="00C60E36"/>
    <w:rsid w:val="00C614E9"/>
    <w:rsid w:val="00C63023"/>
    <w:rsid w:val="00C63711"/>
    <w:rsid w:val="00C63743"/>
    <w:rsid w:val="00C71052"/>
    <w:rsid w:val="00C7108E"/>
    <w:rsid w:val="00C748DC"/>
    <w:rsid w:val="00C76C6C"/>
    <w:rsid w:val="00C80EC5"/>
    <w:rsid w:val="00C8177D"/>
    <w:rsid w:val="00C8190B"/>
    <w:rsid w:val="00C8340B"/>
    <w:rsid w:val="00C84096"/>
    <w:rsid w:val="00C84676"/>
    <w:rsid w:val="00C86BB9"/>
    <w:rsid w:val="00C8772C"/>
    <w:rsid w:val="00C87895"/>
    <w:rsid w:val="00C936DC"/>
    <w:rsid w:val="00C96AFC"/>
    <w:rsid w:val="00CA2146"/>
    <w:rsid w:val="00CA233D"/>
    <w:rsid w:val="00CA28B8"/>
    <w:rsid w:val="00CA2D15"/>
    <w:rsid w:val="00CA3446"/>
    <w:rsid w:val="00CA43FD"/>
    <w:rsid w:val="00CA5E57"/>
    <w:rsid w:val="00CA6F8A"/>
    <w:rsid w:val="00CB12F2"/>
    <w:rsid w:val="00CB18EB"/>
    <w:rsid w:val="00CB254F"/>
    <w:rsid w:val="00CB441E"/>
    <w:rsid w:val="00CB4E61"/>
    <w:rsid w:val="00CB686E"/>
    <w:rsid w:val="00CB7FBC"/>
    <w:rsid w:val="00CC124B"/>
    <w:rsid w:val="00CC2B69"/>
    <w:rsid w:val="00CC72E9"/>
    <w:rsid w:val="00CD25C2"/>
    <w:rsid w:val="00CD4D4E"/>
    <w:rsid w:val="00CD6315"/>
    <w:rsid w:val="00CE24E5"/>
    <w:rsid w:val="00CE41DB"/>
    <w:rsid w:val="00CE4D96"/>
    <w:rsid w:val="00CF0D5B"/>
    <w:rsid w:val="00CF1EC6"/>
    <w:rsid w:val="00CF3264"/>
    <w:rsid w:val="00CF3A5C"/>
    <w:rsid w:val="00D003DC"/>
    <w:rsid w:val="00D0060F"/>
    <w:rsid w:val="00D02A99"/>
    <w:rsid w:val="00D02C19"/>
    <w:rsid w:val="00D064F0"/>
    <w:rsid w:val="00D078C4"/>
    <w:rsid w:val="00D1185A"/>
    <w:rsid w:val="00D15EA5"/>
    <w:rsid w:val="00D15FCA"/>
    <w:rsid w:val="00D175B6"/>
    <w:rsid w:val="00D2100B"/>
    <w:rsid w:val="00D21FB5"/>
    <w:rsid w:val="00D22A7C"/>
    <w:rsid w:val="00D25150"/>
    <w:rsid w:val="00D267AC"/>
    <w:rsid w:val="00D3089E"/>
    <w:rsid w:val="00D31D7A"/>
    <w:rsid w:val="00D33E60"/>
    <w:rsid w:val="00D4228E"/>
    <w:rsid w:val="00D424F0"/>
    <w:rsid w:val="00D45B5F"/>
    <w:rsid w:val="00D460E7"/>
    <w:rsid w:val="00D53F68"/>
    <w:rsid w:val="00D57291"/>
    <w:rsid w:val="00D60A87"/>
    <w:rsid w:val="00D63ABC"/>
    <w:rsid w:val="00D675F1"/>
    <w:rsid w:val="00D7331F"/>
    <w:rsid w:val="00D73B96"/>
    <w:rsid w:val="00D80807"/>
    <w:rsid w:val="00D86917"/>
    <w:rsid w:val="00D86FD6"/>
    <w:rsid w:val="00D87BA0"/>
    <w:rsid w:val="00D92F9A"/>
    <w:rsid w:val="00D9427D"/>
    <w:rsid w:val="00D951B6"/>
    <w:rsid w:val="00D96128"/>
    <w:rsid w:val="00D9740D"/>
    <w:rsid w:val="00DA36EE"/>
    <w:rsid w:val="00DA452E"/>
    <w:rsid w:val="00DA5128"/>
    <w:rsid w:val="00DA6961"/>
    <w:rsid w:val="00DB308D"/>
    <w:rsid w:val="00DB52C6"/>
    <w:rsid w:val="00DB5F40"/>
    <w:rsid w:val="00DB6A12"/>
    <w:rsid w:val="00DD1E47"/>
    <w:rsid w:val="00DD3214"/>
    <w:rsid w:val="00DD410F"/>
    <w:rsid w:val="00DD61A9"/>
    <w:rsid w:val="00DD6EF1"/>
    <w:rsid w:val="00DE4524"/>
    <w:rsid w:val="00DE4958"/>
    <w:rsid w:val="00DE6B62"/>
    <w:rsid w:val="00DF29AC"/>
    <w:rsid w:val="00DF326E"/>
    <w:rsid w:val="00DF7D67"/>
    <w:rsid w:val="00E013F8"/>
    <w:rsid w:val="00E03F0F"/>
    <w:rsid w:val="00E04361"/>
    <w:rsid w:val="00E064FD"/>
    <w:rsid w:val="00E07CA6"/>
    <w:rsid w:val="00E1053A"/>
    <w:rsid w:val="00E213E3"/>
    <w:rsid w:val="00E26AF3"/>
    <w:rsid w:val="00E276E0"/>
    <w:rsid w:val="00E3060F"/>
    <w:rsid w:val="00E30C96"/>
    <w:rsid w:val="00E314EA"/>
    <w:rsid w:val="00E32427"/>
    <w:rsid w:val="00E33FDA"/>
    <w:rsid w:val="00E357F3"/>
    <w:rsid w:val="00E36EAF"/>
    <w:rsid w:val="00E37B95"/>
    <w:rsid w:val="00E406D5"/>
    <w:rsid w:val="00E54587"/>
    <w:rsid w:val="00E55509"/>
    <w:rsid w:val="00E56701"/>
    <w:rsid w:val="00E607F6"/>
    <w:rsid w:val="00E615D0"/>
    <w:rsid w:val="00E62754"/>
    <w:rsid w:val="00E629A7"/>
    <w:rsid w:val="00E64D2D"/>
    <w:rsid w:val="00E64E63"/>
    <w:rsid w:val="00E7071A"/>
    <w:rsid w:val="00E70F70"/>
    <w:rsid w:val="00E71290"/>
    <w:rsid w:val="00E823B8"/>
    <w:rsid w:val="00E837CE"/>
    <w:rsid w:val="00E83E8B"/>
    <w:rsid w:val="00E86B53"/>
    <w:rsid w:val="00E90D82"/>
    <w:rsid w:val="00E9110B"/>
    <w:rsid w:val="00E977E5"/>
    <w:rsid w:val="00EA2AAE"/>
    <w:rsid w:val="00EA2B6F"/>
    <w:rsid w:val="00EA41A9"/>
    <w:rsid w:val="00EA5662"/>
    <w:rsid w:val="00EA6F04"/>
    <w:rsid w:val="00EA79D7"/>
    <w:rsid w:val="00EB15E2"/>
    <w:rsid w:val="00EB3478"/>
    <w:rsid w:val="00EB4B39"/>
    <w:rsid w:val="00EB6405"/>
    <w:rsid w:val="00EB6FE3"/>
    <w:rsid w:val="00EB7AA6"/>
    <w:rsid w:val="00EC3278"/>
    <w:rsid w:val="00EC72C1"/>
    <w:rsid w:val="00ED324A"/>
    <w:rsid w:val="00EE0F65"/>
    <w:rsid w:val="00EF6366"/>
    <w:rsid w:val="00EF650D"/>
    <w:rsid w:val="00F0073B"/>
    <w:rsid w:val="00F01069"/>
    <w:rsid w:val="00F0226A"/>
    <w:rsid w:val="00F115AE"/>
    <w:rsid w:val="00F1419E"/>
    <w:rsid w:val="00F1521F"/>
    <w:rsid w:val="00F20B96"/>
    <w:rsid w:val="00F234C7"/>
    <w:rsid w:val="00F246A1"/>
    <w:rsid w:val="00F3151B"/>
    <w:rsid w:val="00F328F7"/>
    <w:rsid w:val="00F32B02"/>
    <w:rsid w:val="00F37917"/>
    <w:rsid w:val="00F43B26"/>
    <w:rsid w:val="00F4685F"/>
    <w:rsid w:val="00F53F28"/>
    <w:rsid w:val="00F543F2"/>
    <w:rsid w:val="00F5513E"/>
    <w:rsid w:val="00F63F3F"/>
    <w:rsid w:val="00F6518E"/>
    <w:rsid w:val="00F66D7E"/>
    <w:rsid w:val="00F66FA5"/>
    <w:rsid w:val="00F6746E"/>
    <w:rsid w:val="00F71300"/>
    <w:rsid w:val="00F71312"/>
    <w:rsid w:val="00F71678"/>
    <w:rsid w:val="00F730E3"/>
    <w:rsid w:val="00F755E9"/>
    <w:rsid w:val="00F909CD"/>
    <w:rsid w:val="00F90B4D"/>
    <w:rsid w:val="00F91F2C"/>
    <w:rsid w:val="00F953FD"/>
    <w:rsid w:val="00F962BF"/>
    <w:rsid w:val="00F974D1"/>
    <w:rsid w:val="00FA16E0"/>
    <w:rsid w:val="00FB0ED2"/>
    <w:rsid w:val="00FB4123"/>
    <w:rsid w:val="00FC0876"/>
    <w:rsid w:val="00FC4397"/>
    <w:rsid w:val="00FD05AD"/>
    <w:rsid w:val="00FD0666"/>
    <w:rsid w:val="00FD16E9"/>
    <w:rsid w:val="00FD225B"/>
    <w:rsid w:val="00FD7295"/>
    <w:rsid w:val="00FE153F"/>
    <w:rsid w:val="00FE2187"/>
    <w:rsid w:val="00FE320C"/>
    <w:rsid w:val="00FE6A0C"/>
    <w:rsid w:val="00FF35C0"/>
    <w:rsid w:val="00FF42A0"/>
    <w:rsid w:val="51B0925C"/>
    <w:rsid w:val="6B29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45803A"/>
  <w15:docId w15:val="{4CF86672-52A1-488A-80BA-E2CA536E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C54B7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  <w:tabs>
        <w:tab w:val="clear" w:pos="454"/>
        <w:tab w:val="num" w:pos="567"/>
      </w:tabs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4"/>
      </w:numPr>
      <w:tabs>
        <w:tab w:val="clear" w:pos="567"/>
        <w:tab w:val="num" w:pos="284"/>
      </w:tabs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4"/>
      </w:numPr>
      <w:tabs>
        <w:tab w:val="clear" w:pos="851"/>
        <w:tab w:val="num" w:pos="28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3"/>
      </w:numPr>
      <w:tabs>
        <w:tab w:val="clear" w:pos="567"/>
        <w:tab w:val="num" w:pos="284"/>
      </w:tabs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3"/>
      </w:numPr>
      <w:tabs>
        <w:tab w:val="num" w:pos="284"/>
      </w:tabs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0030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3ff4483-761f-47b4-bcee-fbc0584cdaa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BE09ECA48C5946B7BB608308DD8FA1" ma:contentTypeVersion="10" ma:contentTypeDescription="Create a new document." ma:contentTypeScope="" ma:versionID="9d9302b84f67da04e50ab2ac9f69352e">
  <xsd:schema xmlns:xsd="http://www.w3.org/2001/XMLSchema" xmlns:xs="http://www.w3.org/2001/XMLSchema" xmlns:p="http://schemas.microsoft.com/office/2006/metadata/properties" xmlns:ns2="73ff4483-761f-47b4-bcee-fbc0584cdaa4" xmlns:ns3="9c46a28d-acc8-4027-86ce-a8901ee39950" targetNamespace="http://schemas.microsoft.com/office/2006/metadata/properties" ma:root="true" ma:fieldsID="51b7f89218e6b8e5887bf107b5720a02" ns2:_="" ns3:_="">
    <xsd:import namespace="73ff4483-761f-47b4-bcee-fbc0584cdaa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f4483-761f-47b4-bcee-fbc0584cd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01385F-E974-4992-B992-1C660FA7A5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3ff4483-761f-47b4-bcee-fbc0584cdaa4"/>
  </ds:schemaRefs>
</ds:datastoreItem>
</file>

<file path=customXml/itemProps4.xml><?xml version="1.0" encoding="utf-8"?>
<ds:datastoreItem xmlns:ds="http://schemas.openxmlformats.org/officeDocument/2006/customXml" ds:itemID="{511C7E2F-2060-4587-990D-5CE7D3A88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ff4483-761f-47b4-bcee-fbc0584cdaa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595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505</cp:revision>
  <cp:lastPrinted>2026-05-02T17:12:00Z</cp:lastPrinted>
  <dcterms:created xsi:type="dcterms:W3CDTF">2018-02-14T22:31:00Z</dcterms:created>
  <dcterms:modified xsi:type="dcterms:W3CDTF">2026-08-14T02:44:00Z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0x0101005CBE09ECA48C5946B7BB608308DD8FA1</vt:lpwstr>
  </property>
  <property fmtid="{D5CDD505-2E9C-101B-9397-08002B2CF9AE}" pid="4" name="AuthorIds_UIVersion_512">
    <vt:lpwstr>523</vt:lpwstr>
  </property>
  <property fmtid="{D5CDD505-2E9C-101B-9397-08002B2CF9AE}" pid="5" name="MediaServiceImageTags">
    <vt:lpwstr/>
  </property>
</Properties>
</file>