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A9394" w14:textId="77777777" w:rsidR="00DD1E47" w:rsidRPr="00680540" w:rsidRDefault="00DD1E47" w:rsidP="006771E8">
      <w:pPr>
        <w:pStyle w:val="BodyText"/>
        <w:rPr>
          <w:rFonts w:cstheme="minorBidi"/>
          <w:lang w:val="en-US" w:bidi="th-TH"/>
        </w:rPr>
      </w:pPr>
    </w:p>
    <w:p w14:paraId="32AC653D" w14:textId="77777777" w:rsidR="00C10317" w:rsidRPr="00680540" w:rsidRDefault="00C10317" w:rsidP="006771E8">
      <w:pPr>
        <w:pStyle w:val="BodyText"/>
      </w:pPr>
    </w:p>
    <w:p w14:paraId="1AB4B226" w14:textId="77777777" w:rsidR="00D15EA5" w:rsidRPr="00680540" w:rsidRDefault="009E0B52" w:rsidP="009E0B52">
      <w:pPr>
        <w:pStyle w:val="BodyText"/>
        <w:tabs>
          <w:tab w:val="left" w:pos="3444"/>
        </w:tabs>
      </w:pPr>
      <w:r w:rsidRPr="00680540">
        <w:tab/>
      </w:r>
      <w:r w:rsidR="006F1B19" w:rsidRPr="00680540">
        <w:br w:type="textWrapping" w:clear="all"/>
      </w:r>
    </w:p>
    <w:p w14:paraId="21231F3E" w14:textId="61653509" w:rsidR="00D15EA5" w:rsidRPr="00680540" w:rsidRDefault="00CF3A5C" w:rsidP="00CF3A5C">
      <w:pPr>
        <w:pStyle w:val="BodyText"/>
        <w:tabs>
          <w:tab w:val="left" w:pos="6972"/>
        </w:tabs>
      </w:pPr>
      <w:r w:rsidRPr="00680540">
        <w:tab/>
      </w:r>
    </w:p>
    <w:p w14:paraId="5B725348" w14:textId="77777777" w:rsidR="00DF326E" w:rsidRPr="00680540" w:rsidRDefault="00DF326E" w:rsidP="0009543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BF1CF1E" w14:textId="2C9F130E" w:rsidR="00CA2D15" w:rsidRPr="00680540" w:rsidRDefault="00CA2D15" w:rsidP="00CA2D15">
      <w:pPr>
        <w:ind w:right="2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AAB86E" w14:textId="77777777" w:rsidR="009206D0" w:rsidRPr="00680540" w:rsidRDefault="009206D0" w:rsidP="00CA2D15">
      <w:pPr>
        <w:ind w:right="2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DD63C17" w14:textId="77777777" w:rsidR="00216126" w:rsidRPr="00216126" w:rsidRDefault="00216126" w:rsidP="00216126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21612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21612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ผู้ถือหุ้นและคณะกรรมการของบริษัท</w:t>
      </w:r>
      <w:r w:rsidRPr="0021612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21612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กลุ่มภัทร</w:t>
      </w:r>
      <w:r w:rsidRPr="0021612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21612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 (มหาชน)</w:t>
      </w:r>
      <w:r w:rsidRPr="0021612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21612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และบริษัทย่อย</w:t>
      </w:r>
      <w:r w:rsidRPr="0021612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/>
      </w:r>
      <w:r w:rsidRPr="0021612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</w:t>
      </w:r>
      <w:r w:rsidRPr="0021612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(เดิมชื่อ </w:t>
      </w:r>
      <w:r w:rsidRPr="00216126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>“</w:t>
      </w:r>
      <w:r w:rsidRPr="0021612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21612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21612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กลุ่มภัทร</w:t>
      </w:r>
      <w:r w:rsidRPr="0021612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21612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216126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>”</w:t>
      </w:r>
      <w:r w:rsidRPr="0021612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)</w:t>
      </w:r>
    </w:p>
    <w:p w14:paraId="320FA5BC" w14:textId="72C655CB" w:rsidR="0056384E" w:rsidRPr="00680540" w:rsidRDefault="000049FD" w:rsidP="004A0559">
      <w:pPr>
        <w:spacing w:after="0" w:line="240" w:lineRule="auto"/>
        <w:rPr>
          <w:rFonts w:ascii="Browallia New" w:hAnsi="Browallia New" w:cs="Browallia New"/>
          <w:sz w:val="36"/>
          <w:szCs w:val="36"/>
          <w:lang w:val="en-US"/>
        </w:rPr>
      </w:pPr>
      <w:r w:rsidRPr="0068054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</w:t>
      </w:r>
    </w:p>
    <w:p w14:paraId="1D55E72E" w14:textId="77777777" w:rsidR="005913DE" w:rsidRPr="00680540" w:rsidRDefault="005913DE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  <w:r w:rsidRPr="00680540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ความเห็น</w:t>
      </w:r>
    </w:p>
    <w:p w14:paraId="039286F0" w14:textId="77777777" w:rsidR="005913DE" w:rsidRDefault="005913DE" w:rsidP="00B053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6006206" w14:textId="0E03B983" w:rsidR="001730DF" w:rsidRPr="0024238A" w:rsidRDefault="003D4AC4" w:rsidP="00B053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ข้าพเจ้าได้ตรวจสอบงบการเงินรวมและเฉพาะบริษัท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</w:t>
      </w:r>
      <w:r w:rsidR="004E7F1F" w:rsidRPr="004E7F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4E7F1F" w:rsidRPr="004E7F1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E7F1F" w:rsidRPr="004E7F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กลุ่มภัทร</w:t>
      </w:r>
      <w:r w:rsidR="004E7F1F" w:rsidRPr="004E7F1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E7F1F" w:rsidRPr="004E7F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จำกัด (มหาชน)</w:t>
      </w:r>
      <w:r w:rsidR="004E7F1F" w:rsidRPr="004E7F1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4E7F1F" w:rsidRPr="004E7F1F">
        <w:rPr>
          <w:rFonts w:ascii="Browallia New" w:eastAsia="Calibri" w:hAnsi="Browallia New" w:cs="Browallia New"/>
          <w:sz w:val="28"/>
          <w:szCs w:val="28"/>
          <w:lang w:bidi="th-TH"/>
        </w:rPr>
        <w:t>“</w:t>
      </w:r>
      <w:r w:rsidR="004E7F1F" w:rsidRPr="004E7F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4E7F1F" w:rsidRPr="004E7F1F">
        <w:rPr>
          <w:rFonts w:ascii="Browallia New" w:eastAsia="Calibri" w:hAnsi="Browallia New" w:cs="Browallia New"/>
          <w:sz w:val="28"/>
          <w:szCs w:val="28"/>
          <w:lang w:val="en-US" w:bidi="th-TH"/>
        </w:rPr>
        <w:t>”</w:t>
      </w:r>
      <w:r w:rsidR="004E7F1F" w:rsidRPr="004E7F1F">
        <w:rPr>
          <w:rFonts w:ascii="Browallia New" w:eastAsia="Calibri" w:hAnsi="Browallia New" w:cs="Browallia New"/>
          <w:sz w:val="28"/>
          <w:szCs w:val="28"/>
          <w:cs/>
          <w:lang w:bidi="th-TH"/>
        </w:rPr>
        <w:t>) และบริษัทย่อย</w:t>
      </w:r>
      <w:r w:rsidR="004E7F1F" w:rsidRPr="004E7F1F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4E7F1F" w:rsidRPr="004E7F1F">
        <w:rPr>
          <w:rFonts w:ascii="Browallia New" w:eastAsia="Calibri" w:hAnsi="Browallia New" w:cs="Browallia New" w:hint="cs"/>
          <w:sz w:val="28"/>
          <w:szCs w:val="28"/>
          <w:cs/>
        </w:rPr>
        <w:t>(</w:t>
      </w:r>
      <w:r w:rsidR="004E7F1F" w:rsidRPr="004E7F1F">
        <w:rPr>
          <w:rFonts w:ascii="Browallia New" w:eastAsia="Calibri" w:hAnsi="Browallia New" w:cs="Browallia New"/>
          <w:sz w:val="28"/>
          <w:szCs w:val="28"/>
          <w:lang w:bidi="th-TH"/>
        </w:rPr>
        <w:t>“</w:t>
      </w:r>
      <w:r w:rsidR="004E7F1F" w:rsidRPr="004E7F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กลุ่มบริษัท</w:t>
      </w:r>
      <w:r w:rsidR="004E7F1F" w:rsidRPr="004E7F1F">
        <w:rPr>
          <w:rFonts w:ascii="Browallia New" w:eastAsia="Calibri" w:hAnsi="Browallia New" w:cs="Browallia New"/>
          <w:sz w:val="28"/>
          <w:szCs w:val="28"/>
          <w:lang w:bidi="th-TH"/>
        </w:rPr>
        <w:t>”</w:t>
      </w:r>
      <w:r w:rsidR="004E7F1F" w:rsidRPr="004E7F1F">
        <w:rPr>
          <w:rFonts w:ascii="Browallia New" w:eastAsia="Calibri" w:hAnsi="Browallia New" w:cs="Browallia New" w:hint="cs"/>
          <w:sz w:val="28"/>
          <w:szCs w:val="28"/>
          <w:cs/>
        </w:rPr>
        <w:t xml:space="preserve">)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ซึ่งประกอบด้วยงบฐานะการเงินรวมและเฉพาะบริษัท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ณ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วันที่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4238A">
        <w:rPr>
          <w:rFonts w:ascii="Browallia New" w:eastAsia="Calibri" w:hAnsi="Browallia New" w:cs="Browallia New"/>
          <w:sz w:val="28"/>
          <w:szCs w:val="28"/>
        </w:rPr>
        <w:t>31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24238A">
        <w:rPr>
          <w:rFonts w:ascii="Browallia New" w:eastAsia="Calibri" w:hAnsi="Browallia New" w:cs="Browallia New"/>
          <w:sz w:val="28"/>
          <w:szCs w:val="28"/>
        </w:rPr>
        <w:t>256</w:t>
      </w:r>
      <w:r w:rsidR="00D82C2C">
        <w:rPr>
          <w:rFonts w:ascii="Browallia New" w:eastAsia="Calibri" w:hAnsi="Browallia New" w:cs="Browallia New"/>
          <w:sz w:val="28"/>
          <w:szCs w:val="28"/>
        </w:rPr>
        <w:t>8</w:t>
      </w:r>
      <w:r w:rsidRPr="0024238A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งบการเปลี่ยนแปลงส่วนของเจ้าของรวมและเฉพาะบริษัท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งบกระแสเงินสดรวมและเฉพาะบริษัทสำหรับปีสิ้นสุดวันเดียวกัน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หมายเหตุประกอบงบการเงินซึ่งรวมถึงหมายเหตุสรุปนโยบายการบัญชีที่สำคัญ</w:t>
      </w:r>
    </w:p>
    <w:p w14:paraId="766CC0E6" w14:textId="77777777" w:rsidR="001730DF" w:rsidRPr="0024238A" w:rsidRDefault="001730DF" w:rsidP="00B053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B4929D5" w14:textId="0A4F3B74" w:rsidR="001730DF" w:rsidRDefault="00F11D04" w:rsidP="00B053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งบการเงินรวมและเฉพาะบริษัทที่แนบมานี้</w:t>
      </w:r>
      <w:r w:rsidR="006D4608"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แสดง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ฐานะการเงินรวมและเฉพาะ</w:t>
      </w:r>
      <w:r w:rsidR="00D82C2C" w:rsidRPr="00D82C2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D82C2C" w:rsidRPr="00D82C2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82C2C" w:rsidRPr="00D82C2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กลุ่มภัทร</w:t>
      </w:r>
      <w:r w:rsidR="00D82C2C" w:rsidRPr="00D82C2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82C2C" w:rsidRPr="00D82C2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จำกัด (มหาชน)</w:t>
      </w:r>
      <w:r w:rsidR="00D82C2C" w:rsidRPr="00D82C2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D82C2C" w:rsidRPr="00D82C2C">
        <w:rPr>
          <w:rFonts w:ascii="Browallia New" w:eastAsia="Calibri" w:hAnsi="Browallia New" w:cs="Browallia New"/>
          <w:sz w:val="28"/>
          <w:szCs w:val="28"/>
          <w:lang w:bidi="th-TH"/>
        </w:rPr>
        <w:t>“</w:t>
      </w:r>
      <w:r w:rsidR="00D82C2C" w:rsidRPr="00D82C2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D82C2C" w:rsidRPr="00D82C2C">
        <w:rPr>
          <w:rFonts w:ascii="Browallia New" w:eastAsia="Calibri" w:hAnsi="Browallia New" w:cs="Browallia New"/>
          <w:sz w:val="28"/>
          <w:szCs w:val="28"/>
          <w:lang w:val="en-US" w:bidi="th-TH"/>
        </w:rPr>
        <w:t>”</w:t>
      </w:r>
      <w:r w:rsidR="00D82C2C" w:rsidRPr="00D82C2C">
        <w:rPr>
          <w:rFonts w:ascii="Browallia New" w:eastAsia="Calibri" w:hAnsi="Browallia New" w:cs="Browallia New"/>
          <w:sz w:val="28"/>
          <w:szCs w:val="28"/>
          <w:cs/>
          <w:lang w:bidi="th-TH"/>
        </w:rPr>
        <w:t>) และบริษัทย่อย</w:t>
      </w:r>
      <w:r w:rsidR="00D82C2C" w:rsidRPr="00D82C2C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D82C2C" w:rsidRPr="00D82C2C">
        <w:rPr>
          <w:rFonts w:ascii="Browallia New" w:eastAsia="Calibri" w:hAnsi="Browallia New" w:cs="Browallia New" w:hint="cs"/>
          <w:sz w:val="28"/>
          <w:szCs w:val="28"/>
          <w:cs/>
        </w:rPr>
        <w:t>(</w:t>
      </w:r>
      <w:r w:rsidR="00D82C2C" w:rsidRPr="00D82C2C">
        <w:rPr>
          <w:rFonts w:ascii="Browallia New" w:eastAsia="Calibri" w:hAnsi="Browallia New" w:cs="Browallia New"/>
          <w:sz w:val="28"/>
          <w:szCs w:val="28"/>
          <w:lang w:bidi="th-TH"/>
        </w:rPr>
        <w:t>“</w:t>
      </w:r>
      <w:r w:rsidR="00D82C2C" w:rsidRPr="00D82C2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กลุ่มบริษัท</w:t>
      </w:r>
      <w:r w:rsidR="00D82C2C" w:rsidRPr="00D82C2C">
        <w:rPr>
          <w:rFonts w:ascii="Browallia New" w:eastAsia="Calibri" w:hAnsi="Browallia New" w:cs="Browallia New"/>
          <w:sz w:val="28"/>
          <w:szCs w:val="28"/>
          <w:lang w:bidi="th-TH"/>
        </w:rPr>
        <w:t>”</w:t>
      </w:r>
      <w:r w:rsidR="00D82C2C" w:rsidRPr="00D82C2C">
        <w:rPr>
          <w:rFonts w:ascii="Browallia New" w:eastAsia="Calibri" w:hAnsi="Browallia New" w:cs="Browallia New" w:hint="cs"/>
          <w:sz w:val="28"/>
          <w:szCs w:val="28"/>
          <w:cs/>
        </w:rPr>
        <w:t xml:space="preserve">)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ณ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วันที่</w:t>
      </w:r>
      <w:r w:rsidRPr="0024238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4238A">
        <w:rPr>
          <w:rFonts w:ascii="Browallia New" w:eastAsia="Calibri" w:hAnsi="Browallia New" w:cs="Browallia New"/>
          <w:sz w:val="28"/>
          <w:szCs w:val="28"/>
        </w:rPr>
        <w:t>31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24238A">
        <w:rPr>
          <w:rFonts w:ascii="Browallia New" w:eastAsia="Calibri" w:hAnsi="Browallia New" w:cs="Browallia New"/>
          <w:sz w:val="28"/>
          <w:szCs w:val="28"/>
        </w:rPr>
        <w:t>256</w:t>
      </w:r>
      <w:r w:rsidR="00D82C2C">
        <w:rPr>
          <w:rFonts w:ascii="Browallia New" w:eastAsia="Calibri" w:hAnsi="Browallia New" w:cs="Browallia New"/>
          <w:sz w:val="28"/>
          <w:szCs w:val="28"/>
        </w:rPr>
        <w:t>8</w:t>
      </w:r>
      <w:r w:rsidRPr="0024238A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ผลการดำเนินงานรวมและเฉพาะบริษัท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และกระแสเงินสดรวมและเฉพาะบริษัทสำหรับปีสิ้นสุดวันเดียวกัน</w:t>
      </w:r>
      <w:r w:rsidRPr="0024238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423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2948AC19" w14:textId="124F4314" w:rsidR="005913DE" w:rsidRPr="00680540" w:rsidRDefault="005913DE" w:rsidP="00B05300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42EFB9C4" w14:textId="77777777" w:rsidR="00E615D0" w:rsidRPr="00680540" w:rsidRDefault="00E615D0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</w:pPr>
      <w:r w:rsidRPr="00680540"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01B65FA9" w14:textId="77777777" w:rsidR="00E615D0" w:rsidRPr="00680540" w:rsidRDefault="00E615D0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</w:p>
    <w:p w14:paraId="329ADEA8" w14:textId="75F46C25" w:rsidR="00D969F2" w:rsidRDefault="007D118B" w:rsidP="00D969F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D118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7D118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18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7D118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18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7D118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18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7D118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18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สภาวิชาชีพบัญชีในส่วนที่เกี่ยวข้องกับการตรวจสอบงบการเงินรวมและเฉพาะบริษัท</w:t>
      </w:r>
      <w:r w:rsidRPr="007D118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18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7D118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18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7D118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18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7D118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18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3776387" w14:textId="77777777" w:rsidR="007F10E0" w:rsidRDefault="007F10E0" w:rsidP="00D969F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175E58E" w14:textId="77777777" w:rsidR="007F10E0" w:rsidRDefault="007F10E0" w:rsidP="00D969F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CAFCEF6" w14:textId="77777777" w:rsidR="007F10E0" w:rsidRDefault="007F10E0" w:rsidP="00D969F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006EE1" w14:textId="77777777" w:rsidR="007F10E0" w:rsidRPr="0018752E" w:rsidRDefault="007F10E0" w:rsidP="00D969F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E042916" w14:textId="4D829A4C" w:rsidR="00CF1EC6" w:rsidRPr="00680540" w:rsidRDefault="004768B2" w:rsidP="00CF1EC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680540">
        <w:rPr>
          <w:rFonts w:ascii="Browallia New" w:eastAsia="Calibri" w:hAnsi="Browallia New" w:cs="Browallia New" w:hint="cs"/>
          <w:b/>
          <w:bCs/>
          <w:sz w:val="28"/>
          <w:szCs w:val="28"/>
          <w:cs/>
          <w:lang w:bidi="th-TH"/>
        </w:rPr>
        <w:lastRenderedPageBreak/>
        <w:t>ความรับผิดชอบของกรรมการต่องบการเงินรวมและเฉพาะบริษัท</w:t>
      </w:r>
    </w:p>
    <w:p w14:paraId="311DCF07" w14:textId="77777777" w:rsidR="004768B2" w:rsidRPr="00680540" w:rsidRDefault="004768B2" w:rsidP="00CF1EC6">
      <w:pPr>
        <w:spacing w:after="0" w:line="240" w:lineRule="auto"/>
        <w:jc w:val="thaiDistribute"/>
        <w:rPr>
          <w:rFonts w:ascii="Browallia New" w:eastAsia="Browallia New" w:hAnsi="Browallia New" w:cs="Browallia New"/>
          <w:sz w:val="32"/>
          <w:szCs w:val="32"/>
          <w:lang w:bidi="th-TH"/>
        </w:rPr>
      </w:pPr>
    </w:p>
    <w:p w14:paraId="0A1D8CEC" w14:textId="200ACDAC" w:rsidR="005913DE" w:rsidRPr="00680540" w:rsidRDefault="00375A3E" w:rsidP="00375A3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กรรมการมีหน้าที่รับผิดชอบในการจัดทำและนำเสนองบการเงินรวมและเฉพาะบริษัทเหล่านี้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และรับผิดชอบเกี่ยวกับการควบคุมภายในที่กรรมการพิจารณาว่าจำเป็น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สามารถจัดทำงบการเงินรวมและเฉพาะ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5913DE"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42352C43" w14:textId="77777777" w:rsidR="00CF1EC6" w:rsidRPr="00680540" w:rsidRDefault="00CF1EC6" w:rsidP="00CF1EC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  <w:lang w:bidi="th-TH"/>
        </w:rPr>
      </w:pPr>
    </w:p>
    <w:p w14:paraId="5526F0B3" w14:textId="7AECC6F5" w:rsidR="005913DE" w:rsidRPr="00680540" w:rsidRDefault="00A91373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ในการจัดทำงบการเงินรวมและเฉพาะบริษัท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เว้นแต่กรรมการมีความตั้งใจที่จะเลิกกลุ่มบริษัทและบริษัท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หรือหยุดดำเนินงาน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65E0985A" w14:textId="77777777" w:rsidR="00BA3EEF" w:rsidRPr="00680540" w:rsidRDefault="00BA3EEF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33C617A" w14:textId="66571EFF" w:rsidR="00BA3EEF" w:rsidRDefault="00BA3EEF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14:paraId="239DD4B4" w14:textId="77777777" w:rsidR="0018752E" w:rsidRDefault="0018752E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514D6E2" w14:textId="43220627" w:rsidR="00CF1EC6" w:rsidRPr="00680540" w:rsidRDefault="002A2F56" w:rsidP="00CF1EC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8054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ความรับผิดชอบของผู้สอบบัญชีต่อการตรวจสอบงบการเงินรวมและเฉพาะบริษัท</w:t>
      </w:r>
    </w:p>
    <w:p w14:paraId="5C19A8B3" w14:textId="77777777" w:rsidR="00540D7E" w:rsidRPr="004963A6" w:rsidRDefault="00540D7E" w:rsidP="00CF1EC6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6F29C345" w14:textId="233A54C3" w:rsidR="005913DE" w:rsidRPr="00680540" w:rsidRDefault="00C366EE" w:rsidP="00C366E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บริษัทโดยรวมปราศจากการแสดงข้อมูลที่ขัดต่อข้อเท็จจริงอันเป็นสาระสำคัญหรือไม่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</w:t>
      </w:r>
      <w:r w:rsidRPr="0068054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หรือทุกรายการรวมกันจะมีผลต่อการตัดสินใจทางเศรษฐกิจของผู้ใช้งบการเงินรวมและเฉพาะบริษัทเหล่านี้</w:t>
      </w:r>
    </w:p>
    <w:p w14:paraId="4A9906F9" w14:textId="77777777" w:rsidR="00FE0D4C" w:rsidRPr="004963A6" w:rsidRDefault="00FE0D4C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023A2A75" w14:textId="7C337CC7" w:rsidR="005913DE" w:rsidRPr="00680540" w:rsidRDefault="00C23816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ข้าพเจ้าได้ใช้ดุลยพินิจเยี่ยงผู้ประกอบวิชาชีพและการสังเกต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และสงสัยเยี่ยงผู้ประกอบวิชาชีพตลอดการตรวจสอบ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52FA5249" w14:textId="77777777" w:rsidR="000F515D" w:rsidRPr="004963A6" w:rsidRDefault="000F515D" w:rsidP="000F515D">
      <w:pPr>
        <w:pStyle w:val="ListParagraph"/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0C7B77C4" w14:textId="417D1C2F" w:rsidR="0018752E" w:rsidRDefault="00C33C17" w:rsidP="00B05300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บริษัท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5FBF1B09" w14:textId="541CFFB7" w:rsidR="005913DE" w:rsidRPr="0018752E" w:rsidRDefault="0018752E" w:rsidP="0018752E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</w:p>
    <w:p w14:paraId="77AE4297" w14:textId="005A8A19" w:rsidR="005913DE" w:rsidRPr="00680540" w:rsidRDefault="004B3B75" w:rsidP="00B05300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ทำความเข้าใจในระบบการควบคุมภายในที่เกี่ยวข้องกับการตรวจสอบ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140DDD9" w14:textId="0935F92B" w:rsidR="001B1EAE" w:rsidRPr="00680540" w:rsidRDefault="009668E4" w:rsidP="001B1EAE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68054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และการเปิดเผยข้อมูลที่เกี่ยวข้องซึ่งจัดทำขึ้นโดยกรรมการ</w:t>
      </w:r>
      <w:r w:rsidR="005913DE" w:rsidRPr="00680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A97E509" w14:textId="0EB0DF17" w:rsidR="00E615D0" w:rsidRPr="00680540" w:rsidRDefault="00B736D8" w:rsidP="00B05300">
      <w:pPr>
        <w:numPr>
          <w:ilvl w:val="0"/>
          <w:numId w:val="34"/>
        </w:numPr>
        <w:spacing w:after="0" w:line="240" w:lineRule="auto"/>
        <w:ind w:left="585" w:hanging="585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บริษัทที่เกี่ยวข้อง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CC83D0D" w14:textId="25AFF0B2" w:rsidR="004963A6" w:rsidRPr="0018752E" w:rsidRDefault="00E17CE0" w:rsidP="0018752E">
      <w:pPr>
        <w:numPr>
          <w:ilvl w:val="0"/>
          <w:numId w:val="34"/>
        </w:numPr>
        <w:spacing w:after="0" w:line="240" w:lineRule="auto"/>
        <w:ind w:left="585" w:hanging="585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  <w:r w:rsidRPr="00680540">
        <w:rPr>
          <w:rFonts w:ascii="Browallia New" w:eastAsia="Browallia New" w:hAnsi="Browallia New" w:cs="Browallia New" w:hint="cs"/>
          <w:spacing w:val="8"/>
          <w:sz w:val="28"/>
          <w:szCs w:val="28"/>
          <w:cs/>
          <w:lang w:bidi="th-TH"/>
        </w:rPr>
        <w:t>ประเมินการนำเสนอ</w:t>
      </w:r>
      <w:r w:rsidRPr="00680540">
        <w:rPr>
          <w:rFonts w:ascii="Browallia New" w:eastAsia="Browallia New" w:hAnsi="Browallia New" w:cs="Browallia New"/>
          <w:spacing w:val="8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pacing w:val="8"/>
          <w:sz w:val="28"/>
          <w:szCs w:val="28"/>
          <w:cs/>
          <w:lang w:bidi="th-TH"/>
        </w:rPr>
        <w:t>โครงสร้างและเนื้อหาของงบการเงินรวมและเฉพาะบริษัทโดยรวม</w:t>
      </w:r>
      <w:r w:rsidRPr="00680540">
        <w:rPr>
          <w:rFonts w:ascii="Browallia New" w:eastAsia="Browallia New" w:hAnsi="Browallia New" w:cs="Browallia New"/>
          <w:spacing w:val="8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pacing w:val="8"/>
          <w:sz w:val="28"/>
          <w:szCs w:val="28"/>
          <w:cs/>
          <w:lang w:bidi="th-TH"/>
        </w:rPr>
        <w:t>รวมถึงการเปิดเผยข้อมูลว่างบการเงินรวมและเฉพาะบริษัทแสดงรายการ</w:t>
      </w:r>
      <w:r w:rsidRPr="00680540">
        <w:rPr>
          <w:rFonts w:ascii="Browallia New" w:eastAsia="Browallia New" w:hAnsi="Browallia New" w:cs="Browallia New"/>
          <w:spacing w:val="8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pacing w:val="8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74FE4D0E" w14:textId="3E9B240A" w:rsidR="0094452C" w:rsidRPr="00680540" w:rsidRDefault="00FD75CE" w:rsidP="00FD75CE">
      <w:pPr>
        <w:numPr>
          <w:ilvl w:val="0"/>
          <w:numId w:val="34"/>
        </w:numPr>
        <w:spacing w:after="0" w:line="240" w:lineRule="auto"/>
        <w:ind w:left="585" w:hanging="585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69D084E6" w14:textId="77777777" w:rsidR="00D53F68" w:rsidRPr="00680540" w:rsidRDefault="00D53F68" w:rsidP="00B05300">
      <w:pPr>
        <w:spacing w:after="0" w:line="240" w:lineRule="auto"/>
        <w:jc w:val="thaiDistribute"/>
        <w:rPr>
          <w:rFonts w:ascii="Browallia New" w:eastAsia="Browallia New,Calibri" w:hAnsi="Browallia New" w:cs="Browallia New"/>
          <w:sz w:val="28"/>
          <w:szCs w:val="28"/>
          <w:lang w:bidi="th-TH"/>
        </w:rPr>
      </w:pPr>
    </w:p>
    <w:p w14:paraId="5C4F4050" w14:textId="6275B661" w:rsidR="00E615D0" w:rsidRPr="00680540" w:rsidRDefault="00292E23" w:rsidP="00292E23">
      <w:pPr>
        <w:spacing w:after="0" w:line="240" w:lineRule="auto"/>
        <w:jc w:val="thaiDistribute"/>
        <w:rPr>
          <w:rFonts w:ascii="Browallia New" w:eastAsia="Browallia New,Calibri" w:hAnsi="Browallia New" w:cs="Browallia New"/>
          <w:sz w:val="28"/>
          <w:szCs w:val="28"/>
          <w:lang w:bidi="th-TH"/>
        </w:rPr>
      </w:pPr>
      <w:r w:rsidRPr="00680540">
        <w:rPr>
          <w:rFonts w:ascii="Browallia New" w:eastAsia="Browallia New,Calibri" w:hAnsi="Browallia New" w:cs="Browallia New" w:hint="cs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680540">
        <w:rPr>
          <w:rFonts w:ascii="Browallia New" w:eastAsia="Browallia New,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,Calibri" w:hAnsi="Browallia New" w:cs="Browallia New" w:hint="cs"/>
          <w:sz w:val="28"/>
          <w:szCs w:val="28"/>
          <w:cs/>
          <w:lang w:bidi="th-TH"/>
        </w:rPr>
        <w:t>ๆ</w:t>
      </w:r>
      <w:r w:rsidRPr="00680540">
        <w:rPr>
          <w:rFonts w:ascii="Browallia New" w:eastAsia="Browallia New,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,Calibri" w:hAnsi="Browallia New" w:cs="Browallia New" w:hint="cs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680540">
        <w:rPr>
          <w:rFonts w:ascii="Browallia New" w:eastAsia="Browallia New,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,Calibri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Pr="00680540">
        <w:rPr>
          <w:rFonts w:ascii="Browallia New" w:eastAsia="Browallia New,Calibri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,Calibri" w:hAnsi="Browallia New" w:cs="Browallia New" w:hint="cs"/>
          <w:sz w:val="28"/>
          <w:szCs w:val="28"/>
          <w:cs/>
          <w:lang w:bidi="th-TH"/>
        </w:rPr>
        <w:t>และข้อบกพร่องที่มีนัยสำคัญ</w:t>
      </w:r>
      <w:r w:rsidRPr="00680540">
        <w:rPr>
          <w:rFonts w:ascii="Browallia New" w:eastAsia="Browallia New,Calibri" w:hAnsi="Browallia New" w:cs="Browallia New"/>
          <w:sz w:val="28"/>
          <w:szCs w:val="28"/>
          <w:lang w:bidi="th-TH"/>
        </w:rPr>
        <w:br/>
      </w:r>
      <w:r w:rsidRPr="00680540">
        <w:rPr>
          <w:rFonts w:ascii="Browallia New" w:eastAsia="Browallia New,Calibri" w:hAnsi="Browallia New" w:cs="Browallia New" w:hint="cs"/>
          <w:sz w:val="28"/>
          <w:szCs w:val="28"/>
          <w:cs/>
          <w:lang w:bidi="th-TH"/>
        </w:rPr>
        <w:t>ในระบบการควบคุมภายในหากข้าพเจ้าได้พบในระหว่างการตรวจสอบของข้าพเจ้า</w:t>
      </w:r>
    </w:p>
    <w:p w14:paraId="57BB3030" w14:textId="77777777" w:rsidR="00FE0D4C" w:rsidRPr="00680540" w:rsidRDefault="00FE0D4C" w:rsidP="00292E23">
      <w:pPr>
        <w:spacing w:after="0" w:line="240" w:lineRule="auto"/>
        <w:jc w:val="thaiDistribute"/>
        <w:rPr>
          <w:rFonts w:ascii="Browallia New" w:eastAsia="Browallia New,Calibri" w:hAnsi="Browallia New" w:cs="Browallia New"/>
          <w:sz w:val="28"/>
          <w:szCs w:val="28"/>
          <w:lang w:bidi="th-TH"/>
        </w:rPr>
      </w:pPr>
    </w:p>
    <w:p w14:paraId="68DC2B8E" w14:textId="472A0F94" w:rsidR="00032C15" w:rsidRPr="00680540" w:rsidRDefault="00032C15" w:rsidP="00292E23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684C7B4" w14:textId="093A7FC4" w:rsidR="00692AFA" w:rsidRPr="00680540" w:rsidRDefault="0018752E" w:rsidP="0018752E">
      <w:pPr>
        <w:spacing w:after="0" w:line="240" w:lineRule="auto"/>
        <w:rPr>
          <w:rFonts w:ascii="Browallia New" w:eastAsia="Browallia New" w:hAnsi="Browallia New" w:cs="Browallia New"/>
          <w:sz w:val="28"/>
          <w:szCs w:val="28"/>
          <w:lang w:bidi="th-TH"/>
        </w:rPr>
      </w:pPr>
      <w:r>
        <w:rPr>
          <w:rFonts w:ascii="Browallia New" w:eastAsia="Browallia New" w:hAnsi="Browallia New" w:cs="Browallia New"/>
          <w:sz w:val="28"/>
          <w:szCs w:val="28"/>
          <w:cs/>
          <w:lang w:bidi="th-TH"/>
        </w:rPr>
        <w:br w:type="page"/>
      </w:r>
    </w:p>
    <w:p w14:paraId="7DCB1703" w14:textId="08E7A653" w:rsidR="00F21E44" w:rsidRPr="00680540" w:rsidRDefault="00F21E44" w:rsidP="00292E23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lastRenderedPageBreak/>
        <w:t>จากเรื่องที่สื่อสารกับคณะกรรมการตรวจสอบ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ๆ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รวมและเฉพาะบริษัทในงวดปัจจุบันและกำหนดเป็นเรื่องสำคัญในการตรวจสอบ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680540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826BAC3" w14:textId="77777777" w:rsidR="0065112E" w:rsidRPr="00680540" w:rsidRDefault="0065112E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A624F7" w14:textId="77777777" w:rsidR="00416D57" w:rsidRPr="00680540" w:rsidRDefault="00416D57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C1C4C95" w14:textId="74B2BC07" w:rsidR="009206D0" w:rsidRPr="00680540" w:rsidRDefault="009206D0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68BCE7" w14:textId="352F2C88" w:rsidR="00726C19" w:rsidRPr="00680540" w:rsidRDefault="005D63B5" w:rsidP="00A21482">
      <w:pPr>
        <w:spacing w:after="0"/>
        <w:rPr>
          <w:rFonts w:ascii="Browallia New" w:hAnsi="Browallia New" w:cs="Browallia New"/>
          <w:sz w:val="28"/>
          <w:szCs w:val="28"/>
          <w:lang w:val="en-US" w:bidi="th-TH"/>
        </w:rPr>
      </w:pPr>
      <w:r w:rsidRPr="0068054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ไพศาล</w:t>
      </w:r>
      <w:r w:rsidRPr="0068054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68054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บุญ</w:t>
      </w:r>
      <w:proofErr w:type="spellStart"/>
      <w:r w:rsidRPr="0068054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ศิ</w:t>
      </w:r>
      <w:proofErr w:type="spellEnd"/>
      <w:r w:rsidRPr="0068054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ริสุขะพง</w:t>
      </w:r>
      <w:proofErr w:type="spellStart"/>
      <w:r w:rsidRPr="0068054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ษ์</w:t>
      </w:r>
      <w:proofErr w:type="spellEnd"/>
      <w:r w:rsidR="00664361" w:rsidRPr="00680540">
        <w:rPr>
          <w:rFonts w:ascii="Browallia New" w:hAnsi="Browallia New" w:cs="Browallia New"/>
          <w:b/>
          <w:bCs/>
          <w:sz w:val="28"/>
          <w:szCs w:val="28"/>
          <w:rtl/>
          <w:cs/>
        </w:rPr>
        <w:br/>
      </w:r>
      <w:r w:rsidR="00726C19" w:rsidRPr="00680540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  <w:r w:rsidR="00664361" w:rsidRPr="00680540">
        <w:rPr>
          <w:rFonts w:ascii="Browallia New" w:hAnsi="Browallia New" w:cs="Browallia New"/>
          <w:b/>
          <w:bCs/>
          <w:sz w:val="28"/>
          <w:szCs w:val="28"/>
          <w:rtl/>
          <w:cs/>
        </w:rPr>
        <w:br/>
      </w:r>
      <w:r w:rsidR="00726C19" w:rsidRPr="00680540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680540">
        <w:rPr>
          <w:rFonts w:ascii="Browallia New" w:hAnsi="Browallia New" w:cs="Browallia New"/>
          <w:sz w:val="28"/>
          <w:szCs w:val="28"/>
          <w:lang w:val="en-US" w:bidi="th-TH"/>
        </w:rPr>
        <w:t>5216</w:t>
      </w:r>
    </w:p>
    <w:p w14:paraId="62B1B58A" w14:textId="77777777" w:rsidR="00EB7AA6" w:rsidRPr="00680540" w:rsidRDefault="00EB7AA6" w:rsidP="00A21482">
      <w:pPr>
        <w:spacing w:after="0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6FF19C0A" w14:textId="05805774" w:rsidR="00D15EA5" w:rsidRPr="00D82C2C" w:rsidRDefault="00726C19" w:rsidP="002D2BF2">
      <w:pPr>
        <w:rPr>
          <w:rFonts w:ascii="Browallia New" w:hAnsi="Browallia New" w:cs="Browallia New"/>
          <w:sz w:val="28"/>
          <w:szCs w:val="28"/>
          <w:highlight w:val="yellow"/>
          <w:cs/>
          <w:lang w:val="en-US" w:bidi="th-TH"/>
        </w:rPr>
      </w:pPr>
      <w:r w:rsidRPr="00680540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Pr="006805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แกรนท์ </w:t>
      </w:r>
      <w:proofErr w:type="spellStart"/>
      <w:r w:rsidRPr="00680540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680540">
        <w:rPr>
          <w:rFonts w:ascii="Browallia New" w:hAnsi="Browallia New" w:cs="Browallia New" w:hint="cs"/>
          <w:sz w:val="28"/>
          <w:szCs w:val="28"/>
          <w:cs/>
          <w:lang w:bidi="th-TH"/>
        </w:rPr>
        <w:t>ตัน</w:t>
      </w:r>
      <w:r w:rsidRPr="00680540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</w:t>
      </w:r>
      <w:r w:rsidR="00664361" w:rsidRPr="00680540">
        <w:rPr>
          <w:rFonts w:ascii="Browallia New" w:hAnsi="Browallia New" w:cs="Browallia New"/>
          <w:sz w:val="28"/>
          <w:szCs w:val="28"/>
          <w:rtl/>
          <w:cs/>
        </w:rPr>
        <w:br/>
      </w:r>
      <w:r w:rsidRPr="00680540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  <w:r w:rsidR="00664361" w:rsidRPr="00680540">
        <w:rPr>
          <w:rFonts w:ascii="Browallia New" w:hAnsi="Browallia New" w:cs="Browallia New"/>
          <w:sz w:val="28"/>
          <w:szCs w:val="28"/>
          <w:rtl/>
          <w:cs/>
        </w:rPr>
        <w:br/>
      </w:r>
      <w:r w:rsidR="00C0310A" w:rsidRPr="00C0310A">
        <w:rPr>
          <w:rFonts w:ascii="Browallia New" w:hAnsi="Browallia New" w:cs="Browallia New"/>
          <w:sz w:val="28"/>
          <w:szCs w:val="28"/>
          <w:lang w:val="en-US" w:bidi="th-TH"/>
        </w:rPr>
        <w:t xml:space="preserve">25 </w:t>
      </w:r>
      <w:r w:rsidR="00C0310A" w:rsidRPr="00C0310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130641" w:rsidRPr="00C0310A">
        <w:rPr>
          <w:rFonts w:ascii="Browallia New" w:hAnsi="Browallia New" w:cs="Browallia New"/>
          <w:sz w:val="28"/>
          <w:szCs w:val="28"/>
          <w:lang w:val="en-US"/>
        </w:rPr>
        <w:t xml:space="preserve"> 256</w:t>
      </w:r>
      <w:r w:rsidR="00D82C2C" w:rsidRPr="00C0310A">
        <w:rPr>
          <w:rFonts w:ascii="Browallia New" w:hAnsi="Browallia New" w:cs="Browallia New"/>
          <w:sz w:val="28"/>
          <w:szCs w:val="28"/>
          <w:lang w:val="en-US"/>
        </w:rPr>
        <w:t>9</w:t>
      </w:r>
    </w:p>
    <w:sectPr w:rsidR="00D15EA5" w:rsidRPr="00D82C2C" w:rsidSect="00522AD8">
      <w:headerReference w:type="even" r:id="rId11"/>
      <w:headerReference w:type="default" r:id="rId12"/>
      <w:headerReference w:type="first" r:id="rId13"/>
      <w:pgSz w:w="11907" w:h="16840" w:code="9"/>
      <w:pgMar w:top="1620" w:right="913" w:bottom="360" w:left="2665" w:header="743" w:footer="8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DB5B6" w14:textId="77777777" w:rsidR="00493157" w:rsidRDefault="00493157">
      <w:r>
        <w:separator/>
      </w:r>
    </w:p>
  </w:endnote>
  <w:endnote w:type="continuationSeparator" w:id="0">
    <w:p w14:paraId="422821A3" w14:textId="77777777" w:rsidR="00493157" w:rsidRDefault="00493157">
      <w:r>
        <w:continuationSeparator/>
      </w:r>
    </w:p>
  </w:endnote>
  <w:endnote w:type="continuationNotice" w:id="1">
    <w:p w14:paraId="2F679141" w14:textId="77777777" w:rsidR="00493157" w:rsidRDefault="004931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,Calib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170C7" w14:textId="77777777" w:rsidR="00493157" w:rsidRDefault="00493157">
      <w:bookmarkStart w:id="0" w:name="_Hlk482348182"/>
      <w:bookmarkEnd w:id="0"/>
      <w:r>
        <w:separator/>
      </w:r>
    </w:p>
  </w:footnote>
  <w:footnote w:type="continuationSeparator" w:id="0">
    <w:p w14:paraId="7A236A99" w14:textId="77777777" w:rsidR="00493157" w:rsidRDefault="00493157">
      <w:r>
        <w:continuationSeparator/>
      </w:r>
    </w:p>
  </w:footnote>
  <w:footnote w:type="continuationNotice" w:id="1">
    <w:p w14:paraId="6EDAB3BA" w14:textId="77777777" w:rsidR="00493157" w:rsidRDefault="004931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E693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BA4D9" w14:textId="5F078805" w:rsidR="00B63D0E" w:rsidRDefault="00B63D0E" w:rsidP="00D96128">
    <w:pPr>
      <w:pStyle w:val="Header"/>
      <w:jc w:val="right"/>
    </w:pPr>
  </w:p>
  <w:p w14:paraId="0320067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04D26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13FC51FF" w14:textId="3C826798" w:rsidR="00D460E7" w:rsidRDefault="0056384E" w:rsidP="00A90AF3">
    <w:pPr>
      <w:jc w:val="thaiDistribute"/>
    </w:pPr>
    <w:bookmarkStart w:id="1" w:name="Footer3_tbl"/>
    <w:bookmarkEnd w:id="1"/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รายงาน</w:t>
    </w:r>
    <w:r>
      <w:rPr>
        <w:rFonts w:ascii="Browallia New" w:hAnsi="Browallia New" w:cs="Browallia New" w:hint="cs"/>
        <w:b/>
        <w:bCs/>
        <w:sz w:val="40"/>
        <w:szCs w:val="40"/>
        <w:cs/>
        <w:lang w:bidi="th-TH"/>
      </w:rPr>
      <w:t>ของ</w:t>
    </w:r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2F70AEA"/>
    <w:multiLevelType w:val="hybridMultilevel"/>
    <w:tmpl w:val="A9B072C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1177571733">
    <w:abstractNumId w:val="3"/>
  </w:num>
  <w:num w:numId="2" w16cid:durableId="449130468">
    <w:abstractNumId w:val="2"/>
  </w:num>
  <w:num w:numId="3" w16cid:durableId="702092688">
    <w:abstractNumId w:val="1"/>
  </w:num>
  <w:num w:numId="4" w16cid:durableId="2129077852">
    <w:abstractNumId w:val="0"/>
  </w:num>
  <w:num w:numId="5" w16cid:durableId="598218473">
    <w:abstractNumId w:val="8"/>
  </w:num>
  <w:num w:numId="6" w16cid:durableId="582495278">
    <w:abstractNumId w:val="5"/>
  </w:num>
  <w:num w:numId="7" w16cid:durableId="931161363">
    <w:abstractNumId w:val="12"/>
  </w:num>
  <w:num w:numId="8" w16cid:durableId="1694767592">
    <w:abstractNumId w:val="20"/>
  </w:num>
  <w:num w:numId="9" w16cid:durableId="110977841">
    <w:abstractNumId w:val="5"/>
  </w:num>
  <w:num w:numId="10" w16cid:durableId="274555003">
    <w:abstractNumId w:val="19"/>
  </w:num>
  <w:num w:numId="11" w16cid:durableId="1952083532">
    <w:abstractNumId w:val="16"/>
  </w:num>
  <w:num w:numId="12" w16cid:durableId="1737580567">
    <w:abstractNumId w:val="4"/>
  </w:num>
  <w:num w:numId="13" w16cid:durableId="1263955709">
    <w:abstractNumId w:val="10"/>
  </w:num>
  <w:num w:numId="14" w16cid:durableId="550919987">
    <w:abstractNumId w:val="9"/>
  </w:num>
  <w:num w:numId="15" w16cid:durableId="1172184212">
    <w:abstractNumId w:val="10"/>
  </w:num>
  <w:num w:numId="16" w16cid:durableId="964889068">
    <w:abstractNumId w:val="11"/>
  </w:num>
  <w:num w:numId="17" w16cid:durableId="221716641">
    <w:abstractNumId w:val="14"/>
  </w:num>
  <w:num w:numId="18" w16cid:durableId="158690617">
    <w:abstractNumId w:val="19"/>
  </w:num>
  <w:num w:numId="19" w16cid:durableId="1236671808">
    <w:abstractNumId w:val="16"/>
  </w:num>
  <w:num w:numId="20" w16cid:durableId="1259483397">
    <w:abstractNumId w:val="4"/>
  </w:num>
  <w:num w:numId="21" w16cid:durableId="85467465">
    <w:abstractNumId w:val="10"/>
  </w:num>
  <w:num w:numId="22" w16cid:durableId="156309626">
    <w:abstractNumId w:val="9"/>
  </w:num>
  <w:num w:numId="23" w16cid:durableId="1707290888">
    <w:abstractNumId w:val="9"/>
  </w:num>
  <w:num w:numId="24" w16cid:durableId="813373447">
    <w:abstractNumId w:val="9"/>
  </w:num>
  <w:num w:numId="25" w16cid:durableId="2034381720">
    <w:abstractNumId w:val="10"/>
  </w:num>
  <w:num w:numId="26" w16cid:durableId="1537885526">
    <w:abstractNumId w:val="10"/>
  </w:num>
  <w:num w:numId="27" w16cid:durableId="1969696612">
    <w:abstractNumId w:val="10"/>
  </w:num>
  <w:num w:numId="28" w16cid:durableId="103965950">
    <w:abstractNumId w:val="18"/>
  </w:num>
  <w:num w:numId="29" w16cid:durableId="1699046715">
    <w:abstractNumId w:val="18"/>
  </w:num>
  <w:num w:numId="30" w16cid:durableId="1399090241">
    <w:abstractNumId w:val="18"/>
  </w:num>
  <w:num w:numId="31" w16cid:durableId="1596740870">
    <w:abstractNumId w:val="15"/>
  </w:num>
  <w:num w:numId="32" w16cid:durableId="1972321235">
    <w:abstractNumId w:val="15"/>
  </w:num>
  <w:num w:numId="33" w16cid:durableId="442968196">
    <w:abstractNumId w:val="15"/>
  </w:num>
  <w:num w:numId="34" w16cid:durableId="473986176">
    <w:abstractNumId w:val="6"/>
  </w:num>
  <w:num w:numId="35" w16cid:durableId="1819377099">
    <w:abstractNumId w:val="7"/>
  </w:num>
  <w:num w:numId="36" w16cid:durableId="721098438">
    <w:abstractNumId w:val="13"/>
  </w:num>
  <w:num w:numId="37" w16cid:durableId="1888910189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B1F"/>
    <w:rsid w:val="000049FD"/>
    <w:rsid w:val="00004B8D"/>
    <w:rsid w:val="00006445"/>
    <w:rsid w:val="00006752"/>
    <w:rsid w:val="00012875"/>
    <w:rsid w:val="00015E6A"/>
    <w:rsid w:val="000162B0"/>
    <w:rsid w:val="00016401"/>
    <w:rsid w:val="00017F62"/>
    <w:rsid w:val="00020C2C"/>
    <w:rsid w:val="00021BF9"/>
    <w:rsid w:val="00030017"/>
    <w:rsid w:val="0003023B"/>
    <w:rsid w:val="0003072E"/>
    <w:rsid w:val="00031A86"/>
    <w:rsid w:val="00031D17"/>
    <w:rsid w:val="00032C15"/>
    <w:rsid w:val="00035C37"/>
    <w:rsid w:val="000362C5"/>
    <w:rsid w:val="000371CD"/>
    <w:rsid w:val="00040A3A"/>
    <w:rsid w:val="00044ACE"/>
    <w:rsid w:val="0004550E"/>
    <w:rsid w:val="000461EC"/>
    <w:rsid w:val="00052614"/>
    <w:rsid w:val="0005283D"/>
    <w:rsid w:val="000545CB"/>
    <w:rsid w:val="00056C96"/>
    <w:rsid w:val="00062FE5"/>
    <w:rsid w:val="00064300"/>
    <w:rsid w:val="00065212"/>
    <w:rsid w:val="00066960"/>
    <w:rsid w:val="000669CC"/>
    <w:rsid w:val="000723F7"/>
    <w:rsid w:val="00074485"/>
    <w:rsid w:val="00077C10"/>
    <w:rsid w:val="000828F1"/>
    <w:rsid w:val="00082F59"/>
    <w:rsid w:val="00084947"/>
    <w:rsid w:val="00093970"/>
    <w:rsid w:val="00093BCD"/>
    <w:rsid w:val="00094333"/>
    <w:rsid w:val="00094432"/>
    <w:rsid w:val="00094C94"/>
    <w:rsid w:val="000951C4"/>
    <w:rsid w:val="0009543C"/>
    <w:rsid w:val="00097FAB"/>
    <w:rsid w:val="000A0A55"/>
    <w:rsid w:val="000A0B49"/>
    <w:rsid w:val="000A31B4"/>
    <w:rsid w:val="000A5F5C"/>
    <w:rsid w:val="000B143E"/>
    <w:rsid w:val="000B4D9E"/>
    <w:rsid w:val="000B65E3"/>
    <w:rsid w:val="000B6757"/>
    <w:rsid w:val="000B7090"/>
    <w:rsid w:val="000B76A2"/>
    <w:rsid w:val="000C169B"/>
    <w:rsid w:val="000C31F4"/>
    <w:rsid w:val="000D007E"/>
    <w:rsid w:val="000D1DAE"/>
    <w:rsid w:val="000D4E71"/>
    <w:rsid w:val="000E28A8"/>
    <w:rsid w:val="000E52CE"/>
    <w:rsid w:val="000F3AAB"/>
    <w:rsid w:val="000F462C"/>
    <w:rsid w:val="000F47E5"/>
    <w:rsid w:val="000F515D"/>
    <w:rsid w:val="000F6E25"/>
    <w:rsid w:val="001011DF"/>
    <w:rsid w:val="00102D63"/>
    <w:rsid w:val="001034AB"/>
    <w:rsid w:val="001044E7"/>
    <w:rsid w:val="001051C0"/>
    <w:rsid w:val="001103D9"/>
    <w:rsid w:val="00112B69"/>
    <w:rsid w:val="00122A61"/>
    <w:rsid w:val="00124B1E"/>
    <w:rsid w:val="001270FE"/>
    <w:rsid w:val="00130641"/>
    <w:rsid w:val="001316D3"/>
    <w:rsid w:val="001425BB"/>
    <w:rsid w:val="00146263"/>
    <w:rsid w:val="00146319"/>
    <w:rsid w:val="0014676A"/>
    <w:rsid w:val="00147C43"/>
    <w:rsid w:val="00150093"/>
    <w:rsid w:val="001554CD"/>
    <w:rsid w:val="0015586B"/>
    <w:rsid w:val="00155A91"/>
    <w:rsid w:val="001613E2"/>
    <w:rsid w:val="0016459D"/>
    <w:rsid w:val="00165BE0"/>
    <w:rsid w:val="00167017"/>
    <w:rsid w:val="00167190"/>
    <w:rsid w:val="00167B45"/>
    <w:rsid w:val="00167F88"/>
    <w:rsid w:val="00170143"/>
    <w:rsid w:val="00170CE4"/>
    <w:rsid w:val="001730DF"/>
    <w:rsid w:val="00175304"/>
    <w:rsid w:val="0018152A"/>
    <w:rsid w:val="00184060"/>
    <w:rsid w:val="0018752E"/>
    <w:rsid w:val="0019210D"/>
    <w:rsid w:val="001A3BFB"/>
    <w:rsid w:val="001A3C20"/>
    <w:rsid w:val="001B198C"/>
    <w:rsid w:val="001B1EAE"/>
    <w:rsid w:val="001B2436"/>
    <w:rsid w:val="001B32FF"/>
    <w:rsid w:val="001B4702"/>
    <w:rsid w:val="001B6811"/>
    <w:rsid w:val="001B7388"/>
    <w:rsid w:val="001C49AC"/>
    <w:rsid w:val="001C7341"/>
    <w:rsid w:val="001D0B14"/>
    <w:rsid w:val="001D16A2"/>
    <w:rsid w:val="001D2302"/>
    <w:rsid w:val="001D7BB3"/>
    <w:rsid w:val="001D7BE3"/>
    <w:rsid w:val="001D7DB6"/>
    <w:rsid w:val="001E12A6"/>
    <w:rsid w:val="001E3B8A"/>
    <w:rsid w:val="001E498F"/>
    <w:rsid w:val="001E6432"/>
    <w:rsid w:val="001F0FF5"/>
    <w:rsid w:val="00206BE2"/>
    <w:rsid w:val="00207CF2"/>
    <w:rsid w:val="002124E1"/>
    <w:rsid w:val="00214205"/>
    <w:rsid w:val="00216126"/>
    <w:rsid w:val="0022231D"/>
    <w:rsid w:val="0022518C"/>
    <w:rsid w:val="00236EE6"/>
    <w:rsid w:val="00237A7E"/>
    <w:rsid w:val="00241F16"/>
    <w:rsid w:val="0024238A"/>
    <w:rsid w:val="00246682"/>
    <w:rsid w:val="00247969"/>
    <w:rsid w:val="00250369"/>
    <w:rsid w:val="0025075A"/>
    <w:rsid w:val="00250882"/>
    <w:rsid w:val="00261078"/>
    <w:rsid w:val="0026182A"/>
    <w:rsid w:val="00265D81"/>
    <w:rsid w:val="002724A3"/>
    <w:rsid w:val="00273C54"/>
    <w:rsid w:val="00276E3C"/>
    <w:rsid w:val="00277BF0"/>
    <w:rsid w:val="00277EBE"/>
    <w:rsid w:val="002838FB"/>
    <w:rsid w:val="00285249"/>
    <w:rsid w:val="002860B4"/>
    <w:rsid w:val="0029162E"/>
    <w:rsid w:val="00292E23"/>
    <w:rsid w:val="0029663A"/>
    <w:rsid w:val="002A252E"/>
    <w:rsid w:val="002A2F56"/>
    <w:rsid w:val="002B0EE3"/>
    <w:rsid w:val="002B1F49"/>
    <w:rsid w:val="002B5A4A"/>
    <w:rsid w:val="002C623D"/>
    <w:rsid w:val="002D2BF2"/>
    <w:rsid w:val="002D2E0C"/>
    <w:rsid w:val="002D2FF7"/>
    <w:rsid w:val="002D5A0F"/>
    <w:rsid w:val="002D6E25"/>
    <w:rsid w:val="002E02F4"/>
    <w:rsid w:val="002E1899"/>
    <w:rsid w:val="002E54D2"/>
    <w:rsid w:val="002E7F1E"/>
    <w:rsid w:val="002F0DD2"/>
    <w:rsid w:val="002F2DEB"/>
    <w:rsid w:val="002F3903"/>
    <w:rsid w:val="002F4A52"/>
    <w:rsid w:val="002F4FD1"/>
    <w:rsid w:val="002F7D90"/>
    <w:rsid w:val="0030026A"/>
    <w:rsid w:val="00305173"/>
    <w:rsid w:val="00316CBB"/>
    <w:rsid w:val="003175D6"/>
    <w:rsid w:val="00317E63"/>
    <w:rsid w:val="003203F7"/>
    <w:rsid w:val="00321A76"/>
    <w:rsid w:val="00331248"/>
    <w:rsid w:val="00331D30"/>
    <w:rsid w:val="00333559"/>
    <w:rsid w:val="00335E5B"/>
    <w:rsid w:val="003368E2"/>
    <w:rsid w:val="00345F78"/>
    <w:rsid w:val="00346C3B"/>
    <w:rsid w:val="00354F5D"/>
    <w:rsid w:val="00357A79"/>
    <w:rsid w:val="00365ECE"/>
    <w:rsid w:val="0036687D"/>
    <w:rsid w:val="00374282"/>
    <w:rsid w:val="003744DA"/>
    <w:rsid w:val="00375A3E"/>
    <w:rsid w:val="00384904"/>
    <w:rsid w:val="00384C7C"/>
    <w:rsid w:val="00393FF8"/>
    <w:rsid w:val="003942CF"/>
    <w:rsid w:val="00394512"/>
    <w:rsid w:val="003A3E7E"/>
    <w:rsid w:val="003A7528"/>
    <w:rsid w:val="003B09E0"/>
    <w:rsid w:val="003B2213"/>
    <w:rsid w:val="003B4CCD"/>
    <w:rsid w:val="003B4DED"/>
    <w:rsid w:val="003C12C5"/>
    <w:rsid w:val="003C27EF"/>
    <w:rsid w:val="003C32E9"/>
    <w:rsid w:val="003C3898"/>
    <w:rsid w:val="003D1F14"/>
    <w:rsid w:val="003D2405"/>
    <w:rsid w:val="003D2605"/>
    <w:rsid w:val="003D4AC4"/>
    <w:rsid w:val="003D5CD8"/>
    <w:rsid w:val="003D64D6"/>
    <w:rsid w:val="003D6ADA"/>
    <w:rsid w:val="003E034A"/>
    <w:rsid w:val="003E2E82"/>
    <w:rsid w:val="003E3E21"/>
    <w:rsid w:val="003E66BF"/>
    <w:rsid w:val="003E68F3"/>
    <w:rsid w:val="003F3F62"/>
    <w:rsid w:val="003F51DB"/>
    <w:rsid w:val="00416281"/>
    <w:rsid w:val="00416D57"/>
    <w:rsid w:val="004178AC"/>
    <w:rsid w:val="00422353"/>
    <w:rsid w:val="00426915"/>
    <w:rsid w:val="00426B2B"/>
    <w:rsid w:val="00431382"/>
    <w:rsid w:val="00432409"/>
    <w:rsid w:val="00433F63"/>
    <w:rsid w:val="00435788"/>
    <w:rsid w:val="004359E6"/>
    <w:rsid w:val="0043725B"/>
    <w:rsid w:val="00441ABE"/>
    <w:rsid w:val="004422F9"/>
    <w:rsid w:val="00443B80"/>
    <w:rsid w:val="00443CE3"/>
    <w:rsid w:val="00443EBC"/>
    <w:rsid w:val="00444D1B"/>
    <w:rsid w:val="004458B6"/>
    <w:rsid w:val="00447681"/>
    <w:rsid w:val="004504E6"/>
    <w:rsid w:val="00450A3F"/>
    <w:rsid w:val="00451D13"/>
    <w:rsid w:val="00452E7B"/>
    <w:rsid w:val="004546FA"/>
    <w:rsid w:val="004554CB"/>
    <w:rsid w:val="00457504"/>
    <w:rsid w:val="0045762F"/>
    <w:rsid w:val="004708BB"/>
    <w:rsid w:val="00474B6D"/>
    <w:rsid w:val="00475F7A"/>
    <w:rsid w:val="004768B2"/>
    <w:rsid w:val="00481FE7"/>
    <w:rsid w:val="00484C54"/>
    <w:rsid w:val="00484EA7"/>
    <w:rsid w:val="00484EDD"/>
    <w:rsid w:val="0048532C"/>
    <w:rsid w:val="0049103F"/>
    <w:rsid w:val="00492221"/>
    <w:rsid w:val="00493157"/>
    <w:rsid w:val="004963A6"/>
    <w:rsid w:val="004A0559"/>
    <w:rsid w:val="004A0DFE"/>
    <w:rsid w:val="004A3C62"/>
    <w:rsid w:val="004A3DC1"/>
    <w:rsid w:val="004A4A58"/>
    <w:rsid w:val="004A582F"/>
    <w:rsid w:val="004B3B75"/>
    <w:rsid w:val="004C0971"/>
    <w:rsid w:val="004C0C25"/>
    <w:rsid w:val="004C2111"/>
    <w:rsid w:val="004C6F66"/>
    <w:rsid w:val="004C732E"/>
    <w:rsid w:val="004D20AE"/>
    <w:rsid w:val="004D2C8B"/>
    <w:rsid w:val="004D3578"/>
    <w:rsid w:val="004E1C5E"/>
    <w:rsid w:val="004E41FC"/>
    <w:rsid w:val="004E4CB0"/>
    <w:rsid w:val="004E7F1F"/>
    <w:rsid w:val="004F1A16"/>
    <w:rsid w:val="004F207F"/>
    <w:rsid w:val="004F5D91"/>
    <w:rsid w:val="00501A64"/>
    <w:rsid w:val="0050630F"/>
    <w:rsid w:val="005070FA"/>
    <w:rsid w:val="00513E34"/>
    <w:rsid w:val="00513EE0"/>
    <w:rsid w:val="00515126"/>
    <w:rsid w:val="00516454"/>
    <w:rsid w:val="00516DA0"/>
    <w:rsid w:val="0051757D"/>
    <w:rsid w:val="005212A4"/>
    <w:rsid w:val="0052186A"/>
    <w:rsid w:val="00522AD8"/>
    <w:rsid w:val="00524175"/>
    <w:rsid w:val="005321DA"/>
    <w:rsid w:val="00540D7E"/>
    <w:rsid w:val="005420B4"/>
    <w:rsid w:val="00542C09"/>
    <w:rsid w:val="00546C16"/>
    <w:rsid w:val="00547541"/>
    <w:rsid w:val="00551365"/>
    <w:rsid w:val="00552DEE"/>
    <w:rsid w:val="0055648B"/>
    <w:rsid w:val="0055716A"/>
    <w:rsid w:val="00557197"/>
    <w:rsid w:val="0055792B"/>
    <w:rsid w:val="005627FF"/>
    <w:rsid w:val="00562E59"/>
    <w:rsid w:val="0056384E"/>
    <w:rsid w:val="00563C2E"/>
    <w:rsid w:val="00564469"/>
    <w:rsid w:val="0057428E"/>
    <w:rsid w:val="005749C7"/>
    <w:rsid w:val="00576A0D"/>
    <w:rsid w:val="00577D61"/>
    <w:rsid w:val="005822AC"/>
    <w:rsid w:val="00582A52"/>
    <w:rsid w:val="00582D3D"/>
    <w:rsid w:val="00583C2C"/>
    <w:rsid w:val="00587F37"/>
    <w:rsid w:val="005913DE"/>
    <w:rsid w:val="00591EFE"/>
    <w:rsid w:val="005926B5"/>
    <w:rsid w:val="005932CC"/>
    <w:rsid w:val="005A0B30"/>
    <w:rsid w:val="005A1FEA"/>
    <w:rsid w:val="005B405A"/>
    <w:rsid w:val="005B408D"/>
    <w:rsid w:val="005C22C1"/>
    <w:rsid w:val="005C2CCB"/>
    <w:rsid w:val="005C4D18"/>
    <w:rsid w:val="005C6479"/>
    <w:rsid w:val="005C69FD"/>
    <w:rsid w:val="005D63B5"/>
    <w:rsid w:val="005D7025"/>
    <w:rsid w:val="005E2D67"/>
    <w:rsid w:val="005E344D"/>
    <w:rsid w:val="005E5578"/>
    <w:rsid w:val="005E58BA"/>
    <w:rsid w:val="005F12A7"/>
    <w:rsid w:val="005F2FB0"/>
    <w:rsid w:val="005F330B"/>
    <w:rsid w:val="005F47E0"/>
    <w:rsid w:val="005F4D62"/>
    <w:rsid w:val="00606003"/>
    <w:rsid w:val="00610ED7"/>
    <w:rsid w:val="0061209D"/>
    <w:rsid w:val="00612C97"/>
    <w:rsid w:val="00615BEE"/>
    <w:rsid w:val="00620CE3"/>
    <w:rsid w:val="00620DAA"/>
    <w:rsid w:val="00621086"/>
    <w:rsid w:val="00621BBA"/>
    <w:rsid w:val="00623D11"/>
    <w:rsid w:val="00626E05"/>
    <w:rsid w:val="00632497"/>
    <w:rsid w:val="006327A0"/>
    <w:rsid w:val="00633468"/>
    <w:rsid w:val="00633C13"/>
    <w:rsid w:val="00635783"/>
    <w:rsid w:val="006365A1"/>
    <w:rsid w:val="00636AA2"/>
    <w:rsid w:val="00636F33"/>
    <w:rsid w:val="00640140"/>
    <w:rsid w:val="00640F27"/>
    <w:rsid w:val="006506E4"/>
    <w:rsid w:val="0065112E"/>
    <w:rsid w:val="006537FA"/>
    <w:rsid w:val="006556DE"/>
    <w:rsid w:val="00664361"/>
    <w:rsid w:val="00666764"/>
    <w:rsid w:val="0066694B"/>
    <w:rsid w:val="00667DB6"/>
    <w:rsid w:val="006723DF"/>
    <w:rsid w:val="00672D89"/>
    <w:rsid w:val="006771E8"/>
    <w:rsid w:val="00677C01"/>
    <w:rsid w:val="00680540"/>
    <w:rsid w:val="00681072"/>
    <w:rsid w:val="00683CC7"/>
    <w:rsid w:val="00685CCF"/>
    <w:rsid w:val="00692AFA"/>
    <w:rsid w:val="00692CA5"/>
    <w:rsid w:val="006932D7"/>
    <w:rsid w:val="006952E3"/>
    <w:rsid w:val="006A081E"/>
    <w:rsid w:val="006A4301"/>
    <w:rsid w:val="006A5426"/>
    <w:rsid w:val="006B06A2"/>
    <w:rsid w:val="006B0AE5"/>
    <w:rsid w:val="006B18D5"/>
    <w:rsid w:val="006C10FC"/>
    <w:rsid w:val="006C3D37"/>
    <w:rsid w:val="006C6376"/>
    <w:rsid w:val="006D4608"/>
    <w:rsid w:val="006D6FF5"/>
    <w:rsid w:val="006F1B19"/>
    <w:rsid w:val="006F1C93"/>
    <w:rsid w:val="006F266C"/>
    <w:rsid w:val="006F29ED"/>
    <w:rsid w:val="006F4F77"/>
    <w:rsid w:val="006F54B5"/>
    <w:rsid w:val="007007AE"/>
    <w:rsid w:val="0070147C"/>
    <w:rsid w:val="00703B37"/>
    <w:rsid w:val="00703DE7"/>
    <w:rsid w:val="00703E92"/>
    <w:rsid w:val="007065E0"/>
    <w:rsid w:val="00714FD6"/>
    <w:rsid w:val="0072324E"/>
    <w:rsid w:val="007265F7"/>
    <w:rsid w:val="00726C19"/>
    <w:rsid w:val="00726F45"/>
    <w:rsid w:val="007307F1"/>
    <w:rsid w:val="00731894"/>
    <w:rsid w:val="00744621"/>
    <w:rsid w:val="007448E5"/>
    <w:rsid w:val="00746796"/>
    <w:rsid w:val="00746D91"/>
    <w:rsid w:val="00751FD0"/>
    <w:rsid w:val="00753534"/>
    <w:rsid w:val="0075598A"/>
    <w:rsid w:val="00757D39"/>
    <w:rsid w:val="00760B05"/>
    <w:rsid w:val="00761813"/>
    <w:rsid w:val="00761E52"/>
    <w:rsid w:val="00771B2A"/>
    <w:rsid w:val="00771B85"/>
    <w:rsid w:val="007738B0"/>
    <w:rsid w:val="00775DA6"/>
    <w:rsid w:val="00780CFD"/>
    <w:rsid w:val="0078170A"/>
    <w:rsid w:val="00786A8B"/>
    <w:rsid w:val="00790705"/>
    <w:rsid w:val="00790956"/>
    <w:rsid w:val="00794440"/>
    <w:rsid w:val="00794C54"/>
    <w:rsid w:val="0079502D"/>
    <w:rsid w:val="00795245"/>
    <w:rsid w:val="00795D20"/>
    <w:rsid w:val="007965C5"/>
    <w:rsid w:val="0079678E"/>
    <w:rsid w:val="007A0755"/>
    <w:rsid w:val="007A31D9"/>
    <w:rsid w:val="007A5E91"/>
    <w:rsid w:val="007A5F82"/>
    <w:rsid w:val="007A74F9"/>
    <w:rsid w:val="007B1333"/>
    <w:rsid w:val="007B2135"/>
    <w:rsid w:val="007B603F"/>
    <w:rsid w:val="007C343D"/>
    <w:rsid w:val="007C424E"/>
    <w:rsid w:val="007C42F0"/>
    <w:rsid w:val="007C5DBB"/>
    <w:rsid w:val="007D118B"/>
    <w:rsid w:val="007D2283"/>
    <w:rsid w:val="007D41A1"/>
    <w:rsid w:val="007E79D8"/>
    <w:rsid w:val="007F04D0"/>
    <w:rsid w:val="007F10E0"/>
    <w:rsid w:val="007F7795"/>
    <w:rsid w:val="008033D0"/>
    <w:rsid w:val="00803FB6"/>
    <w:rsid w:val="008059EF"/>
    <w:rsid w:val="008128F7"/>
    <w:rsid w:val="00812938"/>
    <w:rsid w:val="00813B08"/>
    <w:rsid w:val="00815C96"/>
    <w:rsid w:val="00823689"/>
    <w:rsid w:val="00826068"/>
    <w:rsid w:val="00827B71"/>
    <w:rsid w:val="00830DAC"/>
    <w:rsid w:val="00830F15"/>
    <w:rsid w:val="0083134C"/>
    <w:rsid w:val="00832F51"/>
    <w:rsid w:val="008334B4"/>
    <w:rsid w:val="00836D1A"/>
    <w:rsid w:val="00843100"/>
    <w:rsid w:val="008441B2"/>
    <w:rsid w:val="00846102"/>
    <w:rsid w:val="00847054"/>
    <w:rsid w:val="00850F25"/>
    <w:rsid w:val="0085211E"/>
    <w:rsid w:val="0085236F"/>
    <w:rsid w:val="008534AA"/>
    <w:rsid w:val="0085472F"/>
    <w:rsid w:val="00861B8E"/>
    <w:rsid w:val="008719C2"/>
    <w:rsid w:val="0087510A"/>
    <w:rsid w:val="008762C0"/>
    <w:rsid w:val="0087662B"/>
    <w:rsid w:val="008831F2"/>
    <w:rsid w:val="00883D3C"/>
    <w:rsid w:val="00884FF7"/>
    <w:rsid w:val="00885F55"/>
    <w:rsid w:val="0088702E"/>
    <w:rsid w:val="00891BFA"/>
    <w:rsid w:val="00894ACE"/>
    <w:rsid w:val="008952CC"/>
    <w:rsid w:val="008A066B"/>
    <w:rsid w:val="008A1F88"/>
    <w:rsid w:val="008A434C"/>
    <w:rsid w:val="008A69C7"/>
    <w:rsid w:val="008A789E"/>
    <w:rsid w:val="008A7DD6"/>
    <w:rsid w:val="008B028C"/>
    <w:rsid w:val="008B19D9"/>
    <w:rsid w:val="008B1FD3"/>
    <w:rsid w:val="008B204B"/>
    <w:rsid w:val="008B3643"/>
    <w:rsid w:val="008B54A9"/>
    <w:rsid w:val="008B6943"/>
    <w:rsid w:val="008C0069"/>
    <w:rsid w:val="008C49AE"/>
    <w:rsid w:val="008C59F7"/>
    <w:rsid w:val="008C7E74"/>
    <w:rsid w:val="008D6F87"/>
    <w:rsid w:val="008E0B80"/>
    <w:rsid w:val="008E5CF8"/>
    <w:rsid w:val="008E7687"/>
    <w:rsid w:val="008F0E3C"/>
    <w:rsid w:val="008F11FA"/>
    <w:rsid w:val="008F1DD2"/>
    <w:rsid w:val="008F33AE"/>
    <w:rsid w:val="008F4ACA"/>
    <w:rsid w:val="00900374"/>
    <w:rsid w:val="00902728"/>
    <w:rsid w:val="00905E87"/>
    <w:rsid w:val="009068C1"/>
    <w:rsid w:val="00912F98"/>
    <w:rsid w:val="009154A8"/>
    <w:rsid w:val="00917FBB"/>
    <w:rsid w:val="009206D0"/>
    <w:rsid w:val="0092181C"/>
    <w:rsid w:val="009219CA"/>
    <w:rsid w:val="009223D3"/>
    <w:rsid w:val="00927812"/>
    <w:rsid w:val="00931D48"/>
    <w:rsid w:val="00931D7A"/>
    <w:rsid w:val="00932715"/>
    <w:rsid w:val="00935D8D"/>
    <w:rsid w:val="00937C23"/>
    <w:rsid w:val="00942FE8"/>
    <w:rsid w:val="0094452C"/>
    <w:rsid w:val="00951CB4"/>
    <w:rsid w:val="009523CB"/>
    <w:rsid w:val="0095355E"/>
    <w:rsid w:val="00954800"/>
    <w:rsid w:val="00957E70"/>
    <w:rsid w:val="00960338"/>
    <w:rsid w:val="0096606E"/>
    <w:rsid w:val="00966286"/>
    <w:rsid w:val="009663FD"/>
    <w:rsid w:val="009668E4"/>
    <w:rsid w:val="00970DAB"/>
    <w:rsid w:val="00970F8B"/>
    <w:rsid w:val="0097321D"/>
    <w:rsid w:val="009740DE"/>
    <w:rsid w:val="00974EA4"/>
    <w:rsid w:val="00977CFA"/>
    <w:rsid w:val="0098677B"/>
    <w:rsid w:val="00991962"/>
    <w:rsid w:val="00992148"/>
    <w:rsid w:val="00992531"/>
    <w:rsid w:val="009929EC"/>
    <w:rsid w:val="00994352"/>
    <w:rsid w:val="00995CD5"/>
    <w:rsid w:val="00995D5C"/>
    <w:rsid w:val="009972E3"/>
    <w:rsid w:val="009A1787"/>
    <w:rsid w:val="009A4F5A"/>
    <w:rsid w:val="009B1F44"/>
    <w:rsid w:val="009B4573"/>
    <w:rsid w:val="009C002A"/>
    <w:rsid w:val="009C053A"/>
    <w:rsid w:val="009C7274"/>
    <w:rsid w:val="009C7837"/>
    <w:rsid w:val="009D00A3"/>
    <w:rsid w:val="009D0118"/>
    <w:rsid w:val="009D5371"/>
    <w:rsid w:val="009E0B52"/>
    <w:rsid w:val="009E278C"/>
    <w:rsid w:val="009E6AE8"/>
    <w:rsid w:val="009F1400"/>
    <w:rsid w:val="009F1865"/>
    <w:rsid w:val="009F5534"/>
    <w:rsid w:val="009F6EDC"/>
    <w:rsid w:val="00A035CE"/>
    <w:rsid w:val="00A0537F"/>
    <w:rsid w:val="00A05ED8"/>
    <w:rsid w:val="00A0602E"/>
    <w:rsid w:val="00A06C1F"/>
    <w:rsid w:val="00A07FFA"/>
    <w:rsid w:val="00A11FB4"/>
    <w:rsid w:val="00A1550B"/>
    <w:rsid w:val="00A169FB"/>
    <w:rsid w:val="00A16DC5"/>
    <w:rsid w:val="00A20D7E"/>
    <w:rsid w:val="00A21482"/>
    <w:rsid w:val="00A23587"/>
    <w:rsid w:val="00A25853"/>
    <w:rsid w:val="00A259BF"/>
    <w:rsid w:val="00A34282"/>
    <w:rsid w:val="00A35782"/>
    <w:rsid w:val="00A362F9"/>
    <w:rsid w:val="00A41643"/>
    <w:rsid w:val="00A423A5"/>
    <w:rsid w:val="00A43EE6"/>
    <w:rsid w:val="00A60F49"/>
    <w:rsid w:val="00A61E15"/>
    <w:rsid w:val="00A66F91"/>
    <w:rsid w:val="00A70229"/>
    <w:rsid w:val="00A8028D"/>
    <w:rsid w:val="00A86DF3"/>
    <w:rsid w:val="00A86E26"/>
    <w:rsid w:val="00A90AF3"/>
    <w:rsid w:val="00A91373"/>
    <w:rsid w:val="00A91664"/>
    <w:rsid w:val="00A918D1"/>
    <w:rsid w:val="00A92357"/>
    <w:rsid w:val="00A93A9A"/>
    <w:rsid w:val="00A96B6D"/>
    <w:rsid w:val="00AA5C16"/>
    <w:rsid w:val="00AA5CB2"/>
    <w:rsid w:val="00AA7D38"/>
    <w:rsid w:val="00AC31D4"/>
    <w:rsid w:val="00AC6098"/>
    <w:rsid w:val="00AC6CFD"/>
    <w:rsid w:val="00AD08D9"/>
    <w:rsid w:val="00AD6CA5"/>
    <w:rsid w:val="00AE11B9"/>
    <w:rsid w:val="00AE1A30"/>
    <w:rsid w:val="00AE2BF6"/>
    <w:rsid w:val="00AE2D6E"/>
    <w:rsid w:val="00AE3370"/>
    <w:rsid w:val="00AE64CA"/>
    <w:rsid w:val="00AF066E"/>
    <w:rsid w:val="00AF08D8"/>
    <w:rsid w:val="00AF5025"/>
    <w:rsid w:val="00AF7092"/>
    <w:rsid w:val="00B00285"/>
    <w:rsid w:val="00B00306"/>
    <w:rsid w:val="00B05300"/>
    <w:rsid w:val="00B1324D"/>
    <w:rsid w:val="00B157E2"/>
    <w:rsid w:val="00B17B68"/>
    <w:rsid w:val="00B24A45"/>
    <w:rsid w:val="00B2506D"/>
    <w:rsid w:val="00B25B92"/>
    <w:rsid w:val="00B26948"/>
    <w:rsid w:val="00B33237"/>
    <w:rsid w:val="00B33EAA"/>
    <w:rsid w:val="00B34D51"/>
    <w:rsid w:val="00B36A0E"/>
    <w:rsid w:val="00B36AA5"/>
    <w:rsid w:val="00B36BA1"/>
    <w:rsid w:val="00B37668"/>
    <w:rsid w:val="00B40A2F"/>
    <w:rsid w:val="00B40D67"/>
    <w:rsid w:val="00B43C45"/>
    <w:rsid w:val="00B54333"/>
    <w:rsid w:val="00B553E8"/>
    <w:rsid w:val="00B55BDB"/>
    <w:rsid w:val="00B55EE8"/>
    <w:rsid w:val="00B56E6C"/>
    <w:rsid w:val="00B63D0E"/>
    <w:rsid w:val="00B651ED"/>
    <w:rsid w:val="00B656C9"/>
    <w:rsid w:val="00B662AE"/>
    <w:rsid w:val="00B71535"/>
    <w:rsid w:val="00B736D8"/>
    <w:rsid w:val="00B749CD"/>
    <w:rsid w:val="00B81EC0"/>
    <w:rsid w:val="00B83039"/>
    <w:rsid w:val="00B86CB8"/>
    <w:rsid w:val="00B87BBC"/>
    <w:rsid w:val="00B9616A"/>
    <w:rsid w:val="00BA3171"/>
    <w:rsid w:val="00BA3EEF"/>
    <w:rsid w:val="00BA5B00"/>
    <w:rsid w:val="00BB08E0"/>
    <w:rsid w:val="00BB1A07"/>
    <w:rsid w:val="00BB379A"/>
    <w:rsid w:val="00BB6DAD"/>
    <w:rsid w:val="00BB7346"/>
    <w:rsid w:val="00BC1555"/>
    <w:rsid w:val="00BC60A9"/>
    <w:rsid w:val="00BD31BC"/>
    <w:rsid w:val="00BE0784"/>
    <w:rsid w:val="00BE0C8A"/>
    <w:rsid w:val="00BE1D8E"/>
    <w:rsid w:val="00BE2234"/>
    <w:rsid w:val="00BE334D"/>
    <w:rsid w:val="00BE4988"/>
    <w:rsid w:val="00BE6792"/>
    <w:rsid w:val="00BE7AFA"/>
    <w:rsid w:val="00BF1C24"/>
    <w:rsid w:val="00BF5E73"/>
    <w:rsid w:val="00C0310A"/>
    <w:rsid w:val="00C046BA"/>
    <w:rsid w:val="00C04AF6"/>
    <w:rsid w:val="00C06939"/>
    <w:rsid w:val="00C0734C"/>
    <w:rsid w:val="00C07400"/>
    <w:rsid w:val="00C10317"/>
    <w:rsid w:val="00C10492"/>
    <w:rsid w:val="00C143BC"/>
    <w:rsid w:val="00C14929"/>
    <w:rsid w:val="00C21E3B"/>
    <w:rsid w:val="00C235ED"/>
    <w:rsid w:val="00C23816"/>
    <w:rsid w:val="00C248FC"/>
    <w:rsid w:val="00C25416"/>
    <w:rsid w:val="00C33C17"/>
    <w:rsid w:val="00C35B1A"/>
    <w:rsid w:val="00C365EC"/>
    <w:rsid w:val="00C366EE"/>
    <w:rsid w:val="00C41C7D"/>
    <w:rsid w:val="00C43208"/>
    <w:rsid w:val="00C43475"/>
    <w:rsid w:val="00C46672"/>
    <w:rsid w:val="00C473D2"/>
    <w:rsid w:val="00C5076B"/>
    <w:rsid w:val="00C5232A"/>
    <w:rsid w:val="00C54B70"/>
    <w:rsid w:val="00C553A6"/>
    <w:rsid w:val="00C601DD"/>
    <w:rsid w:val="00C60E36"/>
    <w:rsid w:val="00C614E9"/>
    <w:rsid w:val="00C615B1"/>
    <w:rsid w:val="00C63023"/>
    <w:rsid w:val="00C63743"/>
    <w:rsid w:val="00C706F2"/>
    <w:rsid w:val="00C71052"/>
    <w:rsid w:val="00C7108E"/>
    <w:rsid w:val="00C748DC"/>
    <w:rsid w:val="00C76C6C"/>
    <w:rsid w:val="00C80EC5"/>
    <w:rsid w:val="00C8177D"/>
    <w:rsid w:val="00C8190B"/>
    <w:rsid w:val="00C830B9"/>
    <w:rsid w:val="00C84096"/>
    <w:rsid w:val="00C84676"/>
    <w:rsid w:val="00C865BC"/>
    <w:rsid w:val="00C86BB9"/>
    <w:rsid w:val="00C8772C"/>
    <w:rsid w:val="00C90218"/>
    <w:rsid w:val="00C91A2C"/>
    <w:rsid w:val="00CA2146"/>
    <w:rsid w:val="00CA2D15"/>
    <w:rsid w:val="00CA3446"/>
    <w:rsid w:val="00CA43FD"/>
    <w:rsid w:val="00CA5E57"/>
    <w:rsid w:val="00CB0359"/>
    <w:rsid w:val="00CB0667"/>
    <w:rsid w:val="00CB0DA3"/>
    <w:rsid w:val="00CB12F2"/>
    <w:rsid w:val="00CB18EB"/>
    <w:rsid w:val="00CB254F"/>
    <w:rsid w:val="00CB3AC6"/>
    <w:rsid w:val="00CB441E"/>
    <w:rsid w:val="00CB70D1"/>
    <w:rsid w:val="00CC2B69"/>
    <w:rsid w:val="00CC72E9"/>
    <w:rsid w:val="00CD1898"/>
    <w:rsid w:val="00CD25C2"/>
    <w:rsid w:val="00CD4A1B"/>
    <w:rsid w:val="00CD4D4E"/>
    <w:rsid w:val="00CD6315"/>
    <w:rsid w:val="00CE24E5"/>
    <w:rsid w:val="00CE41DB"/>
    <w:rsid w:val="00CE4D96"/>
    <w:rsid w:val="00CF1EC6"/>
    <w:rsid w:val="00CF3264"/>
    <w:rsid w:val="00CF3A5C"/>
    <w:rsid w:val="00CF7E3A"/>
    <w:rsid w:val="00D003DC"/>
    <w:rsid w:val="00D0060F"/>
    <w:rsid w:val="00D02A99"/>
    <w:rsid w:val="00D05D71"/>
    <w:rsid w:val="00D078C4"/>
    <w:rsid w:val="00D07C4D"/>
    <w:rsid w:val="00D101CE"/>
    <w:rsid w:val="00D1185A"/>
    <w:rsid w:val="00D15EA5"/>
    <w:rsid w:val="00D15FCA"/>
    <w:rsid w:val="00D2009B"/>
    <w:rsid w:val="00D2100B"/>
    <w:rsid w:val="00D25150"/>
    <w:rsid w:val="00D267AC"/>
    <w:rsid w:val="00D3089E"/>
    <w:rsid w:val="00D31D7A"/>
    <w:rsid w:val="00D33E60"/>
    <w:rsid w:val="00D4133E"/>
    <w:rsid w:val="00D4228E"/>
    <w:rsid w:val="00D424F0"/>
    <w:rsid w:val="00D42FD8"/>
    <w:rsid w:val="00D45E37"/>
    <w:rsid w:val="00D460E7"/>
    <w:rsid w:val="00D466B8"/>
    <w:rsid w:val="00D538DC"/>
    <w:rsid w:val="00D53F68"/>
    <w:rsid w:val="00D57291"/>
    <w:rsid w:val="00D63ABC"/>
    <w:rsid w:val="00D65CF8"/>
    <w:rsid w:val="00D675F1"/>
    <w:rsid w:val="00D73B96"/>
    <w:rsid w:val="00D76109"/>
    <w:rsid w:val="00D80807"/>
    <w:rsid w:val="00D82C2C"/>
    <w:rsid w:val="00D86917"/>
    <w:rsid w:val="00D87BA0"/>
    <w:rsid w:val="00D92F9A"/>
    <w:rsid w:val="00D9427D"/>
    <w:rsid w:val="00D96128"/>
    <w:rsid w:val="00D969F2"/>
    <w:rsid w:val="00D97703"/>
    <w:rsid w:val="00DA36EE"/>
    <w:rsid w:val="00DA452E"/>
    <w:rsid w:val="00DA5128"/>
    <w:rsid w:val="00DB308D"/>
    <w:rsid w:val="00DB52C6"/>
    <w:rsid w:val="00DB52D5"/>
    <w:rsid w:val="00DB5F40"/>
    <w:rsid w:val="00DB5F78"/>
    <w:rsid w:val="00DD1E47"/>
    <w:rsid w:val="00DD3214"/>
    <w:rsid w:val="00DD3D30"/>
    <w:rsid w:val="00DD61A9"/>
    <w:rsid w:val="00DD6EF1"/>
    <w:rsid w:val="00DE32E8"/>
    <w:rsid w:val="00DE4524"/>
    <w:rsid w:val="00DE4958"/>
    <w:rsid w:val="00DE540A"/>
    <w:rsid w:val="00DE6B62"/>
    <w:rsid w:val="00DF1C7E"/>
    <w:rsid w:val="00DF29AC"/>
    <w:rsid w:val="00DF326E"/>
    <w:rsid w:val="00DF7D67"/>
    <w:rsid w:val="00E0009F"/>
    <w:rsid w:val="00E013F8"/>
    <w:rsid w:val="00E03F0F"/>
    <w:rsid w:val="00E04361"/>
    <w:rsid w:val="00E064FD"/>
    <w:rsid w:val="00E1053A"/>
    <w:rsid w:val="00E17CE0"/>
    <w:rsid w:val="00E213E3"/>
    <w:rsid w:val="00E23973"/>
    <w:rsid w:val="00E26AF3"/>
    <w:rsid w:val="00E276E0"/>
    <w:rsid w:val="00E3060F"/>
    <w:rsid w:val="00E30C96"/>
    <w:rsid w:val="00E314EA"/>
    <w:rsid w:val="00E32427"/>
    <w:rsid w:val="00E33FDA"/>
    <w:rsid w:val="00E357F3"/>
    <w:rsid w:val="00E37B95"/>
    <w:rsid w:val="00E406D5"/>
    <w:rsid w:val="00E42742"/>
    <w:rsid w:val="00E55509"/>
    <w:rsid w:val="00E56701"/>
    <w:rsid w:val="00E607F6"/>
    <w:rsid w:val="00E615D0"/>
    <w:rsid w:val="00E62754"/>
    <w:rsid w:val="00E629A7"/>
    <w:rsid w:val="00E64D2D"/>
    <w:rsid w:val="00E66833"/>
    <w:rsid w:val="00E7071A"/>
    <w:rsid w:val="00E70F70"/>
    <w:rsid w:val="00E71290"/>
    <w:rsid w:val="00E823B8"/>
    <w:rsid w:val="00E837CE"/>
    <w:rsid w:val="00E83E8B"/>
    <w:rsid w:val="00E868EE"/>
    <w:rsid w:val="00E86B53"/>
    <w:rsid w:val="00E90D82"/>
    <w:rsid w:val="00E9110B"/>
    <w:rsid w:val="00EA2AAE"/>
    <w:rsid w:val="00EA2B6F"/>
    <w:rsid w:val="00EA30C5"/>
    <w:rsid w:val="00EA41A9"/>
    <w:rsid w:val="00EA5662"/>
    <w:rsid w:val="00EA7C7C"/>
    <w:rsid w:val="00EB15E2"/>
    <w:rsid w:val="00EB1DDC"/>
    <w:rsid w:val="00EB3478"/>
    <w:rsid w:val="00EB4B39"/>
    <w:rsid w:val="00EB6405"/>
    <w:rsid w:val="00EB6FE3"/>
    <w:rsid w:val="00EB7AA6"/>
    <w:rsid w:val="00EC3278"/>
    <w:rsid w:val="00EC5470"/>
    <w:rsid w:val="00EC5B62"/>
    <w:rsid w:val="00ED7348"/>
    <w:rsid w:val="00EE0F65"/>
    <w:rsid w:val="00EF53DA"/>
    <w:rsid w:val="00EF6366"/>
    <w:rsid w:val="00EF650D"/>
    <w:rsid w:val="00F0073B"/>
    <w:rsid w:val="00F073FC"/>
    <w:rsid w:val="00F11D04"/>
    <w:rsid w:val="00F12112"/>
    <w:rsid w:val="00F2174F"/>
    <w:rsid w:val="00F21E44"/>
    <w:rsid w:val="00F234C7"/>
    <w:rsid w:val="00F246A1"/>
    <w:rsid w:val="00F25EFA"/>
    <w:rsid w:val="00F37917"/>
    <w:rsid w:val="00F42E46"/>
    <w:rsid w:val="00F43B26"/>
    <w:rsid w:val="00F4685F"/>
    <w:rsid w:val="00F54FB0"/>
    <w:rsid w:val="00F5513E"/>
    <w:rsid w:val="00F57113"/>
    <w:rsid w:val="00F629C0"/>
    <w:rsid w:val="00F63F3F"/>
    <w:rsid w:val="00F6518E"/>
    <w:rsid w:val="00F658D1"/>
    <w:rsid w:val="00F66D7E"/>
    <w:rsid w:val="00F66FA5"/>
    <w:rsid w:val="00F71312"/>
    <w:rsid w:val="00F71678"/>
    <w:rsid w:val="00F730E3"/>
    <w:rsid w:val="00F755E9"/>
    <w:rsid w:val="00F840E5"/>
    <w:rsid w:val="00F909CD"/>
    <w:rsid w:val="00F90B4D"/>
    <w:rsid w:val="00F91F2C"/>
    <w:rsid w:val="00F94FF6"/>
    <w:rsid w:val="00F962BF"/>
    <w:rsid w:val="00F973D3"/>
    <w:rsid w:val="00F974D1"/>
    <w:rsid w:val="00FA16E0"/>
    <w:rsid w:val="00FA2E03"/>
    <w:rsid w:val="00FA40AE"/>
    <w:rsid w:val="00FB0ED2"/>
    <w:rsid w:val="00FB4123"/>
    <w:rsid w:val="00FB5B38"/>
    <w:rsid w:val="00FB5B76"/>
    <w:rsid w:val="00FB5C88"/>
    <w:rsid w:val="00FC4397"/>
    <w:rsid w:val="00FC690A"/>
    <w:rsid w:val="00FC7D7A"/>
    <w:rsid w:val="00FD05AD"/>
    <w:rsid w:val="00FD0666"/>
    <w:rsid w:val="00FD16E9"/>
    <w:rsid w:val="00FD65F8"/>
    <w:rsid w:val="00FD7148"/>
    <w:rsid w:val="00FD7295"/>
    <w:rsid w:val="00FD75CE"/>
    <w:rsid w:val="00FE0D4C"/>
    <w:rsid w:val="00FE153F"/>
    <w:rsid w:val="00FE2187"/>
    <w:rsid w:val="00FE219D"/>
    <w:rsid w:val="00FE320C"/>
    <w:rsid w:val="00FE3A4E"/>
    <w:rsid w:val="00FE58F3"/>
    <w:rsid w:val="00FE6A0C"/>
    <w:rsid w:val="00FE7C19"/>
    <w:rsid w:val="00FE7EB4"/>
    <w:rsid w:val="00FF7288"/>
    <w:rsid w:val="51B0925C"/>
    <w:rsid w:val="6B29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45803A"/>
  <w15:docId w15:val="{F08776F1-72ED-4394-976A-F4EDFF4D0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C54B7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  <w:tabs>
        <w:tab w:val="clear" w:pos="454"/>
        <w:tab w:val="num" w:pos="567"/>
      </w:tabs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4"/>
      </w:numPr>
      <w:tabs>
        <w:tab w:val="clear" w:pos="567"/>
        <w:tab w:val="num" w:pos="284"/>
      </w:tabs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4"/>
      </w:numPr>
      <w:tabs>
        <w:tab w:val="clear" w:pos="851"/>
        <w:tab w:val="num" w:pos="28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3"/>
      </w:numPr>
      <w:tabs>
        <w:tab w:val="clear" w:pos="567"/>
        <w:tab w:val="num" w:pos="284"/>
      </w:tabs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3"/>
      </w:numPr>
      <w:tabs>
        <w:tab w:val="num" w:pos="284"/>
      </w:tabs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0030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3ff4483-761f-47b4-bcee-fbc0584cdaa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BE09ECA48C5946B7BB608308DD8FA1" ma:contentTypeVersion="10" ma:contentTypeDescription="Create a new document." ma:contentTypeScope="" ma:versionID="9d9302b84f67da04e50ab2ac9f69352e">
  <xsd:schema xmlns:xsd="http://www.w3.org/2001/XMLSchema" xmlns:xs="http://www.w3.org/2001/XMLSchema" xmlns:p="http://schemas.microsoft.com/office/2006/metadata/properties" xmlns:ns2="73ff4483-761f-47b4-bcee-fbc0584cdaa4" xmlns:ns3="9c46a28d-acc8-4027-86ce-a8901ee39950" targetNamespace="http://schemas.microsoft.com/office/2006/metadata/properties" ma:root="true" ma:fieldsID="51b7f89218e6b8e5887bf107b5720a02" ns2:_="" ns3:_="">
    <xsd:import namespace="73ff4483-761f-47b4-bcee-fbc0584cdaa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f4483-761f-47b4-bcee-fbc0584cd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3ff4483-761f-47b4-bcee-fbc0584cdaa4"/>
  </ds:schemaRefs>
</ds:datastoreItem>
</file>

<file path=customXml/itemProps3.xml><?xml version="1.0" encoding="utf-8"?>
<ds:datastoreItem xmlns:ds="http://schemas.openxmlformats.org/officeDocument/2006/customXml" ds:itemID="{7B484796-C1BC-4F22-A0FF-851B2526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ff4483-761f-47b4-bcee-fbc0584cdaa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01385F-E974-4992-B992-1C660FA7A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687</TotalTime>
  <Pages>4</Pages>
  <Words>1354</Words>
  <Characters>6580</Characters>
  <Application>Microsoft Office Word</Application>
  <DocSecurity>0</DocSecurity>
  <Lines>121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457</cp:revision>
  <cp:lastPrinted>2026-02-23T04:37:00Z</cp:lastPrinted>
  <dcterms:created xsi:type="dcterms:W3CDTF">2018-02-15T13:31:00Z</dcterms:created>
  <dcterms:modified xsi:type="dcterms:W3CDTF">2026-02-25T17:43:00Z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0x0101005CBE09ECA48C5946B7BB608308DD8FA1</vt:lpwstr>
  </property>
  <property fmtid="{D5CDD505-2E9C-101B-9397-08002B2CF9AE}" pid="4" name="AuthorIds_UIVersion_512">
    <vt:lpwstr>523</vt:lpwstr>
  </property>
  <property fmtid="{D5CDD505-2E9C-101B-9397-08002B2CF9AE}" pid="5" name="MediaServiceImageTags">
    <vt:lpwstr/>
  </property>
</Properties>
</file>