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A9394" w14:textId="77777777" w:rsidR="00DD1E47" w:rsidRPr="009D52DA" w:rsidRDefault="00DD1E47" w:rsidP="00ED4C4C">
      <w:pPr>
        <w:pStyle w:val="BodyText"/>
        <w:spacing w:after="0" w:line="360" w:lineRule="auto"/>
        <w:rPr>
          <w:rFonts w:ascii="Arial" w:hAnsi="Arial" w:cstheme="minorBidi"/>
          <w:sz w:val="19"/>
          <w:szCs w:val="19"/>
          <w:cs/>
          <w:lang w:val="en-US" w:bidi="th-TH"/>
        </w:rPr>
      </w:pPr>
    </w:p>
    <w:p w14:paraId="32AC653D" w14:textId="77777777" w:rsidR="00C10317" w:rsidRPr="00ED4C4C" w:rsidRDefault="00C10317" w:rsidP="00ED4C4C">
      <w:pPr>
        <w:pStyle w:val="BodyText"/>
        <w:spacing w:after="0" w:line="360" w:lineRule="auto"/>
        <w:rPr>
          <w:rFonts w:ascii="Arial" w:hAnsi="Arial"/>
          <w:sz w:val="19"/>
          <w:szCs w:val="19"/>
        </w:rPr>
      </w:pPr>
    </w:p>
    <w:p w14:paraId="1AB4B226" w14:textId="77777777" w:rsidR="00D15EA5" w:rsidRPr="00ED4C4C" w:rsidRDefault="009E0B52" w:rsidP="00ED4C4C">
      <w:pPr>
        <w:pStyle w:val="BodyText"/>
        <w:tabs>
          <w:tab w:val="left" w:pos="3444"/>
        </w:tabs>
        <w:spacing w:after="0" w:line="360" w:lineRule="auto"/>
        <w:rPr>
          <w:rFonts w:ascii="Arial" w:hAnsi="Arial"/>
          <w:sz w:val="19"/>
          <w:szCs w:val="19"/>
        </w:rPr>
      </w:pPr>
      <w:r w:rsidRPr="00ED4C4C">
        <w:rPr>
          <w:rFonts w:ascii="Arial" w:hAnsi="Arial"/>
          <w:sz w:val="19"/>
          <w:szCs w:val="19"/>
        </w:rPr>
        <w:tab/>
      </w:r>
      <w:r w:rsidR="006F1B19" w:rsidRPr="00ED4C4C">
        <w:rPr>
          <w:rFonts w:ascii="Arial" w:hAnsi="Arial"/>
          <w:sz w:val="19"/>
          <w:szCs w:val="19"/>
        </w:rPr>
        <w:br w:type="textWrapping" w:clear="all"/>
      </w:r>
    </w:p>
    <w:p w14:paraId="21231F3E" w14:textId="61653509" w:rsidR="00D15EA5" w:rsidRPr="00ED4C4C" w:rsidRDefault="00CF3A5C" w:rsidP="00ED4C4C">
      <w:pPr>
        <w:pStyle w:val="BodyText"/>
        <w:tabs>
          <w:tab w:val="left" w:pos="6972"/>
        </w:tabs>
        <w:spacing w:after="0" w:line="360" w:lineRule="auto"/>
        <w:rPr>
          <w:rFonts w:ascii="Arial" w:hAnsi="Arial"/>
          <w:sz w:val="19"/>
          <w:szCs w:val="19"/>
        </w:rPr>
      </w:pPr>
      <w:r w:rsidRPr="00ED4C4C">
        <w:rPr>
          <w:rFonts w:ascii="Arial" w:hAnsi="Arial"/>
          <w:sz w:val="19"/>
          <w:szCs w:val="19"/>
        </w:rPr>
        <w:tab/>
      </w:r>
    </w:p>
    <w:p w14:paraId="5B725348" w14:textId="77777777" w:rsidR="00DF326E" w:rsidRPr="00ED4C4C" w:rsidRDefault="00DF326E" w:rsidP="00ED4C4C">
      <w:pPr>
        <w:spacing w:after="0" w:line="360" w:lineRule="auto"/>
        <w:jc w:val="thaiDistribute"/>
        <w:rPr>
          <w:rFonts w:ascii="Arial" w:hAnsi="Arial"/>
          <w:sz w:val="19"/>
          <w:szCs w:val="19"/>
          <w:lang w:bidi="th-TH"/>
        </w:rPr>
      </w:pPr>
    </w:p>
    <w:p w14:paraId="4BF1CF1E" w14:textId="2C9F130E" w:rsidR="00CA2D15" w:rsidRPr="00ED4C4C" w:rsidRDefault="00CA2D15" w:rsidP="00ED4C4C">
      <w:pPr>
        <w:spacing w:after="0" w:line="360" w:lineRule="auto"/>
        <w:ind w:right="29"/>
        <w:jc w:val="thaiDistribute"/>
        <w:rPr>
          <w:rFonts w:ascii="Arial" w:hAnsi="Arial"/>
          <w:b/>
          <w:bCs/>
          <w:sz w:val="19"/>
          <w:szCs w:val="19"/>
        </w:rPr>
      </w:pPr>
    </w:p>
    <w:p w14:paraId="0AFC0750" w14:textId="77777777" w:rsidR="00237978" w:rsidRDefault="00237978" w:rsidP="00237978">
      <w:pPr>
        <w:pStyle w:val="BodyText"/>
        <w:spacing w:after="0" w:line="360" w:lineRule="auto"/>
        <w:rPr>
          <w:rFonts w:ascii="Arial" w:hAnsi="Arial"/>
          <w:b/>
          <w:bCs/>
          <w:sz w:val="19"/>
          <w:szCs w:val="19"/>
          <w:lang w:bidi="th-TH"/>
        </w:rPr>
      </w:pPr>
      <w:r w:rsidRPr="006124BB">
        <w:rPr>
          <w:rFonts w:ascii="Arial" w:hAnsi="Arial"/>
          <w:b/>
          <w:bCs/>
          <w:sz w:val="19"/>
          <w:szCs w:val="19"/>
        </w:rPr>
        <w:t xml:space="preserve">To </w:t>
      </w:r>
      <w:r w:rsidRPr="00ED4C4C">
        <w:rPr>
          <w:rFonts w:ascii="Arial" w:hAnsi="Arial"/>
          <w:b/>
          <w:bCs/>
          <w:sz w:val="19"/>
          <w:szCs w:val="19"/>
          <w:lang w:bidi="th-TH"/>
        </w:rPr>
        <w:t>the</w:t>
      </w:r>
      <w:r>
        <w:rPr>
          <w:rFonts w:ascii="Arial" w:hAnsi="Arial"/>
          <w:b/>
          <w:bCs/>
          <w:sz w:val="19"/>
          <w:szCs w:val="19"/>
          <w:lang w:bidi="th-TH"/>
        </w:rPr>
        <w:t xml:space="preserve"> </w:t>
      </w:r>
      <w:r w:rsidRPr="00ED4C4C">
        <w:rPr>
          <w:rFonts w:ascii="Arial" w:hAnsi="Arial"/>
          <w:b/>
          <w:bCs/>
          <w:sz w:val="19"/>
          <w:szCs w:val="19"/>
          <w:lang w:bidi="th-TH"/>
        </w:rPr>
        <w:t>Shareholders</w:t>
      </w:r>
      <w:r>
        <w:rPr>
          <w:rFonts w:ascii="Arial" w:hAnsi="Arial"/>
          <w:b/>
          <w:bCs/>
          <w:sz w:val="19"/>
          <w:szCs w:val="19"/>
          <w:lang w:bidi="th-TH"/>
        </w:rPr>
        <w:t xml:space="preserve"> and the</w:t>
      </w:r>
      <w:r w:rsidRPr="00ED4C4C">
        <w:rPr>
          <w:rFonts w:ascii="Arial" w:hAnsi="Arial"/>
          <w:b/>
          <w:bCs/>
          <w:sz w:val="19"/>
          <w:szCs w:val="19"/>
          <w:lang w:bidi="th-TH"/>
        </w:rPr>
        <w:t xml:space="preserve"> Board of Directors</w:t>
      </w:r>
      <w:r>
        <w:rPr>
          <w:rFonts w:ascii="Arial" w:hAnsi="Arial"/>
          <w:b/>
          <w:bCs/>
          <w:sz w:val="19"/>
          <w:szCs w:val="19"/>
          <w:lang w:bidi="th-TH"/>
        </w:rPr>
        <w:t xml:space="preserve"> </w:t>
      </w:r>
      <w:r w:rsidRPr="00ED4C4C">
        <w:rPr>
          <w:rFonts w:ascii="Arial" w:hAnsi="Arial"/>
          <w:b/>
          <w:bCs/>
          <w:sz w:val="19"/>
          <w:szCs w:val="19"/>
          <w:lang w:bidi="th-TH"/>
        </w:rPr>
        <w:t xml:space="preserve">of </w:t>
      </w:r>
      <w:proofErr w:type="spellStart"/>
      <w:r w:rsidRPr="00BA3CDB">
        <w:rPr>
          <w:rFonts w:ascii="Arial" w:hAnsi="Arial"/>
          <w:b/>
          <w:bCs/>
          <w:sz w:val="19"/>
          <w:szCs w:val="19"/>
          <w:lang w:bidi="th-TH"/>
        </w:rPr>
        <w:t>Phatra</w:t>
      </w:r>
      <w:proofErr w:type="spellEnd"/>
      <w:r w:rsidRPr="00BA3CDB">
        <w:rPr>
          <w:rFonts w:ascii="Arial" w:hAnsi="Arial"/>
          <w:b/>
          <w:bCs/>
          <w:sz w:val="19"/>
          <w:szCs w:val="19"/>
          <w:lang w:bidi="th-TH"/>
        </w:rPr>
        <w:t xml:space="preserve"> Group</w:t>
      </w:r>
      <w:r>
        <w:rPr>
          <w:rFonts w:ascii="Arial" w:hAnsi="Arial" w:cstheme="minorBidi" w:hint="cs"/>
          <w:b/>
          <w:bCs/>
          <w:sz w:val="19"/>
          <w:szCs w:val="19"/>
          <w:cs/>
          <w:lang w:bidi="th-TH"/>
        </w:rPr>
        <w:t xml:space="preserve"> </w:t>
      </w:r>
      <w:r>
        <w:rPr>
          <w:rFonts w:ascii="Arial" w:hAnsi="Arial" w:cstheme="minorBidi"/>
          <w:b/>
          <w:bCs/>
          <w:sz w:val="19"/>
          <w:szCs w:val="19"/>
          <w:lang w:val="en-US" w:bidi="th-TH"/>
        </w:rPr>
        <w:t>Public</w:t>
      </w:r>
      <w:r>
        <w:rPr>
          <w:rFonts w:ascii="Arial" w:hAnsi="Arial" w:cstheme="minorBidi" w:hint="cs"/>
          <w:b/>
          <w:bCs/>
          <w:sz w:val="19"/>
          <w:szCs w:val="19"/>
          <w:cs/>
          <w:lang w:bidi="th-TH"/>
        </w:rPr>
        <w:t xml:space="preserve"> </w:t>
      </w:r>
      <w:r w:rsidRPr="00BA3CDB">
        <w:rPr>
          <w:rFonts w:ascii="Arial" w:hAnsi="Arial"/>
          <w:b/>
          <w:bCs/>
          <w:sz w:val="19"/>
          <w:szCs w:val="19"/>
          <w:lang w:bidi="th-TH"/>
        </w:rPr>
        <w:t xml:space="preserve">Company Limited </w:t>
      </w:r>
      <w:r>
        <w:rPr>
          <w:rFonts w:ascii="Arial" w:hAnsi="Arial"/>
          <w:b/>
          <w:bCs/>
          <w:sz w:val="19"/>
          <w:szCs w:val="19"/>
          <w:lang w:bidi="th-TH"/>
        </w:rPr>
        <w:t xml:space="preserve"> </w:t>
      </w:r>
    </w:p>
    <w:p w14:paraId="0FCCDC9C" w14:textId="5256315C" w:rsidR="00237978" w:rsidRPr="00237978" w:rsidRDefault="00237978" w:rsidP="00237978">
      <w:pPr>
        <w:pStyle w:val="BodyText"/>
        <w:spacing w:after="0" w:line="360" w:lineRule="auto"/>
        <w:rPr>
          <w:rFonts w:ascii="Arial" w:hAnsi="Arial" w:cstheme="minorBidi"/>
          <w:b/>
          <w:bCs/>
          <w:sz w:val="19"/>
          <w:szCs w:val="19"/>
          <w:lang w:bidi="th-TH"/>
        </w:rPr>
      </w:pPr>
      <w:r>
        <w:rPr>
          <w:rFonts w:ascii="Arial" w:hAnsi="Arial"/>
          <w:b/>
          <w:bCs/>
          <w:sz w:val="19"/>
          <w:szCs w:val="19"/>
          <w:lang w:bidi="th-TH"/>
        </w:rPr>
        <w:t xml:space="preserve">       </w:t>
      </w:r>
      <w:r w:rsidRPr="0097336C">
        <w:rPr>
          <w:rFonts w:ascii="Arial" w:hAnsi="Arial"/>
          <w:b/>
          <w:bCs/>
          <w:sz w:val="19"/>
          <w:szCs w:val="19"/>
          <w:lang w:bidi="th-TH"/>
        </w:rPr>
        <w:t>and</w:t>
      </w:r>
      <w:r>
        <w:rPr>
          <w:rFonts w:ascii="Arial" w:hAnsi="Arial"/>
          <w:b/>
          <w:bCs/>
          <w:sz w:val="19"/>
          <w:szCs w:val="19"/>
          <w:lang w:bidi="th-TH"/>
        </w:rPr>
        <w:t xml:space="preserve"> </w:t>
      </w:r>
      <w:r w:rsidRPr="0097336C">
        <w:rPr>
          <w:rFonts w:ascii="Arial" w:hAnsi="Arial"/>
          <w:b/>
          <w:bCs/>
          <w:sz w:val="19"/>
          <w:szCs w:val="19"/>
          <w:lang w:bidi="th-TH"/>
        </w:rPr>
        <w:t>Subsidiary</w:t>
      </w:r>
      <w:r>
        <w:rPr>
          <w:rFonts w:ascii="Arial" w:hAnsi="Arial" w:cstheme="minorBidi" w:hint="cs"/>
          <w:b/>
          <w:bCs/>
          <w:sz w:val="19"/>
          <w:szCs w:val="19"/>
          <w:cs/>
          <w:lang w:bidi="th-TH"/>
        </w:rPr>
        <w:t xml:space="preserve"> </w:t>
      </w:r>
      <w:r>
        <w:rPr>
          <w:rFonts w:ascii="Arial" w:hAnsi="Arial" w:cstheme="minorBidi"/>
          <w:b/>
          <w:bCs/>
          <w:sz w:val="19"/>
          <w:szCs w:val="19"/>
          <w:lang w:val="en-US" w:bidi="th-TH"/>
        </w:rPr>
        <w:t>(</w:t>
      </w:r>
      <w:r w:rsidRPr="002E1B08">
        <w:rPr>
          <w:rFonts w:ascii="Arial" w:hAnsi="Arial" w:cstheme="minorBidi"/>
          <w:b/>
          <w:bCs/>
          <w:sz w:val="19"/>
          <w:szCs w:val="19"/>
          <w:lang w:val="en-US" w:bidi="th-TH"/>
        </w:rPr>
        <w:t>Formerly</w:t>
      </w:r>
      <w:r>
        <w:rPr>
          <w:rFonts w:ascii="Arial" w:hAnsi="Arial" w:cstheme="minorBidi"/>
          <w:b/>
          <w:bCs/>
          <w:sz w:val="19"/>
          <w:szCs w:val="19"/>
          <w:lang w:val="en-US" w:bidi="th-TH"/>
        </w:rPr>
        <w:t xml:space="preserve"> “</w:t>
      </w:r>
      <w:proofErr w:type="spellStart"/>
      <w:r w:rsidRPr="003E0C1D">
        <w:rPr>
          <w:rFonts w:ascii="Arial" w:hAnsi="Arial" w:cstheme="minorBidi"/>
          <w:b/>
          <w:bCs/>
          <w:sz w:val="19"/>
          <w:szCs w:val="19"/>
          <w:lang w:val="en-US" w:bidi="th-TH"/>
        </w:rPr>
        <w:t>Phatra</w:t>
      </w:r>
      <w:proofErr w:type="spellEnd"/>
      <w:r w:rsidRPr="003E0C1D">
        <w:rPr>
          <w:rFonts w:ascii="Arial" w:hAnsi="Arial" w:cstheme="minorBidi"/>
          <w:b/>
          <w:bCs/>
          <w:sz w:val="19"/>
          <w:szCs w:val="19"/>
          <w:lang w:val="en-US" w:bidi="th-TH"/>
        </w:rPr>
        <w:t xml:space="preserve"> Group Company Limited</w:t>
      </w:r>
      <w:r>
        <w:rPr>
          <w:rFonts w:ascii="Arial" w:hAnsi="Arial" w:cstheme="minorBidi"/>
          <w:b/>
          <w:bCs/>
          <w:sz w:val="19"/>
          <w:szCs w:val="19"/>
          <w:lang w:val="en-US" w:bidi="th-TH"/>
        </w:rPr>
        <w:t>”)</w:t>
      </w:r>
    </w:p>
    <w:p w14:paraId="320FA5BC" w14:textId="1E4CB070" w:rsidR="0056384E" w:rsidRPr="00ED4C4C" w:rsidRDefault="000049FD" w:rsidP="00ED4C4C">
      <w:pPr>
        <w:spacing w:after="0" w:line="360" w:lineRule="auto"/>
        <w:rPr>
          <w:rFonts w:ascii="Arial" w:hAnsi="Arial"/>
          <w:sz w:val="19"/>
          <w:szCs w:val="19"/>
          <w:lang w:val="en-US"/>
        </w:rPr>
      </w:pPr>
      <w:r w:rsidRPr="00ED4C4C">
        <w:rPr>
          <w:rFonts w:ascii="Arial" w:hAnsi="Arial"/>
          <w:b/>
          <w:bCs/>
          <w:sz w:val="19"/>
          <w:szCs w:val="19"/>
          <w:lang w:bidi="th-TH"/>
        </w:rPr>
        <w:t xml:space="preserve">         </w:t>
      </w:r>
    </w:p>
    <w:p w14:paraId="64DD2C72" w14:textId="77777777" w:rsidR="00820717" w:rsidRPr="00820717" w:rsidRDefault="00820717" w:rsidP="00ED4C4C">
      <w:pPr>
        <w:autoSpaceDE w:val="0"/>
        <w:autoSpaceDN w:val="0"/>
        <w:adjustRightInd w:val="0"/>
        <w:spacing w:after="0" w:line="360" w:lineRule="auto"/>
        <w:jc w:val="thaiDistribute"/>
        <w:rPr>
          <w:rFonts w:ascii="Arial" w:eastAsia="Calibri" w:hAnsi="Arial"/>
          <w:b/>
          <w:bCs/>
          <w:sz w:val="19"/>
          <w:szCs w:val="19"/>
          <w:lang w:bidi="th-TH"/>
        </w:rPr>
      </w:pPr>
      <w:bookmarkStart w:id="1" w:name="_Hlk128417573"/>
      <w:r w:rsidRPr="00820717">
        <w:rPr>
          <w:rFonts w:ascii="Arial" w:eastAsia="Calibri" w:hAnsi="Arial"/>
          <w:b/>
          <w:bCs/>
          <w:sz w:val="19"/>
          <w:szCs w:val="19"/>
          <w:lang w:bidi="th-TH"/>
        </w:rPr>
        <w:t>Opinion</w:t>
      </w:r>
    </w:p>
    <w:bookmarkEnd w:id="1"/>
    <w:p w14:paraId="039286F0" w14:textId="77777777" w:rsidR="005913DE" w:rsidRPr="00ED4C4C" w:rsidRDefault="005913DE" w:rsidP="00ED4C4C">
      <w:pPr>
        <w:autoSpaceDE w:val="0"/>
        <w:autoSpaceDN w:val="0"/>
        <w:adjustRightInd w:val="0"/>
        <w:spacing w:after="0" w:line="360" w:lineRule="auto"/>
        <w:jc w:val="thaiDistribute"/>
        <w:rPr>
          <w:rFonts w:ascii="Arial" w:eastAsia="Calibri" w:hAnsi="Arial"/>
          <w:sz w:val="19"/>
          <w:szCs w:val="19"/>
        </w:rPr>
      </w:pPr>
    </w:p>
    <w:p w14:paraId="16A36751" w14:textId="58363D06" w:rsidR="007805BC" w:rsidRPr="007805BC" w:rsidRDefault="007805BC" w:rsidP="00ED4C4C">
      <w:pPr>
        <w:autoSpaceDE w:val="0"/>
        <w:autoSpaceDN w:val="0"/>
        <w:adjustRightInd w:val="0"/>
        <w:spacing w:after="0" w:line="360" w:lineRule="auto"/>
        <w:jc w:val="thaiDistribute"/>
        <w:rPr>
          <w:rFonts w:ascii="Arial" w:eastAsia="Calibri" w:hAnsi="Arial"/>
          <w:sz w:val="19"/>
          <w:szCs w:val="19"/>
          <w:lang w:bidi="th-TH"/>
        </w:rPr>
      </w:pPr>
      <w:r w:rsidRPr="007805BC">
        <w:rPr>
          <w:rFonts w:ascii="Arial" w:eastAsia="Calibri" w:hAnsi="Arial"/>
          <w:sz w:val="19"/>
          <w:szCs w:val="19"/>
          <w:lang w:bidi="th-TH"/>
        </w:rPr>
        <w:t xml:space="preserve">I have audited the consolidated and separate financial statements of </w:t>
      </w:r>
      <w:proofErr w:type="spellStart"/>
      <w:r w:rsidR="008422DE" w:rsidRPr="0094506C">
        <w:rPr>
          <w:rFonts w:ascii="Arial" w:hAnsi="Arial"/>
          <w:sz w:val="19"/>
          <w:szCs w:val="19"/>
          <w:lang w:val="en-US"/>
        </w:rPr>
        <w:t>Phatra</w:t>
      </w:r>
      <w:proofErr w:type="spellEnd"/>
      <w:r w:rsidR="008422DE" w:rsidRPr="0094506C">
        <w:rPr>
          <w:rFonts w:ascii="Arial" w:hAnsi="Arial"/>
          <w:sz w:val="19"/>
          <w:szCs w:val="19"/>
          <w:lang w:val="en-US"/>
        </w:rPr>
        <w:t xml:space="preserve"> Group</w:t>
      </w:r>
      <w:r w:rsidR="008422DE">
        <w:rPr>
          <w:rFonts w:ascii="Arial" w:hAnsi="Arial"/>
          <w:sz w:val="19"/>
          <w:szCs w:val="19"/>
          <w:lang w:val="en-US"/>
        </w:rPr>
        <w:t xml:space="preserve"> Public</w:t>
      </w:r>
      <w:r w:rsidR="008422DE" w:rsidRPr="0094506C">
        <w:rPr>
          <w:rFonts w:ascii="Arial" w:hAnsi="Arial"/>
          <w:sz w:val="19"/>
          <w:szCs w:val="19"/>
          <w:lang w:val="en-US"/>
        </w:rPr>
        <w:t xml:space="preserve"> Company Limited</w:t>
      </w:r>
      <w:r w:rsidR="008422DE">
        <w:rPr>
          <w:rFonts w:ascii="Arial" w:hAnsi="Arial"/>
          <w:sz w:val="19"/>
          <w:szCs w:val="19"/>
          <w:lang w:val="en-US"/>
        </w:rPr>
        <w:t xml:space="preserve"> (“the Company”) </w:t>
      </w:r>
      <w:r w:rsidR="008422DE" w:rsidRPr="00C34746">
        <w:rPr>
          <w:rFonts w:ascii="Arial" w:hAnsi="Arial"/>
          <w:sz w:val="19"/>
          <w:szCs w:val="19"/>
        </w:rPr>
        <w:t>and</w:t>
      </w:r>
      <w:r w:rsidR="00D578E4">
        <w:rPr>
          <w:rFonts w:ascii="Arial" w:hAnsi="Arial"/>
          <w:sz w:val="19"/>
          <w:szCs w:val="19"/>
        </w:rPr>
        <w:t xml:space="preserve"> </w:t>
      </w:r>
      <w:r w:rsidR="008422DE" w:rsidRPr="00C34746">
        <w:rPr>
          <w:rFonts w:ascii="Arial" w:hAnsi="Arial"/>
          <w:sz w:val="19"/>
          <w:szCs w:val="19"/>
        </w:rPr>
        <w:t>subsidiar</w:t>
      </w:r>
      <w:r w:rsidR="008422DE">
        <w:rPr>
          <w:rFonts w:ascii="Arial" w:hAnsi="Arial"/>
          <w:sz w:val="19"/>
          <w:szCs w:val="19"/>
        </w:rPr>
        <w:t>y</w:t>
      </w:r>
      <w:r w:rsidR="008422DE" w:rsidRPr="00C34746">
        <w:rPr>
          <w:rFonts w:ascii="Arial" w:hAnsi="Arial"/>
          <w:sz w:val="19"/>
          <w:szCs w:val="19"/>
        </w:rPr>
        <w:t xml:space="preserve"> (</w:t>
      </w:r>
      <w:r w:rsidR="008422DE">
        <w:rPr>
          <w:rFonts w:ascii="Arial" w:hAnsi="Arial" w:cstheme="minorBidi"/>
          <w:sz w:val="19"/>
          <w:szCs w:val="24"/>
          <w:lang w:val="en-US" w:bidi="th-TH"/>
        </w:rPr>
        <w:t>“</w:t>
      </w:r>
      <w:r w:rsidR="008422DE">
        <w:rPr>
          <w:rFonts w:ascii="Arial" w:hAnsi="Arial"/>
          <w:sz w:val="19"/>
          <w:szCs w:val="19"/>
        </w:rPr>
        <w:t>t</w:t>
      </w:r>
      <w:r w:rsidR="008422DE" w:rsidRPr="00C34746">
        <w:rPr>
          <w:rFonts w:ascii="Arial" w:hAnsi="Arial"/>
          <w:sz w:val="19"/>
          <w:szCs w:val="19"/>
        </w:rPr>
        <w:t>he Group</w:t>
      </w:r>
      <w:r w:rsidR="008422DE">
        <w:rPr>
          <w:rFonts w:ascii="Arial" w:hAnsi="Arial"/>
          <w:sz w:val="19"/>
          <w:szCs w:val="19"/>
        </w:rPr>
        <w:t>”</w:t>
      </w:r>
      <w:r w:rsidR="008422DE" w:rsidRPr="00C34746">
        <w:rPr>
          <w:rFonts w:ascii="Arial" w:hAnsi="Arial"/>
          <w:sz w:val="19"/>
          <w:szCs w:val="19"/>
        </w:rPr>
        <w:t>)</w:t>
      </w:r>
      <w:r w:rsidR="009D52DA">
        <w:rPr>
          <w:rFonts w:ascii="Arial" w:hAnsi="Arial" w:cs="Browallia New"/>
          <w:sz w:val="19"/>
          <w:szCs w:val="24"/>
          <w:lang w:val="en-US" w:bidi="th-TH"/>
        </w:rPr>
        <w:t>,</w:t>
      </w:r>
      <w:r w:rsidR="008422DE" w:rsidRPr="00C34746">
        <w:rPr>
          <w:rFonts w:ascii="Arial" w:hAnsi="Arial"/>
          <w:sz w:val="19"/>
          <w:szCs w:val="19"/>
        </w:rPr>
        <w:t xml:space="preserve"> </w:t>
      </w:r>
      <w:r w:rsidRPr="007805BC">
        <w:rPr>
          <w:rFonts w:ascii="Arial" w:eastAsia="Calibri" w:hAnsi="Arial"/>
          <w:sz w:val="19"/>
          <w:szCs w:val="19"/>
          <w:lang w:bidi="th-TH"/>
        </w:rPr>
        <w:t>which comprise the consolidated and separate statements of financial position as at 31 December 202</w:t>
      </w:r>
      <w:r w:rsidR="008422DE">
        <w:rPr>
          <w:rFonts w:ascii="Arial" w:eastAsia="Calibri" w:hAnsi="Arial"/>
          <w:sz w:val="19"/>
          <w:szCs w:val="19"/>
          <w:lang w:bidi="th-TH"/>
        </w:rPr>
        <w:t>5</w:t>
      </w:r>
      <w:r w:rsidRPr="007805BC">
        <w:rPr>
          <w:rFonts w:ascii="Arial" w:eastAsia="Calibri" w:hAnsi="Arial"/>
          <w:sz w:val="19"/>
          <w:szCs w:val="19"/>
          <w:lang w:bidi="th-TH"/>
        </w:rPr>
        <w:t xml:space="preserve">, the consolidated and separate statements of comprehensive income, the consolidated and separate statements of changes in equity and the consolidated and separate statements of cash flows for the year then ended; and notes to the financial statements, which include significant accounting policies. </w:t>
      </w:r>
    </w:p>
    <w:p w14:paraId="766CC0E6" w14:textId="77777777" w:rsidR="001730DF" w:rsidRPr="00ED4C4C" w:rsidRDefault="001730DF" w:rsidP="00ED4C4C">
      <w:pPr>
        <w:autoSpaceDE w:val="0"/>
        <w:autoSpaceDN w:val="0"/>
        <w:adjustRightInd w:val="0"/>
        <w:spacing w:after="0" w:line="360" w:lineRule="auto"/>
        <w:jc w:val="thaiDistribute"/>
        <w:rPr>
          <w:rFonts w:ascii="Arial" w:eastAsia="Calibri" w:hAnsi="Arial"/>
          <w:sz w:val="19"/>
          <w:szCs w:val="19"/>
        </w:rPr>
      </w:pPr>
    </w:p>
    <w:p w14:paraId="207D745E" w14:textId="545DF4C1" w:rsidR="0064677E" w:rsidRPr="0064677E" w:rsidRDefault="0064677E" w:rsidP="00ED4C4C">
      <w:pPr>
        <w:spacing w:after="0" w:line="360" w:lineRule="auto"/>
        <w:jc w:val="thaiDistribute"/>
        <w:rPr>
          <w:rFonts w:ascii="Arial" w:eastAsia="Calibri" w:hAnsi="Arial"/>
          <w:sz w:val="19"/>
          <w:szCs w:val="19"/>
          <w:lang w:bidi="th-TH"/>
        </w:rPr>
      </w:pPr>
      <w:r w:rsidRPr="5394F959">
        <w:rPr>
          <w:rFonts w:ascii="Arial" w:eastAsia="Calibri" w:hAnsi="Arial"/>
          <w:sz w:val="19"/>
          <w:szCs w:val="19"/>
          <w:lang w:bidi="th-TH"/>
        </w:rPr>
        <w:t xml:space="preserve">In my opinion, the consolidated and separate financial statements present fairly, in all material respects, the consolidated and separate financial position of </w:t>
      </w:r>
      <w:proofErr w:type="spellStart"/>
      <w:r w:rsidR="008422DE" w:rsidRPr="0094506C">
        <w:rPr>
          <w:rFonts w:ascii="Arial" w:hAnsi="Arial"/>
          <w:sz w:val="19"/>
          <w:szCs w:val="19"/>
          <w:lang w:val="en-US"/>
        </w:rPr>
        <w:t>Phatra</w:t>
      </w:r>
      <w:proofErr w:type="spellEnd"/>
      <w:r w:rsidR="008422DE" w:rsidRPr="0094506C">
        <w:rPr>
          <w:rFonts w:ascii="Arial" w:hAnsi="Arial"/>
          <w:sz w:val="19"/>
          <w:szCs w:val="19"/>
          <w:lang w:val="en-US"/>
        </w:rPr>
        <w:t xml:space="preserve"> Group</w:t>
      </w:r>
      <w:r w:rsidR="008422DE">
        <w:rPr>
          <w:rFonts w:ascii="Arial" w:hAnsi="Arial"/>
          <w:sz w:val="19"/>
          <w:szCs w:val="19"/>
          <w:lang w:val="en-US"/>
        </w:rPr>
        <w:t xml:space="preserve"> Public</w:t>
      </w:r>
      <w:r w:rsidR="008422DE" w:rsidRPr="0094506C">
        <w:rPr>
          <w:rFonts w:ascii="Arial" w:hAnsi="Arial"/>
          <w:sz w:val="19"/>
          <w:szCs w:val="19"/>
          <w:lang w:val="en-US"/>
        </w:rPr>
        <w:t xml:space="preserve"> Company Limited</w:t>
      </w:r>
      <w:r w:rsidR="008422DE">
        <w:rPr>
          <w:rFonts w:ascii="Arial" w:hAnsi="Arial"/>
          <w:sz w:val="19"/>
          <w:szCs w:val="19"/>
          <w:lang w:val="en-US"/>
        </w:rPr>
        <w:t xml:space="preserve"> (“the Company”) </w:t>
      </w:r>
      <w:r w:rsidR="008422DE" w:rsidRPr="00C34746">
        <w:rPr>
          <w:rFonts w:ascii="Arial" w:hAnsi="Arial"/>
          <w:sz w:val="19"/>
          <w:szCs w:val="19"/>
        </w:rPr>
        <w:t>and subsidiar</w:t>
      </w:r>
      <w:r w:rsidR="008422DE">
        <w:rPr>
          <w:rFonts w:ascii="Arial" w:hAnsi="Arial"/>
          <w:sz w:val="19"/>
          <w:szCs w:val="19"/>
        </w:rPr>
        <w:t>y</w:t>
      </w:r>
      <w:r w:rsidR="008422DE" w:rsidRPr="00C34746">
        <w:rPr>
          <w:rFonts w:ascii="Arial" w:hAnsi="Arial"/>
          <w:sz w:val="19"/>
          <w:szCs w:val="19"/>
        </w:rPr>
        <w:t xml:space="preserve"> (</w:t>
      </w:r>
      <w:r w:rsidR="008422DE">
        <w:rPr>
          <w:rFonts w:ascii="Arial" w:hAnsi="Arial" w:cstheme="minorBidi"/>
          <w:sz w:val="19"/>
          <w:szCs w:val="24"/>
          <w:lang w:val="en-US" w:bidi="th-TH"/>
        </w:rPr>
        <w:t>“</w:t>
      </w:r>
      <w:r w:rsidR="008422DE">
        <w:rPr>
          <w:rFonts w:ascii="Arial" w:hAnsi="Arial"/>
          <w:sz w:val="19"/>
          <w:szCs w:val="19"/>
        </w:rPr>
        <w:t>t</w:t>
      </w:r>
      <w:r w:rsidR="008422DE" w:rsidRPr="00C34746">
        <w:rPr>
          <w:rFonts w:ascii="Arial" w:hAnsi="Arial"/>
          <w:sz w:val="19"/>
          <w:szCs w:val="19"/>
        </w:rPr>
        <w:t>he Group</w:t>
      </w:r>
      <w:r w:rsidR="008422DE">
        <w:rPr>
          <w:rFonts w:ascii="Arial" w:hAnsi="Arial"/>
          <w:sz w:val="19"/>
          <w:szCs w:val="19"/>
        </w:rPr>
        <w:t>”</w:t>
      </w:r>
      <w:r w:rsidR="008422DE" w:rsidRPr="00C34746">
        <w:rPr>
          <w:rFonts w:ascii="Arial" w:hAnsi="Arial"/>
          <w:sz w:val="19"/>
          <w:szCs w:val="19"/>
        </w:rPr>
        <w:t>)</w:t>
      </w:r>
      <w:r w:rsidR="007864AC">
        <w:rPr>
          <w:rFonts w:ascii="Arial" w:hAnsi="Arial"/>
          <w:sz w:val="19"/>
          <w:szCs w:val="19"/>
        </w:rPr>
        <w:t>,</w:t>
      </w:r>
      <w:r w:rsidR="008422DE" w:rsidRPr="00C34746">
        <w:rPr>
          <w:rFonts w:ascii="Arial" w:hAnsi="Arial"/>
          <w:sz w:val="19"/>
          <w:szCs w:val="19"/>
        </w:rPr>
        <w:t xml:space="preserve"> </w:t>
      </w:r>
      <w:r w:rsidRPr="5394F959">
        <w:rPr>
          <w:rFonts w:ascii="Arial" w:eastAsia="Calibri" w:hAnsi="Arial"/>
          <w:sz w:val="19"/>
          <w:szCs w:val="19"/>
          <w:lang w:bidi="th-TH"/>
        </w:rPr>
        <w:t xml:space="preserve"> as at 31 December 202</w:t>
      </w:r>
      <w:r w:rsidR="008422DE">
        <w:rPr>
          <w:rFonts w:ascii="Arial" w:eastAsia="Calibri" w:hAnsi="Arial"/>
          <w:sz w:val="19"/>
          <w:szCs w:val="19"/>
          <w:lang w:bidi="th-TH"/>
        </w:rPr>
        <w:t>5</w:t>
      </w:r>
      <w:r w:rsidRPr="5394F959">
        <w:rPr>
          <w:rFonts w:ascii="Arial" w:eastAsia="Calibri" w:hAnsi="Arial"/>
          <w:sz w:val="19"/>
          <w:szCs w:val="19"/>
          <w:lang w:bidi="th-TH"/>
        </w:rPr>
        <w:t xml:space="preserve">, and its consolidated and separate financial performance and its consolidated and separate cash flows for the year then ended in accordance with Thai Financial Reporting Standards (TFRS). </w:t>
      </w:r>
    </w:p>
    <w:p w14:paraId="2948AC19" w14:textId="124F4314" w:rsidR="005913DE" w:rsidRPr="00ED4C4C" w:rsidRDefault="005913DE" w:rsidP="00ED4C4C">
      <w:pPr>
        <w:spacing w:after="0" w:line="360" w:lineRule="auto"/>
        <w:rPr>
          <w:rFonts w:ascii="Arial" w:eastAsia="Calibri" w:hAnsi="Arial"/>
          <w:sz w:val="19"/>
          <w:szCs w:val="19"/>
        </w:rPr>
      </w:pPr>
    </w:p>
    <w:p w14:paraId="151D642F" w14:textId="77777777" w:rsidR="00EE50F8" w:rsidRPr="00EE50F8" w:rsidRDefault="00EE50F8" w:rsidP="00ED4C4C">
      <w:pPr>
        <w:spacing w:after="0" w:line="360" w:lineRule="auto"/>
        <w:jc w:val="thaiDistribute"/>
        <w:rPr>
          <w:rFonts w:ascii="Arial" w:eastAsia="Browallia New" w:hAnsi="Arial"/>
          <w:b/>
          <w:bCs/>
          <w:sz w:val="19"/>
          <w:szCs w:val="19"/>
          <w:lang w:bidi="th-TH"/>
        </w:rPr>
      </w:pPr>
      <w:r w:rsidRPr="00EE50F8">
        <w:rPr>
          <w:rFonts w:ascii="Arial" w:eastAsia="Browallia New" w:hAnsi="Arial"/>
          <w:b/>
          <w:bCs/>
          <w:sz w:val="19"/>
          <w:szCs w:val="19"/>
          <w:lang w:bidi="th-TH"/>
        </w:rPr>
        <w:t xml:space="preserve">Basis for opinion </w:t>
      </w:r>
    </w:p>
    <w:p w14:paraId="01B65FA9" w14:textId="77777777" w:rsidR="00E615D0" w:rsidRPr="00ED4C4C" w:rsidRDefault="00E615D0" w:rsidP="00ED4C4C">
      <w:pPr>
        <w:spacing w:after="0" w:line="360" w:lineRule="auto"/>
        <w:jc w:val="thaiDistribute"/>
        <w:rPr>
          <w:rFonts w:ascii="Arial" w:eastAsia="Browallia New" w:hAnsi="Arial"/>
          <w:sz w:val="19"/>
          <w:szCs w:val="19"/>
          <w:cs/>
          <w:lang w:bidi="th-TH"/>
        </w:rPr>
      </w:pPr>
    </w:p>
    <w:p w14:paraId="6CAB81A4" w14:textId="77777777" w:rsidR="0095783B" w:rsidRPr="0095783B" w:rsidRDefault="0095783B" w:rsidP="00ED4C4C">
      <w:pPr>
        <w:spacing w:after="0" w:line="360" w:lineRule="auto"/>
        <w:jc w:val="thaiDistribute"/>
        <w:rPr>
          <w:rFonts w:ascii="Arial" w:eastAsia="Calibri" w:hAnsi="Arial"/>
          <w:b/>
          <w:bCs/>
          <w:sz w:val="19"/>
          <w:szCs w:val="19"/>
          <w:lang w:bidi="th-TH"/>
        </w:rPr>
      </w:pPr>
      <w:r w:rsidRPr="0095783B">
        <w:rPr>
          <w:rFonts w:ascii="Arial" w:eastAsia="Calibri" w:hAnsi="Arial"/>
          <w:sz w:val="19"/>
          <w:szCs w:val="19"/>
          <w:lang w:bidi="th-TH"/>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 </w:t>
      </w:r>
    </w:p>
    <w:p w14:paraId="6BE6C6D3" w14:textId="77777777" w:rsidR="00EE50F8" w:rsidRDefault="00EE50F8" w:rsidP="00ED4C4C">
      <w:pPr>
        <w:spacing w:after="0" w:line="360" w:lineRule="auto"/>
        <w:jc w:val="thaiDistribute"/>
        <w:rPr>
          <w:rFonts w:ascii="Arial" w:hAnsi="Arial"/>
          <w:sz w:val="19"/>
          <w:szCs w:val="19"/>
          <w:lang w:bidi="th-TH"/>
        </w:rPr>
      </w:pPr>
    </w:p>
    <w:p w14:paraId="51DC3E21" w14:textId="77777777" w:rsidR="00C42FEE" w:rsidRDefault="00C42FEE" w:rsidP="00ED4C4C">
      <w:pPr>
        <w:spacing w:after="0" w:line="360" w:lineRule="auto"/>
        <w:jc w:val="thaiDistribute"/>
        <w:rPr>
          <w:rFonts w:ascii="Arial" w:hAnsi="Arial"/>
          <w:sz w:val="19"/>
          <w:szCs w:val="19"/>
          <w:lang w:bidi="th-TH"/>
        </w:rPr>
      </w:pPr>
    </w:p>
    <w:p w14:paraId="34E595CB" w14:textId="77777777" w:rsidR="00C42FEE" w:rsidRDefault="00C42FEE" w:rsidP="00ED4C4C">
      <w:pPr>
        <w:spacing w:after="0" w:line="360" w:lineRule="auto"/>
        <w:jc w:val="thaiDistribute"/>
        <w:rPr>
          <w:rFonts w:ascii="Arial" w:hAnsi="Arial"/>
          <w:sz w:val="19"/>
          <w:szCs w:val="19"/>
          <w:lang w:bidi="th-TH"/>
        </w:rPr>
      </w:pPr>
    </w:p>
    <w:p w14:paraId="1884985B" w14:textId="77777777" w:rsidR="00C42FEE" w:rsidRDefault="00C42FEE" w:rsidP="00ED4C4C">
      <w:pPr>
        <w:spacing w:after="0" w:line="360" w:lineRule="auto"/>
        <w:jc w:val="thaiDistribute"/>
        <w:rPr>
          <w:rFonts w:ascii="Arial" w:hAnsi="Arial"/>
          <w:sz w:val="19"/>
          <w:szCs w:val="19"/>
          <w:lang w:bidi="th-TH"/>
        </w:rPr>
      </w:pPr>
    </w:p>
    <w:p w14:paraId="6B92CF5E" w14:textId="77777777" w:rsidR="00C42FEE" w:rsidRPr="00ED4C4C" w:rsidRDefault="00C42FEE" w:rsidP="00ED4C4C">
      <w:pPr>
        <w:spacing w:after="0" w:line="360" w:lineRule="auto"/>
        <w:jc w:val="thaiDistribute"/>
        <w:rPr>
          <w:rFonts w:ascii="Arial" w:hAnsi="Arial"/>
          <w:sz w:val="19"/>
          <w:szCs w:val="19"/>
          <w:lang w:bidi="th-TH"/>
        </w:rPr>
      </w:pPr>
    </w:p>
    <w:p w14:paraId="7D6F091A" w14:textId="77777777" w:rsidR="00F5765F" w:rsidRPr="00ED4C4C" w:rsidRDefault="00F5765F" w:rsidP="00ED4C4C">
      <w:pPr>
        <w:spacing w:after="0" w:line="360" w:lineRule="auto"/>
        <w:jc w:val="thaiDistribute"/>
        <w:rPr>
          <w:rFonts w:ascii="Arial" w:eastAsia="Calibri" w:hAnsi="Arial"/>
          <w:b/>
          <w:bCs/>
          <w:sz w:val="19"/>
          <w:szCs w:val="19"/>
          <w:lang w:bidi="th-TH"/>
        </w:rPr>
      </w:pPr>
      <w:r w:rsidRPr="00F5765F">
        <w:rPr>
          <w:rFonts w:ascii="Arial" w:eastAsia="Calibri" w:hAnsi="Arial"/>
          <w:b/>
          <w:bCs/>
          <w:sz w:val="19"/>
          <w:szCs w:val="19"/>
          <w:lang w:bidi="th-TH"/>
        </w:rPr>
        <w:lastRenderedPageBreak/>
        <w:t xml:space="preserve">Responsibilities of the directors for the consolidated and separate financial statements </w:t>
      </w:r>
    </w:p>
    <w:p w14:paraId="64C4C7A4" w14:textId="77777777" w:rsidR="00F5765F" w:rsidRPr="00F5765F" w:rsidRDefault="00F5765F" w:rsidP="00ED4C4C">
      <w:pPr>
        <w:spacing w:after="0" w:line="360" w:lineRule="auto"/>
        <w:jc w:val="thaiDistribute"/>
        <w:rPr>
          <w:rFonts w:ascii="Arial" w:eastAsia="Calibri" w:hAnsi="Arial"/>
          <w:b/>
          <w:bCs/>
          <w:i/>
          <w:iCs/>
          <w:sz w:val="19"/>
          <w:szCs w:val="19"/>
          <w:lang w:bidi="th-TH"/>
        </w:rPr>
      </w:pPr>
    </w:p>
    <w:p w14:paraId="0409FC23" w14:textId="77777777" w:rsidR="003204C6" w:rsidRPr="003204C6" w:rsidRDefault="003204C6" w:rsidP="00ED4C4C">
      <w:pPr>
        <w:spacing w:after="0" w:line="360" w:lineRule="auto"/>
        <w:jc w:val="thaiDistribute"/>
        <w:rPr>
          <w:rFonts w:ascii="Arial" w:eastAsia="Calibri" w:hAnsi="Arial"/>
          <w:sz w:val="19"/>
          <w:szCs w:val="19"/>
          <w:lang w:bidi="th-TH"/>
        </w:rPr>
      </w:pPr>
      <w:r w:rsidRPr="003204C6">
        <w:rPr>
          <w:rFonts w:ascii="Arial" w:eastAsia="Calibri" w:hAnsi="Arial"/>
          <w:sz w:val="19"/>
          <w:szCs w:val="19"/>
          <w:lang w:bidi="th-TH"/>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0E1A8EC1" w14:textId="77777777" w:rsidR="003204C6" w:rsidRPr="003204C6" w:rsidRDefault="003204C6" w:rsidP="00ED4C4C">
      <w:pPr>
        <w:spacing w:after="0" w:line="360" w:lineRule="auto"/>
        <w:jc w:val="thaiDistribute"/>
        <w:rPr>
          <w:rFonts w:ascii="Arial" w:eastAsia="Calibri" w:hAnsi="Arial"/>
          <w:sz w:val="19"/>
          <w:szCs w:val="19"/>
          <w:lang w:bidi="th-TH"/>
        </w:rPr>
      </w:pPr>
    </w:p>
    <w:p w14:paraId="2BE332E5" w14:textId="77777777" w:rsidR="003204C6" w:rsidRPr="003204C6" w:rsidRDefault="003204C6" w:rsidP="00ED4C4C">
      <w:pPr>
        <w:spacing w:after="0" w:line="360" w:lineRule="auto"/>
        <w:jc w:val="thaiDistribute"/>
        <w:rPr>
          <w:rFonts w:ascii="Arial" w:eastAsia="Calibri" w:hAnsi="Arial"/>
          <w:sz w:val="19"/>
          <w:szCs w:val="19"/>
          <w:lang w:bidi="th-TH"/>
        </w:rPr>
      </w:pPr>
      <w:r w:rsidRPr="003204C6">
        <w:rPr>
          <w:rFonts w:ascii="Arial" w:eastAsia="Calibri" w:hAnsi="Arial"/>
          <w:sz w:val="19"/>
          <w:szCs w:val="19"/>
          <w:lang w:bidi="th-TH"/>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4624382F" w14:textId="77777777" w:rsidR="003204C6" w:rsidRPr="003204C6" w:rsidRDefault="003204C6" w:rsidP="00ED4C4C">
      <w:pPr>
        <w:spacing w:after="0" w:line="360" w:lineRule="auto"/>
        <w:jc w:val="thaiDistribute"/>
        <w:rPr>
          <w:rFonts w:ascii="Arial" w:eastAsia="Calibri" w:hAnsi="Arial"/>
          <w:sz w:val="19"/>
          <w:szCs w:val="19"/>
          <w:lang w:bidi="th-TH"/>
        </w:rPr>
      </w:pPr>
    </w:p>
    <w:p w14:paraId="768C375E" w14:textId="77777777" w:rsidR="003204C6" w:rsidRPr="003204C6" w:rsidRDefault="003204C6" w:rsidP="00ED4C4C">
      <w:pPr>
        <w:spacing w:after="0" w:line="360" w:lineRule="auto"/>
        <w:jc w:val="thaiDistribute"/>
        <w:rPr>
          <w:rFonts w:ascii="Arial" w:eastAsia="Calibri" w:hAnsi="Arial"/>
          <w:sz w:val="19"/>
          <w:szCs w:val="19"/>
          <w:lang w:bidi="th-TH"/>
        </w:rPr>
      </w:pPr>
      <w:r w:rsidRPr="003204C6">
        <w:rPr>
          <w:rFonts w:ascii="Arial" w:eastAsia="Calibri" w:hAnsi="Arial"/>
          <w:sz w:val="19"/>
          <w:szCs w:val="19"/>
          <w:lang w:bidi="th-TH"/>
        </w:rPr>
        <w:t xml:space="preserve">The audit committee assists the directors in discharging their responsibilities for overseeing the Group’s and the Company’s financial reporting process. </w:t>
      </w:r>
    </w:p>
    <w:p w14:paraId="239DD4B4" w14:textId="77777777" w:rsidR="0018752E" w:rsidRPr="00ED4C4C" w:rsidRDefault="0018752E" w:rsidP="00ED4C4C">
      <w:pPr>
        <w:spacing w:after="0" w:line="360" w:lineRule="auto"/>
        <w:jc w:val="thaiDistribute"/>
        <w:rPr>
          <w:rFonts w:ascii="Arial" w:eastAsia="Calibri" w:hAnsi="Arial"/>
          <w:sz w:val="19"/>
          <w:szCs w:val="19"/>
          <w:lang w:bidi="th-TH"/>
        </w:rPr>
      </w:pPr>
    </w:p>
    <w:p w14:paraId="10EC04D8" w14:textId="77777777" w:rsidR="002B111F" w:rsidRPr="002B111F" w:rsidRDefault="002B111F" w:rsidP="00ED4C4C">
      <w:pPr>
        <w:spacing w:after="0" w:line="360" w:lineRule="auto"/>
        <w:jc w:val="thaiDistribute"/>
        <w:rPr>
          <w:rFonts w:ascii="Arial" w:hAnsi="Arial"/>
          <w:b/>
          <w:bCs/>
          <w:sz w:val="19"/>
          <w:szCs w:val="19"/>
          <w:lang w:bidi="th-TH"/>
        </w:rPr>
      </w:pPr>
      <w:r w:rsidRPr="002B111F">
        <w:rPr>
          <w:rFonts w:ascii="Arial" w:hAnsi="Arial"/>
          <w:b/>
          <w:bCs/>
          <w:sz w:val="19"/>
          <w:szCs w:val="19"/>
          <w:lang w:bidi="th-TH"/>
        </w:rPr>
        <w:t>Auditor’s responsibilities for the audit of the consolidated and separate financial statements</w:t>
      </w:r>
    </w:p>
    <w:p w14:paraId="5C19A8B3" w14:textId="77777777" w:rsidR="00540D7E" w:rsidRPr="00ED4C4C" w:rsidRDefault="00540D7E" w:rsidP="00ED4C4C">
      <w:pPr>
        <w:spacing w:after="0" w:line="360" w:lineRule="auto"/>
        <w:jc w:val="thaiDistribute"/>
        <w:rPr>
          <w:rFonts w:ascii="Arial" w:eastAsia="Browallia New" w:hAnsi="Arial"/>
          <w:sz w:val="19"/>
          <w:szCs w:val="19"/>
          <w:lang w:bidi="th-TH"/>
        </w:rPr>
      </w:pPr>
    </w:p>
    <w:p w14:paraId="2D128DDA" w14:textId="77777777" w:rsidR="009715DD" w:rsidRPr="009715DD" w:rsidRDefault="009715DD" w:rsidP="00ED4C4C">
      <w:pPr>
        <w:spacing w:after="0" w:line="360" w:lineRule="auto"/>
        <w:jc w:val="thaiDistribute"/>
        <w:rPr>
          <w:rFonts w:ascii="Arial" w:eastAsia="Calibri" w:hAnsi="Arial"/>
          <w:sz w:val="19"/>
          <w:szCs w:val="19"/>
          <w:lang w:bidi="th-TH"/>
        </w:rPr>
      </w:pPr>
      <w:r w:rsidRPr="009715DD">
        <w:rPr>
          <w:rFonts w:ascii="Arial" w:eastAsia="Calibri" w:hAnsi="Arial"/>
          <w:sz w:val="19"/>
          <w:szCs w:val="19"/>
          <w:lang w:bidi="th-TH"/>
        </w:rPr>
        <w:t xml:space="preserve">My objectives are to obtain reasonable assurance about whether the consolidated and separate financial statements </w:t>
      </w:r>
      <w:proofErr w:type="gramStart"/>
      <w:r w:rsidRPr="009715DD">
        <w:rPr>
          <w:rFonts w:ascii="Arial" w:eastAsia="Calibri" w:hAnsi="Arial"/>
          <w:sz w:val="19"/>
          <w:szCs w:val="19"/>
          <w:lang w:bidi="th-TH"/>
        </w:rPr>
        <w:t>as a whole are</w:t>
      </w:r>
      <w:proofErr w:type="gramEnd"/>
      <w:r w:rsidRPr="009715DD">
        <w:rPr>
          <w:rFonts w:ascii="Arial" w:eastAsia="Calibri" w:hAnsi="Arial"/>
          <w:sz w:val="19"/>
          <w:szCs w:val="19"/>
          <w:lang w:bidi="th-TH"/>
        </w:rPr>
        <w:t xml:space="preserve"> free from material misstatement, whether due to fraud or error, and to issue an auditor’s report that includes my opinion. Reasonable assurance is a high level of </w:t>
      </w:r>
      <w:proofErr w:type="gramStart"/>
      <w:r w:rsidRPr="009715DD">
        <w:rPr>
          <w:rFonts w:ascii="Arial" w:eastAsia="Calibri" w:hAnsi="Arial"/>
          <w:sz w:val="19"/>
          <w:szCs w:val="19"/>
          <w:lang w:bidi="th-TH"/>
        </w:rPr>
        <w:t>assurance, but</w:t>
      </w:r>
      <w:proofErr w:type="gramEnd"/>
      <w:r w:rsidRPr="009715DD">
        <w:rPr>
          <w:rFonts w:ascii="Arial" w:eastAsia="Calibri" w:hAnsi="Arial"/>
          <w:sz w:val="19"/>
          <w:szCs w:val="19"/>
          <w:lang w:bidi="th-TH"/>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715DD">
        <w:rPr>
          <w:rFonts w:ascii="Arial" w:eastAsia="Calibri" w:hAnsi="Arial"/>
          <w:sz w:val="19"/>
          <w:szCs w:val="19"/>
          <w:lang w:bidi="th-TH"/>
        </w:rPr>
        <w:t>on the basis of</w:t>
      </w:r>
      <w:proofErr w:type="gramEnd"/>
      <w:r w:rsidRPr="009715DD">
        <w:rPr>
          <w:rFonts w:ascii="Arial" w:eastAsia="Calibri" w:hAnsi="Arial"/>
          <w:sz w:val="19"/>
          <w:szCs w:val="19"/>
          <w:lang w:bidi="th-TH"/>
        </w:rPr>
        <w:t xml:space="preserve"> these consolidated and separate financial statements.</w:t>
      </w:r>
    </w:p>
    <w:p w14:paraId="4A9906F9" w14:textId="77777777" w:rsidR="00FE0D4C" w:rsidRPr="00ED4C4C" w:rsidRDefault="00FE0D4C" w:rsidP="00ED4C4C">
      <w:pPr>
        <w:spacing w:after="0" w:line="360" w:lineRule="auto"/>
        <w:jc w:val="thaiDistribute"/>
        <w:rPr>
          <w:rFonts w:ascii="Arial" w:eastAsia="Calibri" w:hAnsi="Arial"/>
          <w:sz w:val="19"/>
          <w:szCs w:val="19"/>
          <w:cs/>
          <w:lang w:bidi="th-TH"/>
        </w:rPr>
      </w:pPr>
    </w:p>
    <w:p w14:paraId="5A6CD8BC" w14:textId="77777777" w:rsidR="00B14777" w:rsidRPr="00B14777" w:rsidRDefault="00B14777" w:rsidP="00ED4C4C">
      <w:pPr>
        <w:spacing w:after="0" w:line="360" w:lineRule="auto"/>
        <w:jc w:val="thaiDistribute"/>
        <w:rPr>
          <w:rFonts w:ascii="Arial" w:eastAsia="Calibri" w:hAnsi="Arial"/>
          <w:sz w:val="19"/>
          <w:szCs w:val="19"/>
          <w:lang w:bidi="th-TH"/>
        </w:rPr>
      </w:pPr>
      <w:r w:rsidRPr="00B14777">
        <w:rPr>
          <w:rFonts w:ascii="Arial" w:eastAsia="Calibri" w:hAnsi="Arial"/>
          <w:sz w:val="19"/>
          <w:szCs w:val="19"/>
          <w:lang w:bidi="th-TH"/>
        </w:rPr>
        <w:t xml:space="preserve">As part of an audit in accordance with TSAs, I exercise professional judgement and maintain professional scepticism throughout the audit. I also: </w:t>
      </w:r>
    </w:p>
    <w:p w14:paraId="52FA5249" w14:textId="77777777" w:rsidR="000F515D" w:rsidRPr="00ED4C4C" w:rsidRDefault="000F515D" w:rsidP="00ED4C4C">
      <w:pPr>
        <w:pStyle w:val="ListParagraph"/>
        <w:spacing w:after="0" w:line="360" w:lineRule="auto"/>
        <w:ind w:left="360"/>
        <w:jc w:val="thaiDistribute"/>
        <w:rPr>
          <w:rFonts w:ascii="Arial" w:eastAsia="Browallia New" w:hAnsi="Arial"/>
          <w:sz w:val="19"/>
          <w:szCs w:val="19"/>
          <w:lang w:bidi="th-TH"/>
        </w:rPr>
      </w:pPr>
    </w:p>
    <w:p w14:paraId="10F82ECF" w14:textId="77777777" w:rsidR="00835A9A" w:rsidRDefault="00835A9A" w:rsidP="00ED4C4C">
      <w:pPr>
        <w:numPr>
          <w:ilvl w:val="0"/>
          <w:numId w:val="38"/>
        </w:numPr>
        <w:spacing w:after="0" w:line="360" w:lineRule="auto"/>
        <w:ind w:left="567" w:hanging="567"/>
        <w:jc w:val="thaiDistribute"/>
        <w:rPr>
          <w:rFonts w:ascii="Arial" w:eastAsia="Calibri" w:hAnsi="Arial"/>
          <w:sz w:val="19"/>
          <w:szCs w:val="19"/>
          <w:lang w:bidi="th-TH"/>
        </w:rPr>
      </w:pPr>
      <w:r w:rsidRPr="00835A9A">
        <w:rPr>
          <w:rFonts w:ascii="Arial" w:eastAsia="Calibri" w:hAnsi="Arial"/>
          <w:sz w:val="19"/>
          <w:szCs w:val="19"/>
          <w:lang w:bidi="th-TH"/>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B23F5A2" w14:textId="77777777" w:rsidR="00B174BD" w:rsidRDefault="00B174BD" w:rsidP="00B174BD">
      <w:pPr>
        <w:spacing w:after="0" w:line="360" w:lineRule="auto"/>
        <w:jc w:val="thaiDistribute"/>
        <w:rPr>
          <w:rFonts w:ascii="Arial" w:eastAsia="Calibri" w:hAnsi="Arial"/>
          <w:sz w:val="19"/>
          <w:szCs w:val="19"/>
          <w:lang w:bidi="th-TH"/>
        </w:rPr>
      </w:pPr>
    </w:p>
    <w:p w14:paraId="7579BBD4" w14:textId="77777777" w:rsidR="00B174BD" w:rsidRDefault="00B174BD" w:rsidP="00B174BD">
      <w:pPr>
        <w:spacing w:after="0" w:line="360" w:lineRule="auto"/>
        <w:jc w:val="thaiDistribute"/>
        <w:rPr>
          <w:rFonts w:ascii="Arial" w:eastAsia="Calibri" w:hAnsi="Arial"/>
          <w:sz w:val="19"/>
          <w:szCs w:val="19"/>
          <w:lang w:bidi="th-TH"/>
        </w:rPr>
      </w:pPr>
    </w:p>
    <w:p w14:paraId="4B74EAB6" w14:textId="77777777" w:rsidR="007A6AC1" w:rsidRDefault="007A6AC1" w:rsidP="00B174BD">
      <w:pPr>
        <w:spacing w:after="0" w:line="360" w:lineRule="auto"/>
        <w:jc w:val="thaiDistribute"/>
        <w:rPr>
          <w:rFonts w:ascii="Arial" w:eastAsia="Calibri" w:hAnsi="Arial"/>
          <w:sz w:val="19"/>
          <w:szCs w:val="19"/>
          <w:lang w:bidi="th-TH"/>
        </w:rPr>
      </w:pPr>
    </w:p>
    <w:p w14:paraId="3EDDC9D0" w14:textId="77777777" w:rsidR="00B174BD" w:rsidRDefault="00B174BD" w:rsidP="00B174BD">
      <w:pPr>
        <w:spacing w:after="0" w:line="360" w:lineRule="auto"/>
        <w:jc w:val="thaiDistribute"/>
        <w:rPr>
          <w:rFonts w:ascii="Arial" w:eastAsia="Calibri" w:hAnsi="Arial"/>
          <w:sz w:val="19"/>
          <w:szCs w:val="19"/>
          <w:lang w:bidi="th-TH"/>
        </w:rPr>
      </w:pPr>
    </w:p>
    <w:p w14:paraId="3F8CBEA3" w14:textId="77777777" w:rsidR="00C42FEE" w:rsidRDefault="00C42FEE" w:rsidP="00B174BD">
      <w:pPr>
        <w:spacing w:after="0" w:line="360" w:lineRule="auto"/>
        <w:jc w:val="thaiDistribute"/>
        <w:rPr>
          <w:rFonts w:ascii="Arial" w:eastAsia="Calibri" w:hAnsi="Arial"/>
          <w:sz w:val="19"/>
          <w:szCs w:val="19"/>
          <w:lang w:bidi="th-TH"/>
        </w:rPr>
      </w:pPr>
    </w:p>
    <w:p w14:paraId="1035A066" w14:textId="77777777" w:rsidR="00C42FEE" w:rsidRDefault="00C42FEE" w:rsidP="00B174BD">
      <w:pPr>
        <w:spacing w:after="0" w:line="360" w:lineRule="auto"/>
        <w:jc w:val="thaiDistribute"/>
        <w:rPr>
          <w:rFonts w:ascii="Arial" w:eastAsia="Calibri" w:hAnsi="Arial"/>
          <w:sz w:val="19"/>
          <w:szCs w:val="19"/>
          <w:lang w:bidi="th-TH"/>
        </w:rPr>
      </w:pPr>
    </w:p>
    <w:p w14:paraId="15626BF2" w14:textId="77777777" w:rsidR="00B174BD" w:rsidRPr="00835A9A" w:rsidRDefault="00B174BD" w:rsidP="00B174BD">
      <w:pPr>
        <w:spacing w:after="0" w:line="360" w:lineRule="auto"/>
        <w:jc w:val="thaiDistribute"/>
        <w:rPr>
          <w:rFonts w:ascii="Arial" w:eastAsia="Calibri" w:hAnsi="Arial"/>
          <w:sz w:val="19"/>
          <w:szCs w:val="19"/>
          <w:lang w:bidi="th-TH"/>
        </w:rPr>
      </w:pPr>
    </w:p>
    <w:p w14:paraId="744AB3D1" w14:textId="77777777" w:rsidR="00835A9A" w:rsidRPr="00835A9A" w:rsidRDefault="00835A9A" w:rsidP="00ED4C4C">
      <w:pPr>
        <w:numPr>
          <w:ilvl w:val="0"/>
          <w:numId w:val="38"/>
        </w:numPr>
        <w:spacing w:after="0" w:line="360" w:lineRule="auto"/>
        <w:ind w:left="567" w:hanging="567"/>
        <w:jc w:val="thaiDistribute"/>
        <w:rPr>
          <w:rFonts w:ascii="Arial" w:eastAsia="Calibri" w:hAnsi="Arial"/>
          <w:sz w:val="19"/>
          <w:szCs w:val="19"/>
          <w:lang w:bidi="th-TH"/>
        </w:rPr>
      </w:pPr>
      <w:r w:rsidRPr="00835A9A">
        <w:rPr>
          <w:rFonts w:ascii="Arial" w:eastAsia="Calibri" w:hAnsi="Arial"/>
          <w:sz w:val="19"/>
          <w:szCs w:val="19"/>
          <w:lang w:bidi="th-TH"/>
        </w:rPr>
        <w:lastRenderedPageBreak/>
        <w:t xml:space="preserve">Obtain an understanding of internal control relevant to the audit </w:t>
      </w:r>
      <w:proofErr w:type="gramStart"/>
      <w:r w:rsidRPr="00835A9A">
        <w:rPr>
          <w:rFonts w:ascii="Arial" w:eastAsia="Calibri" w:hAnsi="Arial"/>
          <w:sz w:val="19"/>
          <w:szCs w:val="19"/>
          <w:lang w:bidi="th-TH"/>
        </w:rPr>
        <w:t>in order to</w:t>
      </w:r>
      <w:proofErr w:type="gramEnd"/>
      <w:r w:rsidRPr="00835A9A">
        <w:rPr>
          <w:rFonts w:ascii="Arial" w:eastAsia="Calibri" w:hAnsi="Arial"/>
          <w:sz w:val="19"/>
          <w:szCs w:val="19"/>
          <w:lang w:bidi="th-TH"/>
        </w:rPr>
        <w:t xml:space="preserve"> design audit procedures that are appropriate in the circumstances, but not for the purpose of expressing an opinion on the effectiveness of the Group’s and the Company’s internal control. </w:t>
      </w:r>
    </w:p>
    <w:p w14:paraId="70E156BA" w14:textId="77777777" w:rsidR="00835A9A" w:rsidRPr="00835A9A" w:rsidRDefault="00835A9A" w:rsidP="00ED4C4C">
      <w:pPr>
        <w:numPr>
          <w:ilvl w:val="0"/>
          <w:numId w:val="38"/>
        </w:numPr>
        <w:spacing w:after="0" w:line="360" w:lineRule="auto"/>
        <w:ind w:left="567" w:hanging="567"/>
        <w:jc w:val="thaiDistribute"/>
        <w:rPr>
          <w:rFonts w:ascii="Arial" w:eastAsia="Calibri" w:hAnsi="Arial"/>
          <w:sz w:val="19"/>
          <w:szCs w:val="19"/>
          <w:lang w:bidi="th-TH"/>
        </w:rPr>
      </w:pPr>
      <w:r w:rsidRPr="00835A9A">
        <w:rPr>
          <w:rFonts w:ascii="Arial" w:eastAsia="Calibri" w:hAnsi="Arial"/>
          <w:sz w:val="19"/>
          <w:szCs w:val="19"/>
          <w:lang w:bidi="th-TH"/>
        </w:rPr>
        <w:t xml:space="preserve">Evaluate the appropriateness of accounting policies used and the reasonableness of accounting estimates and related disclosures made by the directors. </w:t>
      </w:r>
    </w:p>
    <w:p w14:paraId="0FC91CE0" w14:textId="77777777" w:rsidR="00835A9A" w:rsidRPr="00835A9A" w:rsidRDefault="00835A9A" w:rsidP="00ED4C4C">
      <w:pPr>
        <w:numPr>
          <w:ilvl w:val="0"/>
          <w:numId w:val="38"/>
        </w:numPr>
        <w:spacing w:after="0" w:line="360" w:lineRule="auto"/>
        <w:ind w:left="567" w:hanging="567"/>
        <w:jc w:val="thaiDistribute"/>
        <w:rPr>
          <w:rFonts w:ascii="Arial" w:eastAsia="Calibri" w:hAnsi="Arial"/>
          <w:sz w:val="19"/>
          <w:szCs w:val="19"/>
          <w:lang w:bidi="th-TH"/>
        </w:rPr>
      </w:pPr>
      <w:r w:rsidRPr="00835A9A">
        <w:rPr>
          <w:rFonts w:ascii="Arial" w:eastAsia="Calibri" w:hAnsi="Arial"/>
          <w:sz w:val="19"/>
          <w:szCs w:val="19"/>
          <w:lang w:bidi="th-TH"/>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165883B" w14:textId="77777777" w:rsidR="00835A9A" w:rsidRPr="00835A9A" w:rsidRDefault="00835A9A" w:rsidP="00ED4C4C">
      <w:pPr>
        <w:numPr>
          <w:ilvl w:val="0"/>
          <w:numId w:val="38"/>
        </w:numPr>
        <w:spacing w:after="0" w:line="360" w:lineRule="auto"/>
        <w:ind w:left="567" w:hanging="567"/>
        <w:jc w:val="thaiDistribute"/>
        <w:rPr>
          <w:rFonts w:ascii="Arial" w:eastAsia="Calibri" w:hAnsi="Arial"/>
          <w:sz w:val="19"/>
          <w:szCs w:val="19"/>
          <w:lang w:bidi="th-TH"/>
        </w:rPr>
      </w:pPr>
      <w:r w:rsidRPr="00835A9A">
        <w:rPr>
          <w:rFonts w:ascii="Arial" w:eastAsia="Calibri" w:hAnsi="Arial"/>
          <w:sz w:val="19"/>
          <w:szCs w:val="19"/>
          <w:lang w:bidi="th-TH"/>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F280485" w14:textId="77777777" w:rsidR="00835A9A" w:rsidRPr="00835A9A" w:rsidRDefault="00835A9A" w:rsidP="00ED4C4C">
      <w:pPr>
        <w:numPr>
          <w:ilvl w:val="0"/>
          <w:numId w:val="38"/>
        </w:numPr>
        <w:spacing w:after="0" w:line="360" w:lineRule="auto"/>
        <w:ind w:left="567" w:hanging="567"/>
        <w:jc w:val="thaiDistribute"/>
        <w:rPr>
          <w:rFonts w:ascii="Arial" w:eastAsia="Calibri" w:hAnsi="Arial"/>
          <w:sz w:val="19"/>
          <w:szCs w:val="19"/>
          <w:lang w:bidi="th-TH"/>
        </w:rPr>
      </w:pPr>
      <w:r w:rsidRPr="00835A9A">
        <w:rPr>
          <w:rFonts w:ascii="Arial" w:eastAsia="Calibri" w:hAnsi="Arial"/>
          <w:sz w:val="19"/>
          <w:szCs w:val="19"/>
          <w:lang w:bidi="th-TH"/>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69D084E6" w14:textId="77777777" w:rsidR="00D53F68" w:rsidRPr="00ED4C4C" w:rsidRDefault="00D53F68" w:rsidP="00ED4C4C">
      <w:pPr>
        <w:spacing w:after="0" w:line="360" w:lineRule="auto"/>
        <w:jc w:val="thaiDistribute"/>
        <w:rPr>
          <w:rFonts w:ascii="Arial" w:eastAsia="Browallia New,Calibri" w:hAnsi="Arial"/>
          <w:sz w:val="19"/>
          <w:szCs w:val="19"/>
          <w:lang w:bidi="th-TH"/>
        </w:rPr>
      </w:pPr>
    </w:p>
    <w:p w14:paraId="0F5D6EFA" w14:textId="77777777" w:rsidR="00920182" w:rsidRPr="00920182" w:rsidRDefault="00920182" w:rsidP="00ED4C4C">
      <w:pPr>
        <w:spacing w:after="0" w:line="360" w:lineRule="auto"/>
        <w:jc w:val="thaiDistribute"/>
        <w:rPr>
          <w:rFonts w:ascii="Arial" w:eastAsia="Browallia New,Calibri" w:hAnsi="Arial"/>
          <w:sz w:val="19"/>
          <w:szCs w:val="19"/>
          <w:lang w:bidi="th-TH"/>
        </w:rPr>
      </w:pPr>
      <w:r w:rsidRPr="00920182">
        <w:rPr>
          <w:rFonts w:ascii="Arial" w:eastAsia="Browallia New,Calibri" w:hAnsi="Arial"/>
          <w:sz w:val="19"/>
          <w:szCs w:val="19"/>
          <w:lang w:bidi="th-TH"/>
        </w:rPr>
        <w:t xml:space="preserve">I communicate with the audit committee regarding, among other matters, the planned scope and timing of the audit and significant audit findings, including any significant deficiencies in internal control that I identify during my audit. </w:t>
      </w:r>
    </w:p>
    <w:p w14:paraId="0E7721CC" w14:textId="77777777" w:rsidR="00920182" w:rsidRPr="00920182" w:rsidRDefault="00920182" w:rsidP="00ED4C4C">
      <w:pPr>
        <w:spacing w:after="0" w:line="360" w:lineRule="auto"/>
        <w:jc w:val="thaiDistribute"/>
        <w:rPr>
          <w:rFonts w:ascii="Arial" w:eastAsia="Browallia New,Calibri" w:hAnsi="Arial"/>
          <w:sz w:val="19"/>
          <w:szCs w:val="19"/>
          <w:lang w:bidi="th-TH"/>
        </w:rPr>
      </w:pPr>
    </w:p>
    <w:p w14:paraId="0B5852B3" w14:textId="77777777" w:rsidR="00920182" w:rsidRPr="00920182" w:rsidRDefault="00920182" w:rsidP="00ED4C4C">
      <w:pPr>
        <w:spacing w:after="0" w:line="360" w:lineRule="auto"/>
        <w:jc w:val="thaiDistribute"/>
        <w:rPr>
          <w:rFonts w:ascii="Arial" w:eastAsia="Browallia New,Calibri" w:hAnsi="Arial"/>
          <w:sz w:val="19"/>
          <w:szCs w:val="19"/>
          <w:lang w:bidi="th-TH"/>
        </w:rPr>
      </w:pPr>
      <w:r w:rsidRPr="00920182">
        <w:rPr>
          <w:rFonts w:ascii="Arial" w:eastAsia="Browallia New,Calibri" w:hAnsi="Arial"/>
          <w:sz w:val="19"/>
          <w:szCs w:val="19"/>
          <w:lang w:bidi="th-TH"/>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6FFABA7" w14:textId="77777777" w:rsidR="00ED4C4C" w:rsidRDefault="00ED4C4C" w:rsidP="00ED4C4C">
      <w:pPr>
        <w:spacing w:after="0" w:line="360" w:lineRule="auto"/>
        <w:jc w:val="thaiDistribute"/>
        <w:rPr>
          <w:rFonts w:ascii="Arial" w:eastAsia="Browallia New" w:hAnsi="Arial"/>
          <w:sz w:val="19"/>
          <w:szCs w:val="19"/>
          <w:lang w:bidi="th-TH"/>
        </w:rPr>
      </w:pPr>
    </w:p>
    <w:p w14:paraId="0772FBE9" w14:textId="77777777" w:rsidR="00B174BD" w:rsidRDefault="00B174BD" w:rsidP="00ED4C4C">
      <w:pPr>
        <w:spacing w:after="0" w:line="360" w:lineRule="auto"/>
        <w:jc w:val="thaiDistribute"/>
        <w:rPr>
          <w:rFonts w:ascii="Arial" w:eastAsia="Browallia New" w:hAnsi="Arial"/>
          <w:sz w:val="19"/>
          <w:szCs w:val="19"/>
          <w:lang w:bidi="th-TH"/>
        </w:rPr>
      </w:pPr>
    </w:p>
    <w:p w14:paraId="0F92E27D" w14:textId="77777777" w:rsidR="00B174BD" w:rsidRDefault="00B174BD" w:rsidP="00ED4C4C">
      <w:pPr>
        <w:spacing w:after="0" w:line="360" w:lineRule="auto"/>
        <w:jc w:val="thaiDistribute"/>
        <w:rPr>
          <w:rFonts w:ascii="Arial" w:eastAsia="Browallia New" w:hAnsi="Arial"/>
          <w:sz w:val="19"/>
          <w:szCs w:val="19"/>
          <w:lang w:bidi="th-TH"/>
        </w:rPr>
      </w:pPr>
    </w:p>
    <w:p w14:paraId="680D0A4B" w14:textId="77777777" w:rsidR="00B174BD" w:rsidRDefault="00B174BD" w:rsidP="00ED4C4C">
      <w:pPr>
        <w:spacing w:after="0" w:line="360" w:lineRule="auto"/>
        <w:jc w:val="thaiDistribute"/>
        <w:rPr>
          <w:rFonts w:ascii="Arial" w:eastAsia="Browallia New" w:hAnsi="Arial"/>
          <w:sz w:val="19"/>
          <w:szCs w:val="19"/>
          <w:lang w:bidi="th-TH"/>
        </w:rPr>
      </w:pPr>
    </w:p>
    <w:p w14:paraId="4F57CCF9" w14:textId="77777777" w:rsidR="00B174BD" w:rsidRDefault="00B174BD" w:rsidP="00ED4C4C">
      <w:pPr>
        <w:spacing w:after="0" w:line="360" w:lineRule="auto"/>
        <w:jc w:val="thaiDistribute"/>
        <w:rPr>
          <w:rFonts w:ascii="Arial" w:eastAsia="Browallia New" w:hAnsi="Arial"/>
          <w:sz w:val="19"/>
          <w:szCs w:val="19"/>
          <w:lang w:bidi="th-TH"/>
        </w:rPr>
      </w:pPr>
    </w:p>
    <w:p w14:paraId="4199D1F4" w14:textId="77777777" w:rsidR="00B174BD" w:rsidRDefault="00B174BD" w:rsidP="00ED4C4C">
      <w:pPr>
        <w:spacing w:after="0" w:line="360" w:lineRule="auto"/>
        <w:jc w:val="thaiDistribute"/>
        <w:rPr>
          <w:rFonts w:ascii="Arial" w:eastAsia="Browallia New" w:hAnsi="Arial"/>
          <w:sz w:val="19"/>
          <w:szCs w:val="19"/>
          <w:lang w:bidi="th-TH"/>
        </w:rPr>
      </w:pPr>
    </w:p>
    <w:p w14:paraId="4F8AF641" w14:textId="77777777" w:rsidR="00B174BD" w:rsidRDefault="00B174BD" w:rsidP="00ED4C4C">
      <w:pPr>
        <w:spacing w:after="0" w:line="360" w:lineRule="auto"/>
        <w:jc w:val="thaiDistribute"/>
        <w:rPr>
          <w:rFonts w:ascii="Arial" w:eastAsia="Browallia New" w:hAnsi="Arial"/>
          <w:sz w:val="19"/>
          <w:szCs w:val="19"/>
          <w:lang w:bidi="th-TH"/>
        </w:rPr>
      </w:pPr>
    </w:p>
    <w:p w14:paraId="645EDED3" w14:textId="77777777" w:rsidR="00B174BD" w:rsidRDefault="00B174BD" w:rsidP="00ED4C4C">
      <w:pPr>
        <w:spacing w:after="0" w:line="360" w:lineRule="auto"/>
        <w:jc w:val="thaiDistribute"/>
        <w:rPr>
          <w:rFonts w:ascii="Arial" w:eastAsia="Browallia New" w:hAnsi="Arial"/>
          <w:sz w:val="19"/>
          <w:szCs w:val="19"/>
          <w:lang w:bidi="th-TH"/>
        </w:rPr>
      </w:pPr>
    </w:p>
    <w:p w14:paraId="4E0DD225" w14:textId="77777777" w:rsidR="00C42FEE" w:rsidRDefault="00C42FEE" w:rsidP="00ED4C4C">
      <w:pPr>
        <w:spacing w:after="0" w:line="360" w:lineRule="auto"/>
        <w:jc w:val="thaiDistribute"/>
        <w:rPr>
          <w:rFonts w:ascii="Arial" w:eastAsia="Browallia New" w:hAnsi="Arial"/>
          <w:sz w:val="19"/>
          <w:szCs w:val="19"/>
          <w:lang w:bidi="th-TH"/>
        </w:rPr>
      </w:pPr>
    </w:p>
    <w:p w14:paraId="58181E46" w14:textId="77777777" w:rsidR="00C42FEE" w:rsidRDefault="00C42FEE" w:rsidP="00ED4C4C">
      <w:pPr>
        <w:spacing w:after="0" w:line="360" w:lineRule="auto"/>
        <w:jc w:val="thaiDistribute"/>
        <w:rPr>
          <w:rFonts w:ascii="Arial" w:eastAsia="Browallia New" w:hAnsi="Arial"/>
          <w:sz w:val="19"/>
          <w:szCs w:val="19"/>
          <w:lang w:bidi="th-TH"/>
        </w:rPr>
      </w:pPr>
    </w:p>
    <w:p w14:paraId="45F018F7" w14:textId="77777777" w:rsidR="00C42FEE" w:rsidRDefault="00C42FEE" w:rsidP="00ED4C4C">
      <w:pPr>
        <w:spacing w:after="0" w:line="360" w:lineRule="auto"/>
        <w:jc w:val="thaiDistribute"/>
        <w:rPr>
          <w:rFonts w:ascii="Arial" w:eastAsia="Browallia New" w:hAnsi="Arial"/>
          <w:sz w:val="19"/>
          <w:szCs w:val="19"/>
          <w:lang w:bidi="th-TH"/>
        </w:rPr>
      </w:pPr>
    </w:p>
    <w:p w14:paraId="12A6E957" w14:textId="77777777" w:rsidR="00B174BD" w:rsidRDefault="00B174BD" w:rsidP="00ED4C4C">
      <w:pPr>
        <w:spacing w:after="0" w:line="360" w:lineRule="auto"/>
        <w:jc w:val="thaiDistribute"/>
        <w:rPr>
          <w:rFonts w:ascii="Arial" w:eastAsia="Browallia New" w:hAnsi="Arial"/>
          <w:sz w:val="19"/>
          <w:szCs w:val="19"/>
          <w:lang w:bidi="th-TH"/>
        </w:rPr>
      </w:pPr>
    </w:p>
    <w:p w14:paraId="7BB1CF7D" w14:textId="77777777" w:rsidR="00B174BD" w:rsidRDefault="00B174BD" w:rsidP="00ED4C4C">
      <w:pPr>
        <w:spacing w:after="0" w:line="360" w:lineRule="auto"/>
        <w:jc w:val="thaiDistribute"/>
        <w:rPr>
          <w:rFonts w:ascii="Arial" w:eastAsia="Browallia New" w:hAnsi="Arial"/>
          <w:sz w:val="19"/>
          <w:szCs w:val="19"/>
          <w:lang w:bidi="th-TH"/>
        </w:rPr>
      </w:pPr>
    </w:p>
    <w:p w14:paraId="78826CE4" w14:textId="5598EE6D" w:rsidR="00866E90" w:rsidRPr="00866E90" w:rsidRDefault="00866E90" w:rsidP="00ED4C4C">
      <w:pPr>
        <w:spacing w:after="0" w:line="360" w:lineRule="auto"/>
        <w:jc w:val="thaiDistribute"/>
        <w:rPr>
          <w:rFonts w:ascii="Arial" w:eastAsia="Browallia New" w:hAnsi="Arial"/>
          <w:sz w:val="19"/>
          <w:szCs w:val="19"/>
          <w:lang w:bidi="th-TH"/>
        </w:rPr>
      </w:pPr>
      <w:r w:rsidRPr="00866E90">
        <w:rPr>
          <w:rFonts w:ascii="Arial" w:eastAsia="Browallia New" w:hAnsi="Arial"/>
          <w:sz w:val="19"/>
          <w:szCs w:val="19"/>
          <w:lang w:bidi="th-TH"/>
        </w:rPr>
        <w:lastRenderedPageBreak/>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826BAC3" w14:textId="77777777" w:rsidR="0065112E" w:rsidRPr="00ED4C4C" w:rsidRDefault="0065112E" w:rsidP="00ED4C4C">
      <w:pPr>
        <w:spacing w:after="0" w:line="360" w:lineRule="auto"/>
        <w:jc w:val="thaiDistribute"/>
        <w:rPr>
          <w:rFonts w:ascii="Arial" w:hAnsi="Arial"/>
          <w:sz w:val="19"/>
          <w:szCs w:val="19"/>
          <w:lang w:bidi="th-TH"/>
        </w:rPr>
      </w:pPr>
    </w:p>
    <w:p w14:paraId="5DA624F7" w14:textId="77777777" w:rsidR="00416D57" w:rsidRPr="00ED4C4C" w:rsidRDefault="00416D57" w:rsidP="00ED4C4C">
      <w:pPr>
        <w:spacing w:after="0" w:line="360" w:lineRule="auto"/>
        <w:jc w:val="thaiDistribute"/>
        <w:rPr>
          <w:rFonts w:ascii="Arial" w:hAnsi="Arial"/>
          <w:sz w:val="19"/>
          <w:szCs w:val="19"/>
          <w:lang w:bidi="th-TH"/>
        </w:rPr>
      </w:pPr>
    </w:p>
    <w:p w14:paraId="4C1C4C95" w14:textId="74B2BC07" w:rsidR="009206D0" w:rsidRDefault="009206D0" w:rsidP="00ED4C4C">
      <w:pPr>
        <w:spacing w:after="0" w:line="360" w:lineRule="auto"/>
        <w:jc w:val="thaiDistribute"/>
        <w:rPr>
          <w:rFonts w:ascii="Arial" w:hAnsi="Arial"/>
          <w:sz w:val="19"/>
          <w:szCs w:val="19"/>
          <w:lang w:bidi="th-TH"/>
        </w:rPr>
      </w:pPr>
    </w:p>
    <w:p w14:paraId="25CF5344" w14:textId="77777777" w:rsidR="00CD7265" w:rsidRPr="00ED4C4C" w:rsidRDefault="00CD7265" w:rsidP="00ED4C4C">
      <w:pPr>
        <w:spacing w:after="0" w:line="360" w:lineRule="auto"/>
        <w:jc w:val="thaiDistribute"/>
        <w:rPr>
          <w:rFonts w:ascii="Arial" w:hAnsi="Arial"/>
          <w:sz w:val="19"/>
          <w:szCs w:val="19"/>
          <w:lang w:bidi="th-TH"/>
        </w:rPr>
      </w:pPr>
    </w:p>
    <w:p w14:paraId="029A19D7" w14:textId="77777777" w:rsidR="00614999" w:rsidRPr="00614999" w:rsidRDefault="00614999" w:rsidP="004E6E1D">
      <w:pPr>
        <w:spacing w:after="0" w:line="360" w:lineRule="auto"/>
        <w:rPr>
          <w:rFonts w:ascii="Arial" w:hAnsi="Arial"/>
          <w:b/>
          <w:bCs/>
          <w:sz w:val="19"/>
          <w:szCs w:val="19"/>
          <w:lang w:bidi="th-TH"/>
        </w:rPr>
      </w:pPr>
      <w:r w:rsidRPr="00614999">
        <w:rPr>
          <w:rFonts w:ascii="Arial" w:hAnsi="Arial"/>
          <w:b/>
          <w:bCs/>
          <w:sz w:val="19"/>
          <w:szCs w:val="19"/>
          <w:lang w:bidi="th-TH"/>
        </w:rPr>
        <w:t>Paisan Boonsirisukapong</w:t>
      </w:r>
    </w:p>
    <w:p w14:paraId="6CDE0C6B" w14:textId="77777777" w:rsidR="00614999" w:rsidRPr="00614999" w:rsidRDefault="00614999" w:rsidP="004E6E1D">
      <w:pPr>
        <w:spacing w:after="0" w:line="360" w:lineRule="auto"/>
        <w:rPr>
          <w:rFonts w:ascii="Arial" w:hAnsi="Arial"/>
          <w:sz w:val="19"/>
          <w:szCs w:val="19"/>
          <w:lang w:val="en-US" w:bidi="th-TH"/>
        </w:rPr>
      </w:pPr>
      <w:r w:rsidRPr="00614999">
        <w:rPr>
          <w:rFonts w:ascii="Arial" w:hAnsi="Arial"/>
          <w:sz w:val="19"/>
          <w:szCs w:val="19"/>
          <w:lang w:val="en-US" w:bidi="th-TH"/>
        </w:rPr>
        <w:t>Certified Public Accountant</w:t>
      </w:r>
    </w:p>
    <w:p w14:paraId="1D8F515F" w14:textId="77777777" w:rsidR="00614999" w:rsidRPr="00614999" w:rsidRDefault="00614999" w:rsidP="004E6E1D">
      <w:pPr>
        <w:spacing w:after="0" w:line="360" w:lineRule="auto"/>
        <w:rPr>
          <w:rFonts w:ascii="Arial" w:hAnsi="Arial"/>
          <w:sz w:val="19"/>
          <w:szCs w:val="19"/>
          <w:lang w:val="en-US" w:bidi="th-TH"/>
        </w:rPr>
      </w:pPr>
      <w:r w:rsidRPr="00614999">
        <w:rPr>
          <w:rFonts w:ascii="Arial" w:hAnsi="Arial"/>
          <w:sz w:val="19"/>
          <w:szCs w:val="19"/>
          <w:lang w:val="en-US" w:bidi="th-TH"/>
        </w:rPr>
        <w:t xml:space="preserve">Registration No. </w:t>
      </w:r>
      <w:r w:rsidRPr="00614999">
        <w:rPr>
          <w:rFonts w:ascii="Arial" w:hAnsi="Arial"/>
          <w:sz w:val="19"/>
          <w:szCs w:val="19"/>
          <w:lang w:bidi="th-TH"/>
        </w:rPr>
        <w:t>5216</w:t>
      </w:r>
    </w:p>
    <w:p w14:paraId="1E3174AB" w14:textId="77777777" w:rsidR="00614999" w:rsidRPr="00614999" w:rsidRDefault="00614999" w:rsidP="004E6E1D">
      <w:pPr>
        <w:spacing w:after="0" w:line="360" w:lineRule="auto"/>
        <w:rPr>
          <w:rFonts w:ascii="Arial" w:hAnsi="Arial"/>
          <w:sz w:val="19"/>
          <w:szCs w:val="19"/>
          <w:lang w:bidi="th-TH"/>
        </w:rPr>
      </w:pPr>
    </w:p>
    <w:p w14:paraId="6A557EB6" w14:textId="77777777" w:rsidR="00614999" w:rsidRPr="00614999" w:rsidRDefault="00614999" w:rsidP="004E6E1D">
      <w:pPr>
        <w:spacing w:after="0" w:line="360" w:lineRule="auto"/>
        <w:rPr>
          <w:rFonts w:ascii="Arial" w:hAnsi="Arial"/>
          <w:sz w:val="19"/>
          <w:szCs w:val="19"/>
          <w:lang w:bidi="th-TH"/>
        </w:rPr>
      </w:pPr>
      <w:r w:rsidRPr="00614999">
        <w:rPr>
          <w:rFonts w:ascii="Arial" w:hAnsi="Arial"/>
          <w:sz w:val="19"/>
          <w:szCs w:val="19"/>
          <w:lang w:bidi="th-TH"/>
        </w:rPr>
        <w:t>Grant Thornton Limited</w:t>
      </w:r>
    </w:p>
    <w:p w14:paraId="6CEB0DF7" w14:textId="77777777" w:rsidR="00614999" w:rsidRPr="00614999" w:rsidRDefault="00614999" w:rsidP="004E6E1D">
      <w:pPr>
        <w:spacing w:after="0" w:line="360" w:lineRule="auto"/>
        <w:rPr>
          <w:rFonts w:ascii="Arial" w:hAnsi="Arial"/>
          <w:sz w:val="19"/>
          <w:szCs w:val="19"/>
          <w:cs/>
          <w:lang w:bidi="th-TH"/>
        </w:rPr>
      </w:pPr>
      <w:r w:rsidRPr="00614999">
        <w:rPr>
          <w:rFonts w:ascii="Arial" w:hAnsi="Arial"/>
          <w:sz w:val="19"/>
          <w:szCs w:val="19"/>
          <w:lang w:bidi="th-TH"/>
        </w:rPr>
        <w:t>Bangkok</w:t>
      </w:r>
    </w:p>
    <w:p w14:paraId="1083B49E" w14:textId="38E29862" w:rsidR="00614999" w:rsidRPr="00614999" w:rsidRDefault="009A73D5" w:rsidP="004E6E1D">
      <w:pPr>
        <w:spacing w:after="0" w:line="360" w:lineRule="auto"/>
        <w:rPr>
          <w:rFonts w:ascii="Arial" w:hAnsi="Arial"/>
          <w:sz w:val="19"/>
          <w:szCs w:val="19"/>
          <w:lang w:bidi="th-TH"/>
        </w:rPr>
      </w:pPr>
      <w:r w:rsidRPr="009A73D5">
        <w:rPr>
          <w:rFonts w:ascii="Arial" w:hAnsi="Arial" w:cstheme="minorBidi"/>
          <w:sz w:val="19"/>
          <w:szCs w:val="19"/>
          <w:lang w:val="en-US" w:bidi="th-TH"/>
        </w:rPr>
        <w:t>25 February</w:t>
      </w:r>
      <w:r w:rsidR="00614999" w:rsidRPr="009A73D5">
        <w:rPr>
          <w:rFonts w:ascii="Arial" w:hAnsi="Arial"/>
          <w:sz w:val="19"/>
          <w:szCs w:val="19"/>
          <w:lang w:val="en-US" w:bidi="th-TH"/>
        </w:rPr>
        <w:t xml:space="preserve"> 202</w:t>
      </w:r>
      <w:r w:rsidR="008422DE" w:rsidRPr="009A73D5">
        <w:rPr>
          <w:rFonts w:ascii="Arial" w:hAnsi="Arial"/>
          <w:sz w:val="19"/>
          <w:szCs w:val="19"/>
          <w:lang w:val="en-US" w:bidi="th-TH"/>
        </w:rPr>
        <w:t>6</w:t>
      </w:r>
    </w:p>
    <w:p w14:paraId="6FF19C0A" w14:textId="234AAB4B" w:rsidR="00D15EA5" w:rsidRPr="004E6E1D" w:rsidRDefault="00D15EA5" w:rsidP="004E6E1D">
      <w:pPr>
        <w:spacing w:after="0" w:line="360" w:lineRule="auto"/>
        <w:rPr>
          <w:rFonts w:ascii="Arial" w:hAnsi="Arial"/>
          <w:sz w:val="19"/>
          <w:szCs w:val="19"/>
          <w:highlight w:val="yellow"/>
          <w:cs/>
          <w:lang w:val="en-US" w:bidi="th-TH"/>
        </w:rPr>
      </w:pPr>
    </w:p>
    <w:sectPr w:rsidR="00D15EA5" w:rsidRPr="004E6E1D" w:rsidSect="00522AD8">
      <w:headerReference w:type="even" r:id="rId11"/>
      <w:headerReference w:type="default" r:id="rId12"/>
      <w:headerReference w:type="first" r:id="rId13"/>
      <w:pgSz w:w="11907" w:h="16840" w:code="9"/>
      <w:pgMar w:top="1620" w:right="913" w:bottom="360" w:left="2665" w:header="743" w:footer="86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EA26B" w14:textId="77777777" w:rsidR="00AC5617" w:rsidRDefault="00AC5617">
      <w:r>
        <w:separator/>
      </w:r>
    </w:p>
  </w:endnote>
  <w:endnote w:type="continuationSeparator" w:id="0">
    <w:p w14:paraId="3A4B2BB2" w14:textId="77777777" w:rsidR="00AC5617" w:rsidRDefault="00AC5617">
      <w:r>
        <w:continuationSeparator/>
      </w:r>
    </w:p>
  </w:endnote>
  <w:endnote w:type="continuationNotice" w:id="1">
    <w:p w14:paraId="2D7FEA6B" w14:textId="77777777" w:rsidR="00AC5617" w:rsidRDefault="00AC56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DE"/>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Calibri">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E809D" w14:textId="77777777" w:rsidR="00AC5617" w:rsidRDefault="00AC5617">
      <w:bookmarkStart w:id="0" w:name="_Hlk482348182"/>
      <w:bookmarkEnd w:id="0"/>
      <w:r>
        <w:separator/>
      </w:r>
    </w:p>
  </w:footnote>
  <w:footnote w:type="continuationSeparator" w:id="0">
    <w:p w14:paraId="30EFC96D" w14:textId="77777777" w:rsidR="00AC5617" w:rsidRDefault="00AC5617">
      <w:r>
        <w:continuationSeparator/>
      </w:r>
    </w:p>
  </w:footnote>
  <w:footnote w:type="continuationNotice" w:id="1">
    <w:p w14:paraId="31BDBC7E" w14:textId="77777777" w:rsidR="00AC5617" w:rsidRDefault="00AC56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E6936"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BA4D9" w14:textId="7B0AD998" w:rsidR="00B63D0E" w:rsidRDefault="00B63D0E" w:rsidP="00D96128">
    <w:pPr>
      <w:pStyle w:val="Header"/>
      <w:jc w:val="right"/>
    </w:pPr>
  </w:p>
  <w:p w14:paraId="03200675"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4D26" w14:textId="77777777" w:rsidR="00D15EA5" w:rsidRDefault="00D15EA5" w:rsidP="00D15EA5">
    <w:pPr>
      <w:pStyle w:val="Header"/>
      <w:tabs>
        <w:tab w:val="clear" w:pos="8562"/>
        <w:tab w:val="left" w:pos="5328"/>
      </w:tabs>
      <w:spacing w:after="1418"/>
    </w:pPr>
  </w:p>
  <w:p w14:paraId="5633A50B" w14:textId="73C91FE8" w:rsidR="00ED7E52" w:rsidRPr="00ED7E52" w:rsidRDefault="00ED7E52" w:rsidP="00ED7E52">
    <w:pPr>
      <w:jc w:val="thaiDistribute"/>
      <w:rPr>
        <w:rFonts w:ascii="Browallia New" w:hAnsi="Browallia New" w:cs="Browallia New"/>
        <w:b/>
        <w:bCs/>
        <w:sz w:val="40"/>
        <w:szCs w:val="40"/>
        <w:lang w:val="en-US" w:bidi="th-TH"/>
      </w:rPr>
    </w:pPr>
    <w:bookmarkStart w:id="2" w:name="Footer3_tbl"/>
    <w:bookmarkEnd w:id="2"/>
    <w:r w:rsidRPr="00ED7E52">
      <w:rPr>
        <w:rFonts w:ascii="Browallia New" w:hAnsi="Browallia New" w:cs="Browallia New"/>
        <w:b/>
        <w:bCs/>
        <w:sz w:val="40"/>
        <w:szCs w:val="40"/>
        <w:lang w:val="en-US" w:bidi="th-TH"/>
      </w:rPr>
      <w:t xml:space="preserve">INDEPENDENT AUDITOR’S REPORT </w:t>
    </w:r>
  </w:p>
  <w:p w14:paraId="13FC51FF" w14:textId="164F7329" w:rsidR="00D460E7" w:rsidRDefault="00D460E7" w:rsidP="00A90AF3">
    <w:pPr>
      <w:jc w:val="thaiDistribu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2A14D48"/>
    <w:multiLevelType w:val="hybridMultilevel"/>
    <w:tmpl w:val="314EC376"/>
    <w:lvl w:ilvl="0" w:tplc="0DE8BFE4">
      <w:numFmt w:val="bullet"/>
      <w:lvlText w:val="-"/>
      <w:lvlJc w:val="left"/>
      <w:pPr>
        <w:ind w:left="720" w:hanging="360"/>
      </w:pPr>
      <w:rPr>
        <w:rFonts w:ascii="Browallia New" w:eastAsia="Cordia New"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3" w15:restartNumberingAfterBreak="0">
    <w:nsid w:val="34C34D12"/>
    <w:multiLevelType w:val="hybridMultilevel"/>
    <w:tmpl w:val="4EBCD9D0"/>
    <w:lvl w:ilvl="0" w:tplc="F3745E3A">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55352D"/>
    <w:multiLevelType w:val="hybridMultilevel"/>
    <w:tmpl w:val="7EA4D510"/>
    <w:lvl w:ilvl="0" w:tplc="DF1CF6E6">
      <w:start w:val="1"/>
      <w:numFmt w:val="bullet"/>
      <w:lvlText w:val=""/>
      <w:lvlJc w:val="left"/>
      <w:pPr>
        <w:ind w:left="720" w:hanging="360"/>
      </w:pPr>
      <w:rPr>
        <w:rFonts w:ascii="Symbol" w:hAnsi="Symbol" w:hint="default"/>
        <w:color w:val="auto"/>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C91C25"/>
    <w:multiLevelType w:val="multilevel"/>
    <w:tmpl w:val="98FC98AC"/>
    <w:numStyleLink w:val="GTListNumber"/>
  </w:abstractNum>
  <w:abstractNum w:abstractNumId="16" w15:restartNumberingAfterBreak="0">
    <w:nsid w:val="3BA976CF"/>
    <w:multiLevelType w:val="multilevel"/>
    <w:tmpl w:val="98FC98AC"/>
    <w:numStyleLink w:val="GTListNumber"/>
  </w:abstractNum>
  <w:abstractNum w:abstractNumId="17"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8" w15:restartNumberingAfterBreak="0">
    <w:nsid w:val="52F70AEA"/>
    <w:multiLevelType w:val="hybridMultilevel"/>
    <w:tmpl w:val="A9B072C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DDB5E6E"/>
    <w:multiLevelType w:val="multilevel"/>
    <w:tmpl w:val="FAE6F968"/>
    <w:numStyleLink w:val="GTListBullet"/>
  </w:abstractNum>
  <w:abstractNum w:abstractNumId="20"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7F924C95"/>
    <w:multiLevelType w:val="multilevel"/>
    <w:tmpl w:val="0D561ACA"/>
    <w:numStyleLink w:val="GTNumberedHeadings"/>
  </w:abstractNum>
  <w:num w:numId="1" w16cid:durableId="1177571733">
    <w:abstractNumId w:val="3"/>
  </w:num>
  <w:num w:numId="2" w16cid:durableId="449130468">
    <w:abstractNumId w:val="2"/>
  </w:num>
  <w:num w:numId="3" w16cid:durableId="702092688">
    <w:abstractNumId w:val="1"/>
  </w:num>
  <w:num w:numId="4" w16cid:durableId="2129077852">
    <w:abstractNumId w:val="0"/>
  </w:num>
  <w:num w:numId="5" w16cid:durableId="598218473">
    <w:abstractNumId w:val="8"/>
  </w:num>
  <w:num w:numId="6" w16cid:durableId="582495278">
    <w:abstractNumId w:val="5"/>
  </w:num>
  <w:num w:numId="7" w16cid:durableId="931161363">
    <w:abstractNumId w:val="12"/>
  </w:num>
  <w:num w:numId="8" w16cid:durableId="1694767592">
    <w:abstractNumId w:val="21"/>
  </w:num>
  <w:num w:numId="9" w16cid:durableId="110977841">
    <w:abstractNumId w:val="5"/>
  </w:num>
  <w:num w:numId="10" w16cid:durableId="274555003">
    <w:abstractNumId w:val="20"/>
  </w:num>
  <w:num w:numId="11" w16cid:durableId="1952083532">
    <w:abstractNumId w:val="17"/>
  </w:num>
  <w:num w:numId="12" w16cid:durableId="1737580567">
    <w:abstractNumId w:val="4"/>
  </w:num>
  <w:num w:numId="13" w16cid:durableId="1263955709">
    <w:abstractNumId w:val="10"/>
  </w:num>
  <w:num w:numId="14" w16cid:durableId="550919987">
    <w:abstractNumId w:val="9"/>
  </w:num>
  <w:num w:numId="15" w16cid:durableId="1172184212">
    <w:abstractNumId w:val="10"/>
  </w:num>
  <w:num w:numId="16" w16cid:durableId="964889068">
    <w:abstractNumId w:val="11"/>
  </w:num>
  <w:num w:numId="17" w16cid:durableId="221716641">
    <w:abstractNumId w:val="15"/>
  </w:num>
  <w:num w:numId="18" w16cid:durableId="158690617">
    <w:abstractNumId w:val="20"/>
  </w:num>
  <w:num w:numId="19" w16cid:durableId="1236671808">
    <w:abstractNumId w:val="17"/>
  </w:num>
  <w:num w:numId="20" w16cid:durableId="1259483397">
    <w:abstractNumId w:val="4"/>
  </w:num>
  <w:num w:numId="21" w16cid:durableId="85467465">
    <w:abstractNumId w:val="10"/>
  </w:num>
  <w:num w:numId="22" w16cid:durableId="156309626">
    <w:abstractNumId w:val="9"/>
  </w:num>
  <w:num w:numId="23" w16cid:durableId="1707290888">
    <w:abstractNumId w:val="9"/>
  </w:num>
  <w:num w:numId="24" w16cid:durableId="813373447">
    <w:abstractNumId w:val="9"/>
  </w:num>
  <w:num w:numId="25" w16cid:durableId="2034381720">
    <w:abstractNumId w:val="10"/>
  </w:num>
  <w:num w:numId="26" w16cid:durableId="1537885526">
    <w:abstractNumId w:val="10"/>
  </w:num>
  <w:num w:numId="27" w16cid:durableId="1969696612">
    <w:abstractNumId w:val="10"/>
  </w:num>
  <w:num w:numId="28" w16cid:durableId="103965950">
    <w:abstractNumId w:val="19"/>
  </w:num>
  <w:num w:numId="29" w16cid:durableId="1699046715">
    <w:abstractNumId w:val="19"/>
  </w:num>
  <w:num w:numId="30" w16cid:durableId="1399090241">
    <w:abstractNumId w:val="19"/>
  </w:num>
  <w:num w:numId="31" w16cid:durableId="1596740870">
    <w:abstractNumId w:val="16"/>
  </w:num>
  <w:num w:numId="32" w16cid:durableId="1972321235">
    <w:abstractNumId w:val="16"/>
  </w:num>
  <w:num w:numId="33" w16cid:durableId="442968196">
    <w:abstractNumId w:val="16"/>
  </w:num>
  <w:num w:numId="34" w16cid:durableId="473986176">
    <w:abstractNumId w:val="6"/>
  </w:num>
  <w:num w:numId="35" w16cid:durableId="1819377099">
    <w:abstractNumId w:val="7"/>
  </w:num>
  <w:num w:numId="36" w16cid:durableId="721098438">
    <w:abstractNumId w:val="13"/>
  </w:num>
  <w:num w:numId="37" w16cid:durableId="1888910189">
    <w:abstractNumId w:val="18"/>
  </w:num>
  <w:num w:numId="38" w16cid:durableId="1201744175">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B1F"/>
    <w:rsid w:val="000049FD"/>
    <w:rsid w:val="00004B8D"/>
    <w:rsid w:val="00005B29"/>
    <w:rsid w:val="00006445"/>
    <w:rsid w:val="00006752"/>
    <w:rsid w:val="000116D8"/>
    <w:rsid w:val="00012875"/>
    <w:rsid w:val="00015E6A"/>
    <w:rsid w:val="000162B0"/>
    <w:rsid w:val="00016401"/>
    <w:rsid w:val="00017F62"/>
    <w:rsid w:val="00020C2C"/>
    <w:rsid w:val="00021BF9"/>
    <w:rsid w:val="00030017"/>
    <w:rsid w:val="0003023B"/>
    <w:rsid w:val="0003072E"/>
    <w:rsid w:val="00031A86"/>
    <w:rsid w:val="00031D17"/>
    <w:rsid w:val="00032C15"/>
    <w:rsid w:val="00035C37"/>
    <w:rsid w:val="000362C5"/>
    <w:rsid w:val="000371CD"/>
    <w:rsid w:val="00040A3A"/>
    <w:rsid w:val="00044ACE"/>
    <w:rsid w:val="0004550E"/>
    <w:rsid w:val="00052614"/>
    <w:rsid w:val="0005283D"/>
    <w:rsid w:val="000545CB"/>
    <w:rsid w:val="00056C96"/>
    <w:rsid w:val="00062FE5"/>
    <w:rsid w:val="00064300"/>
    <w:rsid w:val="00065212"/>
    <w:rsid w:val="00066960"/>
    <w:rsid w:val="000669CC"/>
    <w:rsid w:val="000723F7"/>
    <w:rsid w:val="00073CE0"/>
    <w:rsid w:val="00074485"/>
    <w:rsid w:val="00077C10"/>
    <w:rsid w:val="000828F1"/>
    <w:rsid w:val="00082F59"/>
    <w:rsid w:val="00084947"/>
    <w:rsid w:val="00085F74"/>
    <w:rsid w:val="000869A4"/>
    <w:rsid w:val="00093970"/>
    <w:rsid w:val="00093BCD"/>
    <w:rsid w:val="00094333"/>
    <w:rsid w:val="00094432"/>
    <w:rsid w:val="00094C94"/>
    <w:rsid w:val="000951C4"/>
    <w:rsid w:val="0009543C"/>
    <w:rsid w:val="00097FAB"/>
    <w:rsid w:val="000A0A55"/>
    <w:rsid w:val="000A0B49"/>
    <w:rsid w:val="000A31B4"/>
    <w:rsid w:val="000A5F5C"/>
    <w:rsid w:val="000B143E"/>
    <w:rsid w:val="000B4D9E"/>
    <w:rsid w:val="000B65E3"/>
    <w:rsid w:val="000B6757"/>
    <w:rsid w:val="000B7090"/>
    <w:rsid w:val="000B76A2"/>
    <w:rsid w:val="000C169B"/>
    <w:rsid w:val="000C2C2F"/>
    <w:rsid w:val="000C31F4"/>
    <w:rsid w:val="000D007E"/>
    <w:rsid w:val="000D1DAE"/>
    <w:rsid w:val="000D4E71"/>
    <w:rsid w:val="000E28A8"/>
    <w:rsid w:val="000E52CE"/>
    <w:rsid w:val="000F3AAB"/>
    <w:rsid w:val="000F462C"/>
    <w:rsid w:val="000F515D"/>
    <w:rsid w:val="000F6E25"/>
    <w:rsid w:val="001011DF"/>
    <w:rsid w:val="00102D63"/>
    <w:rsid w:val="001034AB"/>
    <w:rsid w:val="001044E7"/>
    <w:rsid w:val="001051C0"/>
    <w:rsid w:val="00110359"/>
    <w:rsid w:val="001103D9"/>
    <w:rsid w:val="00112B69"/>
    <w:rsid w:val="00120F9A"/>
    <w:rsid w:val="00122A61"/>
    <w:rsid w:val="00124B1E"/>
    <w:rsid w:val="001270FE"/>
    <w:rsid w:val="00130641"/>
    <w:rsid w:val="001316D3"/>
    <w:rsid w:val="001425BB"/>
    <w:rsid w:val="00146263"/>
    <w:rsid w:val="00146319"/>
    <w:rsid w:val="0014676A"/>
    <w:rsid w:val="00147C43"/>
    <w:rsid w:val="00150093"/>
    <w:rsid w:val="0015459C"/>
    <w:rsid w:val="001554CD"/>
    <w:rsid w:val="0015586B"/>
    <w:rsid w:val="00155A91"/>
    <w:rsid w:val="001613E2"/>
    <w:rsid w:val="0016459D"/>
    <w:rsid w:val="00165A69"/>
    <w:rsid w:val="00165BE0"/>
    <w:rsid w:val="00167017"/>
    <w:rsid w:val="00167190"/>
    <w:rsid w:val="00167B45"/>
    <w:rsid w:val="00167F88"/>
    <w:rsid w:val="00170143"/>
    <w:rsid w:val="00170CE4"/>
    <w:rsid w:val="001730DF"/>
    <w:rsid w:val="00175304"/>
    <w:rsid w:val="0018152A"/>
    <w:rsid w:val="00184060"/>
    <w:rsid w:val="0018752E"/>
    <w:rsid w:val="0019210D"/>
    <w:rsid w:val="00196E1B"/>
    <w:rsid w:val="001A3BFB"/>
    <w:rsid w:val="001A3C20"/>
    <w:rsid w:val="001B198C"/>
    <w:rsid w:val="001B1EAE"/>
    <w:rsid w:val="001B2436"/>
    <w:rsid w:val="001B32FF"/>
    <w:rsid w:val="001B4702"/>
    <w:rsid w:val="001B6811"/>
    <w:rsid w:val="001B7388"/>
    <w:rsid w:val="001C49AC"/>
    <w:rsid w:val="001D0B14"/>
    <w:rsid w:val="001D16A2"/>
    <w:rsid w:val="001D2302"/>
    <w:rsid w:val="001D7BB3"/>
    <w:rsid w:val="001D7BE3"/>
    <w:rsid w:val="001D7DB6"/>
    <w:rsid w:val="001E12A6"/>
    <w:rsid w:val="001E3B8A"/>
    <w:rsid w:val="001E498F"/>
    <w:rsid w:val="001E6432"/>
    <w:rsid w:val="001F0FF5"/>
    <w:rsid w:val="001F6045"/>
    <w:rsid w:val="00201072"/>
    <w:rsid w:val="00206BE2"/>
    <w:rsid w:val="00207CF2"/>
    <w:rsid w:val="002124E1"/>
    <w:rsid w:val="00214205"/>
    <w:rsid w:val="0022231D"/>
    <w:rsid w:val="0022518C"/>
    <w:rsid w:val="00236EE6"/>
    <w:rsid w:val="00237978"/>
    <w:rsid w:val="00237A7E"/>
    <w:rsid w:val="00241F16"/>
    <w:rsid w:val="0024238A"/>
    <w:rsid w:val="00244A98"/>
    <w:rsid w:val="00246682"/>
    <w:rsid w:val="00247969"/>
    <w:rsid w:val="00250369"/>
    <w:rsid w:val="0025075A"/>
    <w:rsid w:val="00250882"/>
    <w:rsid w:val="00261078"/>
    <w:rsid w:val="002613D6"/>
    <w:rsid w:val="0026182A"/>
    <w:rsid w:val="002724A3"/>
    <w:rsid w:val="00273C54"/>
    <w:rsid w:val="00276E3C"/>
    <w:rsid w:val="00277BF0"/>
    <w:rsid w:val="00277EBE"/>
    <w:rsid w:val="002838FB"/>
    <w:rsid w:val="00285249"/>
    <w:rsid w:val="002860B4"/>
    <w:rsid w:val="0029162E"/>
    <w:rsid w:val="00292E23"/>
    <w:rsid w:val="0029663A"/>
    <w:rsid w:val="002A252E"/>
    <w:rsid w:val="002A2F56"/>
    <w:rsid w:val="002B0EE3"/>
    <w:rsid w:val="002B111F"/>
    <w:rsid w:val="002B1F49"/>
    <w:rsid w:val="002B5A4A"/>
    <w:rsid w:val="002C623D"/>
    <w:rsid w:val="002C6746"/>
    <w:rsid w:val="002D251F"/>
    <w:rsid w:val="002D2BF2"/>
    <w:rsid w:val="002D2E0C"/>
    <w:rsid w:val="002D2FF7"/>
    <w:rsid w:val="002D5A0F"/>
    <w:rsid w:val="002D6E25"/>
    <w:rsid w:val="002E02F4"/>
    <w:rsid w:val="002E1899"/>
    <w:rsid w:val="002E54D2"/>
    <w:rsid w:val="002E7F1E"/>
    <w:rsid w:val="002F0DD2"/>
    <w:rsid w:val="002F2DEB"/>
    <w:rsid w:val="002F3903"/>
    <w:rsid w:val="002F4A52"/>
    <w:rsid w:val="002F4FD1"/>
    <w:rsid w:val="002F7D90"/>
    <w:rsid w:val="0030026A"/>
    <w:rsid w:val="00305173"/>
    <w:rsid w:val="00316CBB"/>
    <w:rsid w:val="003175D6"/>
    <w:rsid w:val="00317E63"/>
    <w:rsid w:val="003203F7"/>
    <w:rsid w:val="003204C6"/>
    <w:rsid w:val="00321A76"/>
    <w:rsid w:val="00331248"/>
    <w:rsid w:val="00331D30"/>
    <w:rsid w:val="00333559"/>
    <w:rsid w:val="00335E5B"/>
    <w:rsid w:val="003368E2"/>
    <w:rsid w:val="00345F78"/>
    <w:rsid w:val="00346C3B"/>
    <w:rsid w:val="00354F5D"/>
    <w:rsid w:val="00357A79"/>
    <w:rsid w:val="00365ECE"/>
    <w:rsid w:val="0036687D"/>
    <w:rsid w:val="00374282"/>
    <w:rsid w:val="003744DA"/>
    <w:rsid w:val="00375A3E"/>
    <w:rsid w:val="00384904"/>
    <w:rsid w:val="00384C7C"/>
    <w:rsid w:val="00393FF8"/>
    <w:rsid w:val="003942CF"/>
    <w:rsid w:val="00394512"/>
    <w:rsid w:val="003A3E7E"/>
    <w:rsid w:val="003A7528"/>
    <w:rsid w:val="003B09E0"/>
    <w:rsid w:val="003B2213"/>
    <w:rsid w:val="003B4CCD"/>
    <w:rsid w:val="003B4DED"/>
    <w:rsid w:val="003C12C5"/>
    <w:rsid w:val="003C1319"/>
    <w:rsid w:val="003C27EF"/>
    <w:rsid w:val="003C32E9"/>
    <w:rsid w:val="003C3898"/>
    <w:rsid w:val="003D1F14"/>
    <w:rsid w:val="003D2405"/>
    <w:rsid w:val="003D2605"/>
    <w:rsid w:val="003D4AC4"/>
    <w:rsid w:val="003D64D6"/>
    <w:rsid w:val="003E034A"/>
    <w:rsid w:val="003E2E82"/>
    <w:rsid w:val="003E3E21"/>
    <w:rsid w:val="003E66BF"/>
    <w:rsid w:val="003E68F3"/>
    <w:rsid w:val="003F3F62"/>
    <w:rsid w:val="003F51DB"/>
    <w:rsid w:val="0040331A"/>
    <w:rsid w:val="00416281"/>
    <w:rsid w:val="00416D57"/>
    <w:rsid w:val="004178AC"/>
    <w:rsid w:val="00422353"/>
    <w:rsid w:val="00426915"/>
    <w:rsid w:val="00426B2B"/>
    <w:rsid w:val="00431382"/>
    <w:rsid w:val="00432409"/>
    <w:rsid w:val="00433F63"/>
    <w:rsid w:val="00435788"/>
    <w:rsid w:val="004359E6"/>
    <w:rsid w:val="00441ABE"/>
    <w:rsid w:val="004422F9"/>
    <w:rsid w:val="00443B80"/>
    <w:rsid w:val="00443CE3"/>
    <w:rsid w:val="00443EBC"/>
    <w:rsid w:val="00444D1B"/>
    <w:rsid w:val="004458B6"/>
    <w:rsid w:val="00447476"/>
    <w:rsid w:val="00447681"/>
    <w:rsid w:val="004504E6"/>
    <w:rsid w:val="00450A3F"/>
    <w:rsid w:val="00451D13"/>
    <w:rsid w:val="00452E7B"/>
    <w:rsid w:val="004546FA"/>
    <w:rsid w:val="004554CB"/>
    <w:rsid w:val="00457504"/>
    <w:rsid w:val="0045762F"/>
    <w:rsid w:val="00467CDC"/>
    <w:rsid w:val="004708BB"/>
    <w:rsid w:val="00474B6D"/>
    <w:rsid w:val="004768B2"/>
    <w:rsid w:val="00481FE7"/>
    <w:rsid w:val="00482E72"/>
    <w:rsid w:val="0048303B"/>
    <w:rsid w:val="00484C54"/>
    <w:rsid w:val="00484EA7"/>
    <w:rsid w:val="00484EDD"/>
    <w:rsid w:val="0048532C"/>
    <w:rsid w:val="0049103F"/>
    <w:rsid w:val="00492221"/>
    <w:rsid w:val="004963A6"/>
    <w:rsid w:val="004A0559"/>
    <w:rsid w:val="004A0DFE"/>
    <w:rsid w:val="004A3C62"/>
    <w:rsid w:val="004A3DC1"/>
    <w:rsid w:val="004A4A58"/>
    <w:rsid w:val="004A582F"/>
    <w:rsid w:val="004B3B75"/>
    <w:rsid w:val="004C0971"/>
    <w:rsid w:val="004C0C25"/>
    <w:rsid w:val="004C2111"/>
    <w:rsid w:val="004C6F66"/>
    <w:rsid w:val="004C732E"/>
    <w:rsid w:val="004D20AE"/>
    <w:rsid w:val="004D3578"/>
    <w:rsid w:val="004E1C5E"/>
    <w:rsid w:val="004E41FC"/>
    <w:rsid w:val="004E4CB0"/>
    <w:rsid w:val="004E6E1D"/>
    <w:rsid w:val="004F1A16"/>
    <w:rsid w:val="004F207F"/>
    <w:rsid w:val="004F5D91"/>
    <w:rsid w:val="00501A64"/>
    <w:rsid w:val="005023C8"/>
    <w:rsid w:val="0050630F"/>
    <w:rsid w:val="005070FA"/>
    <w:rsid w:val="00513E34"/>
    <w:rsid w:val="00513EE0"/>
    <w:rsid w:val="00515126"/>
    <w:rsid w:val="00516454"/>
    <w:rsid w:val="00516DA0"/>
    <w:rsid w:val="0051757D"/>
    <w:rsid w:val="0052186A"/>
    <w:rsid w:val="00522AD8"/>
    <w:rsid w:val="00524175"/>
    <w:rsid w:val="005321DA"/>
    <w:rsid w:val="00540D7E"/>
    <w:rsid w:val="005420B4"/>
    <w:rsid w:val="00542C09"/>
    <w:rsid w:val="00546C16"/>
    <w:rsid w:val="00547541"/>
    <w:rsid w:val="00551365"/>
    <w:rsid w:val="00552DEE"/>
    <w:rsid w:val="0055648B"/>
    <w:rsid w:val="0055716A"/>
    <w:rsid w:val="00557197"/>
    <w:rsid w:val="0055792B"/>
    <w:rsid w:val="005627FF"/>
    <w:rsid w:val="00562E59"/>
    <w:rsid w:val="0056384E"/>
    <w:rsid w:val="00563C2E"/>
    <w:rsid w:val="00564469"/>
    <w:rsid w:val="0057428E"/>
    <w:rsid w:val="005749C7"/>
    <w:rsid w:val="00576A0D"/>
    <w:rsid w:val="00577D61"/>
    <w:rsid w:val="005822AC"/>
    <w:rsid w:val="00582A52"/>
    <w:rsid w:val="00582D3D"/>
    <w:rsid w:val="00583C2C"/>
    <w:rsid w:val="00587F37"/>
    <w:rsid w:val="005913DE"/>
    <w:rsid w:val="005926B5"/>
    <w:rsid w:val="005932CC"/>
    <w:rsid w:val="005A0B30"/>
    <w:rsid w:val="005A1FEA"/>
    <w:rsid w:val="005B405A"/>
    <w:rsid w:val="005B408D"/>
    <w:rsid w:val="005C22C1"/>
    <w:rsid w:val="005C2CCB"/>
    <w:rsid w:val="005C4D18"/>
    <w:rsid w:val="005C6479"/>
    <w:rsid w:val="005C69FD"/>
    <w:rsid w:val="005D1C91"/>
    <w:rsid w:val="005D63B5"/>
    <w:rsid w:val="005D7025"/>
    <w:rsid w:val="005E2D67"/>
    <w:rsid w:val="005E344D"/>
    <w:rsid w:val="005E5578"/>
    <w:rsid w:val="005E58BA"/>
    <w:rsid w:val="005F12A7"/>
    <w:rsid w:val="005F2FB0"/>
    <w:rsid w:val="005F330B"/>
    <w:rsid w:val="005F4D62"/>
    <w:rsid w:val="00606003"/>
    <w:rsid w:val="00610ED7"/>
    <w:rsid w:val="0061209D"/>
    <w:rsid w:val="00612C97"/>
    <w:rsid w:val="00614999"/>
    <w:rsid w:val="00615BEE"/>
    <w:rsid w:val="00620CE3"/>
    <w:rsid w:val="00620DAA"/>
    <w:rsid w:val="00621086"/>
    <w:rsid w:val="00621BBA"/>
    <w:rsid w:val="00623D11"/>
    <w:rsid w:val="00626E05"/>
    <w:rsid w:val="00632497"/>
    <w:rsid w:val="006327A0"/>
    <w:rsid w:val="00633468"/>
    <w:rsid w:val="00633C13"/>
    <w:rsid w:val="00635783"/>
    <w:rsid w:val="006365A1"/>
    <w:rsid w:val="00636AA2"/>
    <w:rsid w:val="00636F33"/>
    <w:rsid w:val="00640140"/>
    <w:rsid w:val="00640F27"/>
    <w:rsid w:val="0064677E"/>
    <w:rsid w:val="006506E4"/>
    <w:rsid w:val="0065112E"/>
    <w:rsid w:val="006537FA"/>
    <w:rsid w:val="006556DE"/>
    <w:rsid w:val="00664361"/>
    <w:rsid w:val="00666764"/>
    <w:rsid w:val="0066694B"/>
    <w:rsid w:val="00667DB6"/>
    <w:rsid w:val="006723DF"/>
    <w:rsid w:val="00672D89"/>
    <w:rsid w:val="006771E8"/>
    <w:rsid w:val="00677C01"/>
    <w:rsid w:val="00680540"/>
    <w:rsid w:val="00681072"/>
    <w:rsid w:val="00683CC7"/>
    <w:rsid w:val="00685CCF"/>
    <w:rsid w:val="00692AFA"/>
    <w:rsid w:val="00692CA5"/>
    <w:rsid w:val="006932D7"/>
    <w:rsid w:val="00694E25"/>
    <w:rsid w:val="006952E3"/>
    <w:rsid w:val="006A0335"/>
    <w:rsid w:val="006A081E"/>
    <w:rsid w:val="006A4301"/>
    <w:rsid w:val="006A5426"/>
    <w:rsid w:val="006B06A2"/>
    <w:rsid w:val="006B0AE5"/>
    <w:rsid w:val="006B18D5"/>
    <w:rsid w:val="006C10FC"/>
    <w:rsid w:val="006C3D37"/>
    <w:rsid w:val="006C6376"/>
    <w:rsid w:val="006D4608"/>
    <w:rsid w:val="006D6FF5"/>
    <w:rsid w:val="006F1B19"/>
    <w:rsid w:val="006F1C93"/>
    <w:rsid w:val="006F266C"/>
    <w:rsid w:val="006F29ED"/>
    <w:rsid w:val="006F4F77"/>
    <w:rsid w:val="006F54B5"/>
    <w:rsid w:val="007007AE"/>
    <w:rsid w:val="0070147C"/>
    <w:rsid w:val="00703B37"/>
    <w:rsid w:val="00703DE7"/>
    <w:rsid w:val="00703E92"/>
    <w:rsid w:val="007065E0"/>
    <w:rsid w:val="0070672B"/>
    <w:rsid w:val="00714FD6"/>
    <w:rsid w:val="0072324E"/>
    <w:rsid w:val="007265F7"/>
    <w:rsid w:val="00726C19"/>
    <w:rsid w:val="00726F45"/>
    <w:rsid w:val="007307F1"/>
    <w:rsid w:val="00731894"/>
    <w:rsid w:val="00741211"/>
    <w:rsid w:val="007430F1"/>
    <w:rsid w:val="00744621"/>
    <w:rsid w:val="007448E5"/>
    <w:rsid w:val="00746796"/>
    <w:rsid w:val="00746D91"/>
    <w:rsid w:val="00746E97"/>
    <w:rsid w:val="00751FD0"/>
    <w:rsid w:val="0075598A"/>
    <w:rsid w:val="00757D39"/>
    <w:rsid w:val="00760B05"/>
    <w:rsid w:val="00761813"/>
    <w:rsid w:val="00761E52"/>
    <w:rsid w:val="00771B2A"/>
    <w:rsid w:val="00771B85"/>
    <w:rsid w:val="00775DA6"/>
    <w:rsid w:val="007805BC"/>
    <w:rsid w:val="00780CFD"/>
    <w:rsid w:val="0078170A"/>
    <w:rsid w:val="007864AC"/>
    <w:rsid w:val="00786A8B"/>
    <w:rsid w:val="00790705"/>
    <w:rsid w:val="00790956"/>
    <w:rsid w:val="00794440"/>
    <w:rsid w:val="00794C54"/>
    <w:rsid w:val="0079502D"/>
    <w:rsid w:val="00795245"/>
    <w:rsid w:val="00795D20"/>
    <w:rsid w:val="007965C5"/>
    <w:rsid w:val="0079678E"/>
    <w:rsid w:val="007A0755"/>
    <w:rsid w:val="007A31D9"/>
    <w:rsid w:val="007A5E91"/>
    <w:rsid w:val="007A5F82"/>
    <w:rsid w:val="007A6AC1"/>
    <w:rsid w:val="007A74F9"/>
    <w:rsid w:val="007B1333"/>
    <w:rsid w:val="007B2135"/>
    <w:rsid w:val="007B2317"/>
    <w:rsid w:val="007B603F"/>
    <w:rsid w:val="007C343D"/>
    <w:rsid w:val="007C424E"/>
    <w:rsid w:val="007C42F0"/>
    <w:rsid w:val="007C5DBB"/>
    <w:rsid w:val="007D118B"/>
    <w:rsid w:val="007D2283"/>
    <w:rsid w:val="007D41A1"/>
    <w:rsid w:val="007F04D0"/>
    <w:rsid w:val="007F7795"/>
    <w:rsid w:val="008033D0"/>
    <w:rsid w:val="00803FB6"/>
    <w:rsid w:val="008059EF"/>
    <w:rsid w:val="008128F7"/>
    <w:rsid w:val="00812938"/>
    <w:rsid w:val="00813B08"/>
    <w:rsid w:val="00815C96"/>
    <w:rsid w:val="00820717"/>
    <w:rsid w:val="00823689"/>
    <w:rsid w:val="00826068"/>
    <w:rsid w:val="00827B71"/>
    <w:rsid w:val="00830DAC"/>
    <w:rsid w:val="00830F15"/>
    <w:rsid w:val="0083134C"/>
    <w:rsid w:val="00832F51"/>
    <w:rsid w:val="008334B4"/>
    <w:rsid w:val="00835A9A"/>
    <w:rsid w:val="00836D1A"/>
    <w:rsid w:val="008422DE"/>
    <w:rsid w:val="00843100"/>
    <w:rsid w:val="008441B2"/>
    <w:rsid w:val="00846102"/>
    <w:rsid w:val="00847054"/>
    <w:rsid w:val="00850F25"/>
    <w:rsid w:val="0085211E"/>
    <w:rsid w:val="0085236F"/>
    <w:rsid w:val="008534AA"/>
    <w:rsid w:val="0085472F"/>
    <w:rsid w:val="00861B8E"/>
    <w:rsid w:val="00866E90"/>
    <w:rsid w:val="008719C2"/>
    <w:rsid w:val="0087510A"/>
    <w:rsid w:val="008762C0"/>
    <w:rsid w:val="0087662B"/>
    <w:rsid w:val="008831F2"/>
    <w:rsid w:val="00884FF7"/>
    <w:rsid w:val="00885F55"/>
    <w:rsid w:val="0088702E"/>
    <w:rsid w:val="00891BFA"/>
    <w:rsid w:val="008923F1"/>
    <w:rsid w:val="00894ACE"/>
    <w:rsid w:val="008952CC"/>
    <w:rsid w:val="008A066B"/>
    <w:rsid w:val="008A1F88"/>
    <w:rsid w:val="008A434C"/>
    <w:rsid w:val="008A69C7"/>
    <w:rsid w:val="008A789E"/>
    <w:rsid w:val="008A7DD6"/>
    <w:rsid w:val="008B028C"/>
    <w:rsid w:val="008B19D9"/>
    <w:rsid w:val="008B1FD3"/>
    <w:rsid w:val="008B204B"/>
    <w:rsid w:val="008B3643"/>
    <w:rsid w:val="008B54A9"/>
    <w:rsid w:val="008B6943"/>
    <w:rsid w:val="008C0069"/>
    <w:rsid w:val="008C49AE"/>
    <w:rsid w:val="008C59F7"/>
    <w:rsid w:val="008C7E74"/>
    <w:rsid w:val="008D6F87"/>
    <w:rsid w:val="008E4B79"/>
    <w:rsid w:val="008E5CF8"/>
    <w:rsid w:val="008E7687"/>
    <w:rsid w:val="008F0E3C"/>
    <w:rsid w:val="008F11FA"/>
    <w:rsid w:val="008F1DD2"/>
    <w:rsid w:val="008F33AE"/>
    <w:rsid w:val="008F4ACA"/>
    <w:rsid w:val="00900374"/>
    <w:rsid w:val="00902728"/>
    <w:rsid w:val="00905E87"/>
    <w:rsid w:val="009068C1"/>
    <w:rsid w:val="00912F98"/>
    <w:rsid w:val="009154A8"/>
    <w:rsid w:val="00917FBB"/>
    <w:rsid w:val="00920182"/>
    <w:rsid w:val="009206D0"/>
    <w:rsid w:val="0092079F"/>
    <w:rsid w:val="0092181C"/>
    <w:rsid w:val="009219CA"/>
    <w:rsid w:val="009223D3"/>
    <w:rsid w:val="00927812"/>
    <w:rsid w:val="00931D48"/>
    <w:rsid w:val="00931D7A"/>
    <w:rsid w:val="00932715"/>
    <w:rsid w:val="00935D8D"/>
    <w:rsid w:val="00937C23"/>
    <w:rsid w:val="00942FE8"/>
    <w:rsid w:val="0094452C"/>
    <w:rsid w:val="00951CB4"/>
    <w:rsid w:val="009523CB"/>
    <w:rsid w:val="0095355E"/>
    <w:rsid w:val="00954800"/>
    <w:rsid w:val="0095783B"/>
    <w:rsid w:val="00957E70"/>
    <w:rsid w:val="00960338"/>
    <w:rsid w:val="0096606E"/>
    <w:rsid w:val="00966286"/>
    <w:rsid w:val="009663FD"/>
    <w:rsid w:val="009668E4"/>
    <w:rsid w:val="00970DAB"/>
    <w:rsid w:val="00970F8B"/>
    <w:rsid w:val="009715DD"/>
    <w:rsid w:val="0097321D"/>
    <w:rsid w:val="009740DE"/>
    <w:rsid w:val="00974EA4"/>
    <w:rsid w:val="00977CFA"/>
    <w:rsid w:val="0098677B"/>
    <w:rsid w:val="00991962"/>
    <w:rsid w:val="00992148"/>
    <w:rsid w:val="00992531"/>
    <w:rsid w:val="009929EC"/>
    <w:rsid w:val="00994352"/>
    <w:rsid w:val="00995CD5"/>
    <w:rsid w:val="00995D5C"/>
    <w:rsid w:val="009972E3"/>
    <w:rsid w:val="009A1787"/>
    <w:rsid w:val="009A4F5A"/>
    <w:rsid w:val="009A73D5"/>
    <w:rsid w:val="009B1F44"/>
    <w:rsid w:val="009B4573"/>
    <w:rsid w:val="009C002A"/>
    <w:rsid w:val="009C053A"/>
    <w:rsid w:val="009C3CFF"/>
    <w:rsid w:val="009C7274"/>
    <w:rsid w:val="009C7837"/>
    <w:rsid w:val="009D00A3"/>
    <w:rsid w:val="009D0118"/>
    <w:rsid w:val="009D1E09"/>
    <w:rsid w:val="009D52DA"/>
    <w:rsid w:val="009D5371"/>
    <w:rsid w:val="009E0B52"/>
    <w:rsid w:val="009E278C"/>
    <w:rsid w:val="009E6AE8"/>
    <w:rsid w:val="009F1400"/>
    <w:rsid w:val="009F1865"/>
    <w:rsid w:val="009F5534"/>
    <w:rsid w:val="009F6EDC"/>
    <w:rsid w:val="00A035CE"/>
    <w:rsid w:val="00A0537F"/>
    <w:rsid w:val="00A05ED8"/>
    <w:rsid w:val="00A0602E"/>
    <w:rsid w:val="00A06C1F"/>
    <w:rsid w:val="00A07FFA"/>
    <w:rsid w:val="00A11FB4"/>
    <w:rsid w:val="00A144E1"/>
    <w:rsid w:val="00A1550B"/>
    <w:rsid w:val="00A169FB"/>
    <w:rsid w:val="00A16DC5"/>
    <w:rsid w:val="00A20D7E"/>
    <w:rsid w:val="00A21482"/>
    <w:rsid w:val="00A23587"/>
    <w:rsid w:val="00A25853"/>
    <w:rsid w:val="00A259BF"/>
    <w:rsid w:val="00A34282"/>
    <w:rsid w:val="00A35782"/>
    <w:rsid w:val="00A362F9"/>
    <w:rsid w:val="00A41643"/>
    <w:rsid w:val="00A423A5"/>
    <w:rsid w:val="00A43EE6"/>
    <w:rsid w:val="00A60F49"/>
    <w:rsid w:val="00A61E15"/>
    <w:rsid w:val="00A66F91"/>
    <w:rsid w:val="00A70229"/>
    <w:rsid w:val="00A82F86"/>
    <w:rsid w:val="00A86DF3"/>
    <w:rsid w:val="00A86E26"/>
    <w:rsid w:val="00A90AF3"/>
    <w:rsid w:val="00A91373"/>
    <w:rsid w:val="00A91664"/>
    <w:rsid w:val="00A918D1"/>
    <w:rsid w:val="00A92357"/>
    <w:rsid w:val="00A93A9A"/>
    <w:rsid w:val="00A96B6D"/>
    <w:rsid w:val="00AA5C16"/>
    <w:rsid w:val="00AA5CB2"/>
    <w:rsid w:val="00AA7D38"/>
    <w:rsid w:val="00AC0225"/>
    <w:rsid w:val="00AC31D4"/>
    <w:rsid w:val="00AC5617"/>
    <w:rsid w:val="00AC6098"/>
    <w:rsid w:val="00AC6CFD"/>
    <w:rsid w:val="00AD08D9"/>
    <w:rsid w:val="00AD6CA5"/>
    <w:rsid w:val="00AE11B9"/>
    <w:rsid w:val="00AE1A30"/>
    <w:rsid w:val="00AE2BF6"/>
    <w:rsid w:val="00AE3370"/>
    <w:rsid w:val="00AE64CA"/>
    <w:rsid w:val="00AF066E"/>
    <w:rsid w:val="00AF08D8"/>
    <w:rsid w:val="00AF5025"/>
    <w:rsid w:val="00AF7092"/>
    <w:rsid w:val="00B00285"/>
    <w:rsid w:val="00B00306"/>
    <w:rsid w:val="00B05300"/>
    <w:rsid w:val="00B05CB5"/>
    <w:rsid w:val="00B1324D"/>
    <w:rsid w:val="00B14777"/>
    <w:rsid w:val="00B157E2"/>
    <w:rsid w:val="00B174BD"/>
    <w:rsid w:val="00B17B68"/>
    <w:rsid w:val="00B24A45"/>
    <w:rsid w:val="00B25B92"/>
    <w:rsid w:val="00B2683F"/>
    <w:rsid w:val="00B26948"/>
    <w:rsid w:val="00B33237"/>
    <w:rsid w:val="00B33EAA"/>
    <w:rsid w:val="00B34D51"/>
    <w:rsid w:val="00B36A0E"/>
    <w:rsid w:val="00B36AA5"/>
    <w:rsid w:val="00B36BA1"/>
    <w:rsid w:val="00B37668"/>
    <w:rsid w:val="00B40A2F"/>
    <w:rsid w:val="00B40D67"/>
    <w:rsid w:val="00B43C45"/>
    <w:rsid w:val="00B54333"/>
    <w:rsid w:val="00B553E8"/>
    <w:rsid w:val="00B55BDB"/>
    <w:rsid w:val="00B55EE8"/>
    <w:rsid w:val="00B56E6C"/>
    <w:rsid w:val="00B63D0E"/>
    <w:rsid w:val="00B651ED"/>
    <w:rsid w:val="00B656C9"/>
    <w:rsid w:val="00B662AE"/>
    <w:rsid w:val="00B71535"/>
    <w:rsid w:val="00B736D8"/>
    <w:rsid w:val="00B749CD"/>
    <w:rsid w:val="00B81EC0"/>
    <w:rsid w:val="00B83039"/>
    <w:rsid w:val="00B86CB8"/>
    <w:rsid w:val="00B87BBC"/>
    <w:rsid w:val="00B9616A"/>
    <w:rsid w:val="00BA3171"/>
    <w:rsid w:val="00BA3EEF"/>
    <w:rsid w:val="00BA5B00"/>
    <w:rsid w:val="00BB08E0"/>
    <w:rsid w:val="00BB1A07"/>
    <w:rsid w:val="00BB6DAD"/>
    <w:rsid w:val="00BB7346"/>
    <w:rsid w:val="00BC1555"/>
    <w:rsid w:val="00BC60A9"/>
    <w:rsid w:val="00BD31BC"/>
    <w:rsid w:val="00BE0784"/>
    <w:rsid w:val="00BE0C8A"/>
    <w:rsid w:val="00BE1D8E"/>
    <w:rsid w:val="00BE2234"/>
    <w:rsid w:val="00BE334D"/>
    <w:rsid w:val="00BE4988"/>
    <w:rsid w:val="00BE6792"/>
    <w:rsid w:val="00BE7AFA"/>
    <w:rsid w:val="00BF1C24"/>
    <w:rsid w:val="00BF4EF5"/>
    <w:rsid w:val="00BF5E73"/>
    <w:rsid w:val="00C046BA"/>
    <w:rsid w:val="00C04AF6"/>
    <w:rsid w:val="00C06939"/>
    <w:rsid w:val="00C0734C"/>
    <w:rsid w:val="00C07400"/>
    <w:rsid w:val="00C10317"/>
    <w:rsid w:val="00C10492"/>
    <w:rsid w:val="00C143BC"/>
    <w:rsid w:val="00C14929"/>
    <w:rsid w:val="00C21E3B"/>
    <w:rsid w:val="00C23816"/>
    <w:rsid w:val="00C248FC"/>
    <w:rsid w:val="00C25416"/>
    <w:rsid w:val="00C33C17"/>
    <w:rsid w:val="00C35B1A"/>
    <w:rsid w:val="00C365EC"/>
    <w:rsid w:val="00C366EE"/>
    <w:rsid w:val="00C41C7D"/>
    <w:rsid w:val="00C42FEE"/>
    <w:rsid w:val="00C43208"/>
    <w:rsid w:val="00C43475"/>
    <w:rsid w:val="00C46672"/>
    <w:rsid w:val="00C473D2"/>
    <w:rsid w:val="00C5076B"/>
    <w:rsid w:val="00C5232A"/>
    <w:rsid w:val="00C54B70"/>
    <w:rsid w:val="00C553A6"/>
    <w:rsid w:val="00C601DD"/>
    <w:rsid w:val="00C60E36"/>
    <w:rsid w:val="00C614E9"/>
    <w:rsid w:val="00C615B1"/>
    <w:rsid w:val="00C63023"/>
    <w:rsid w:val="00C63743"/>
    <w:rsid w:val="00C706F2"/>
    <w:rsid w:val="00C71052"/>
    <w:rsid w:val="00C7108E"/>
    <w:rsid w:val="00C748DC"/>
    <w:rsid w:val="00C76C6C"/>
    <w:rsid w:val="00C80EC5"/>
    <w:rsid w:val="00C8177D"/>
    <w:rsid w:val="00C8190B"/>
    <w:rsid w:val="00C830B9"/>
    <w:rsid w:val="00C84096"/>
    <w:rsid w:val="00C84676"/>
    <w:rsid w:val="00C865BC"/>
    <w:rsid w:val="00C86BB9"/>
    <w:rsid w:val="00C8772C"/>
    <w:rsid w:val="00C90218"/>
    <w:rsid w:val="00C91A2C"/>
    <w:rsid w:val="00CA2146"/>
    <w:rsid w:val="00CA2D15"/>
    <w:rsid w:val="00CA3446"/>
    <w:rsid w:val="00CA43FD"/>
    <w:rsid w:val="00CA5E57"/>
    <w:rsid w:val="00CB0359"/>
    <w:rsid w:val="00CB0667"/>
    <w:rsid w:val="00CB0DA3"/>
    <w:rsid w:val="00CB12F2"/>
    <w:rsid w:val="00CB18EB"/>
    <w:rsid w:val="00CB254F"/>
    <w:rsid w:val="00CB3AC6"/>
    <w:rsid w:val="00CB441E"/>
    <w:rsid w:val="00CB70D1"/>
    <w:rsid w:val="00CC2B69"/>
    <w:rsid w:val="00CC72E9"/>
    <w:rsid w:val="00CD1898"/>
    <w:rsid w:val="00CD25C2"/>
    <w:rsid w:val="00CD4A1B"/>
    <w:rsid w:val="00CD4D4E"/>
    <w:rsid w:val="00CD6315"/>
    <w:rsid w:val="00CD7265"/>
    <w:rsid w:val="00CE24E5"/>
    <w:rsid w:val="00CE41DB"/>
    <w:rsid w:val="00CE4D96"/>
    <w:rsid w:val="00CF1EC6"/>
    <w:rsid w:val="00CF3264"/>
    <w:rsid w:val="00CF3A5C"/>
    <w:rsid w:val="00CF7E3A"/>
    <w:rsid w:val="00D003DC"/>
    <w:rsid w:val="00D0060F"/>
    <w:rsid w:val="00D02A99"/>
    <w:rsid w:val="00D05D71"/>
    <w:rsid w:val="00D078C4"/>
    <w:rsid w:val="00D07C4D"/>
    <w:rsid w:val="00D101CE"/>
    <w:rsid w:val="00D1185A"/>
    <w:rsid w:val="00D15EA5"/>
    <w:rsid w:val="00D15FCA"/>
    <w:rsid w:val="00D2009B"/>
    <w:rsid w:val="00D2100B"/>
    <w:rsid w:val="00D25150"/>
    <w:rsid w:val="00D267AC"/>
    <w:rsid w:val="00D3089E"/>
    <w:rsid w:val="00D31D7A"/>
    <w:rsid w:val="00D33E60"/>
    <w:rsid w:val="00D4133E"/>
    <w:rsid w:val="00D4228E"/>
    <w:rsid w:val="00D424F0"/>
    <w:rsid w:val="00D42FD8"/>
    <w:rsid w:val="00D45E37"/>
    <w:rsid w:val="00D460E7"/>
    <w:rsid w:val="00D466B8"/>
    <w:rsid w:val="00D538DC"/>
    <w:rsid w:val="00D53F68"/>
    <w:rsid w:val="00D57291"/>
    <w:rsid w:val="00D578E4"/>
    <w:rsid w:val="00D63ABC"/>
    <w:rsid w:val="00D64CEA"/>
    <w:rsid w:val="00D65CF8"/>
    <w:rsid w:val="00D675F1"/>
    <w:rsid w:val="00D73B96"/>
    <w:rsid w:val="00D76109"/>
    <w:rsid w:val="00D80807"/>
    <w:rsid w:val="00D84D00"/>
    <w:rsid w:val="00D86917"/>
    <w:rsid w:val="00D87BA0"/>
    <w:rsid w:val="00D92F9A"/>
    <w:rsid w:val="00D9427D"/>
    <w:rsid w:val="00D96128"/>
    <w:rsid w:val="00D969F2"/>
    <w:rsid w:val="00D97703"/>
    <w:rsid w:val="00DA36EE"/>
    <w:rsid w:val="00DA3887"/>
    <w:rsid w:val="00DA452E"/>
    <w:rsid w:val="00DA5128"/>
    <w:rsid w:val="00DB308D"/>
    <w:rsid w:val="00DB52C6"/>
    <w:rsid w:val="00DB5F40"/>
    <w:rsid w:val="00DB5F78"/>
    <w:rsid w:val="00DD1E47"/>
    <w:rsid w:val="00DD3214"/>
    <w:rsid w:val="00DD3D30"/>
    <w:rsid w:val="00DD61A9"/>
    <w:rsid w:val="00DD6EF1"/>
    <w:rsid w:val="00DE4524"/>
    <w:rsid w:val="00DE4958"/>
    <w:rsid w:val="00DE540A"/>
    <w:rsid w:val="00DE5FE9"/>
    <w:rsid w:val="00DE6B62"/>
    <w:rsid w:val="00DE6C81"/>
    <w:rsid w:val="00DF19F6"/>
    <w:rsid w:val="00DF1C7E"/>
    <w:rsid w:val="00DF29AC"/>
    <w:rsid w:val="00DF326E"/>
    <w:rsid w:val="00DF7D67"/>
    <w:rsid w:val="00E0009F"/>
    <w:rsid w:val="00E013F8"/>
    <w:rsid w:val="00E03F0F"/>
    <w:rsid w:val="00E04361"/>
    <w:rsid w:val="00E064FD"/>
    <w:rsid w:val="00E1053A"/>
    <w:rsid w:val="00E17CE0"/>
    <w:rsid w:val="00E213E3"/>
    <w:rsid w:val="00E23973"/>
    <w:rsid w:val="00E26AF3"/>
    <w:rsid w:val="00E276E0"/>
    <w:rsid w:val="00E3060F"/>
    <w:rsid w:val="00E309B6"/>
    <w:rsid w:val="00E30C96"/>
    <w:rsid w:val="00E314EA"/>
    <w:rsid w:val="00E32427"/>
    <w:rsid w:val="00E33FDA"/>
    <w:rsid w:val="00E357F3"/>
    <w:rsid w:val="00E37B95"/>
    <w:rsid w:val="00E406D5"/>
    <w:rsid w:val="00E42742"/>
    <w:rsid w:val="00E55509"/>
    <w:rsid w:val="00E56701"/>
    <w:rsid w:val="00E607F6"/>
    <w:rsid w:val="00E615D0"/>
    <w:rsid w:val="00E62754"/>
    <w:rsid w:val="00E629A7"/>
    <w:rsid w:val="00E64D2D"/>
    <w:rsid w:val="00E66833"/>
    <w:rsid w:val="00E7071A"/>
    <w:rsid w:val="00E70F70"/>
    <w:rsid w:val="00E71290"/>
    <w:rsid w:val="00E823B8"/>
    <w:rsid w:val="00E837CE"/>
    <w:rsid w:val="00E83E8B"/>
    <w:rsid w:val="00E868EE"/>
    <w:rsid w:val="00E86B53"/>
    <w:rsid w:val="00E90D82"/>
    <w:rsid w:val="00E9110B"/>
    <w:rsid w:val="00EA2AAE"/>
    <w:rsid w:val="00EA2B6F"/>
    <w:rsid w:val="00EA30C5"/>
    <w:rsid w:val="00EA41A9"/>
    <w:rsid w:val="00EA5662"/>
    <w:rsid w:val="00EA7C7C"/>
    <w:rsid w:val="00EB15E2"/>
    <w:rsid w:val="00EB1DDC"/>
    <w:rsid w:val="00EB3478"/>
    <w:rsid w:val="00EB4B39"/>
    <w:rsid w:val="00EB6405"/>
    <w:rsid w:val="00EB6FE3"/>
    <w:rsid w:val="00EB7AA6"/>
    <w:rsid w:val="00EC3278"/>
    <w:rsid w:val="00EC5470"/>
    <w:rsid w:val="00ED4C4C"/>
    <w:rsid w:val="00ED7348"/>
    <w:rsid w:val="00ED7E52"/>
    <w:rsid w:val="00EE0F65"/>
    <w:rsid w:val="00EE50F8"/>
    <w:rsid w:val="00EF53DA"/>
    <w:rsid w:val="00EF6366"/>
    <w:rsid w:val="00EF650D"/>
    <w:rsid w:val="00F0073B"/>
    <w:rsid w:val="00F073FC"/>
    <w:rsid w:val="00F11D04"/>
    <w:rsid w:val="00F12112"/>
    <w:rsid w:val="00F2174F"/>
    <w:rsid w:val="00F21E44"/>
    <w:rsid w:val="00F234C7"/>
    <w:rsid w:val="00F246A1"/>
    <w:rsid w:val="00F37917"/>
    <w:rsid w:val="00F43B26"/>
    <w:rsid w:val="00F4685F"/>
    <w:rsid w:val="00F54FB0"/>
    <w:rsid w:val="00F5513E"/>
    <w:rsid w:val="00F5765F"/>
    <w:rsid w:val="00F629C0"/>
    <w:rsid w:val="00F63F3F"/>
    <w:rsid w:val="00F6518E"/>
    <w:rsid w:val="00F658D1"/>
    <w:rsid w:val="00F66D7E"/>
    <w:rsid w:val="00F66FA5"/>
    <w:rsid w:val="00F71312"/>
    <w:rsid w:val="00F71678"/>
    <w:rsid w:val="00F730E3"/>
    <w:rsid w:val="00F755E9"/>
    <w:rsid w:val="00F840E5"/>
    <w:rsid w:val="00F909CD"/>
    <w:rsid w:val="00F90B4D"/>
    <w:rsid w:val="00F91F2C"/>
    <w:rsid w:val="00F94FF6"/>
    <w:rsid w:val="00F962BF"/>
    <w:rsid w:val="00F973D3"/>
    <w:rsid w:val="00F974D1"/>
    <w:rsid w:val="00FA16E0"/>
    <w:rsid w:val="00FA2E03"/>
    <w:rsid w:val="00FA40AE"/>
    <w:rsid w:val="00FB0ED2"/>
    <w:rsid w:val="00FB4123"/>
    <w:rsid w:val="00FB5B38"/>
    <w:rsid w:val="00FB5B76"/>
    <w:rsid w:val="00FB5C88"/>
    <w:rsid w:val="00FC4397"/>
    <w:rsid w:val="00FC690A"/>
    <w:rsid w:val="00FC7D7A"/>
    <w:rsid w:val="00FD05AD"/>
    <w:rsid w:val="00FD0666"/>
    <w:rsid w:val="00FD16E9"/>
    <w:rsid w:val="00FD65F8"/>
    <w:rsid w:val="00FD7148"/>
    <w:rsid w:val="00FD7295"/>
    <w:rsid w:val="00FD75CE"/>
    <w:rsid w:val="00FE0D4C"/>
    <w:rsid w:val="00FE153F"/>
    <w:rsid w:val="00FE2187"/>
    <w:rsid w:val="00FE320C"/>
    <w:rsid w:val="00FE3A4E"/>
    <w:rsid w:val="00FE58F3"/>
    <w:rsid w:val="00FE6A0C"/>
    <w:rsid w:val="00FE7C19"/>
    <w:rsid w:val="00FE7EB4"/>
    <w:rsid w:val="00FF7288"/>
    <w:rsid w:val="0B0EA2D7"/>
    <w:rsid w:val="2AC33CC8"/>
    <w:rsid w:val="3711CF2A"/>
    <w:rsid w:val="51B0925C"/>
    <w:rsid w:val="5394F959"/>
    <w:rsid w:val="6B29785F"/>
    <w:rsid w:val="6B7B05A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145803A"/>
  <w15:docId w15:val="{0F7748C2-66C9-4C7D-84E5-B8EF7082A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C54B7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tabs>
        <w:tab w:val="clear" w:pos="454"/>
        <w:tab w:val="num" w:pos="567"/>
      </w:tabs>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numPr>
        <w:ilvl w:val="1"/>
        <w:numId w:val="14"/>
      </w:numPr>
      <w:tabs>
        <w:tab w:val="clear" w:pos="567"/>
        <w:tab w:val="num" w:pos="284"/>
      </w:tabs>
      <w:spacing w:before="60" w:after="60"/>
    </w:pPr>
  </w:style>
  <w:style w:type="paragraph" w:customStyle="1" w:styleId="TableBullet3">
    <w:name w:val="Table Bullet 3"/>
    <w:basedOn w:val="ListBullet3"/>
    <w:uiPriority w:val="9"/>
    <w:qFormat/>
    <w:rsid w:val="00894ACE"/>
    <w:pPr>
      <w:numPr>
        <w:ilvl w:val="2"/>
        <w:numId w:val="14"/>
      </w:numPr>
      <w:tabs>
        <w:tab w:val="clear" w:pos="851"/>
        <w:tab w:val="num" w:pos="284"/>
      </w:tabs>
      <w:spacing w:before="60" w:after="60"/>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numPr>
        <w:ilvl w:val="1"/>
        <w:numId w:val="13"/>
      </w:numPr>
      <w:tabs>
        <w:tab w:val="clear" w:pos="567"/>
        <w:tab w:val="num" w:pos="284"/>
      </w:tabs>
      <w:spacing w:before="60" w:after="60"/>
    </w:pPr>
  </w:style>
  <w:style w:type="paragraph" w:customStyle="1" w:styleId="TableNumber3">
    <w:name w:val="Table Number 3"/>
    <w:basedOn w:val="ListNumber3"/>
    <w:uiPriority w:val="9"/>
    <w:qFormat/>
    <w:rsid w:val="00894ACE"/>
    <w:pPr>
      <w:numPr>
        <w:ilvl w:val="2"/>
        <w:numId w:val="13"/>
      </w:numPr>
      <w:tabs>
        <w:tab w:val="num" w:pos="284"/>
      </w:tabs>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B00306"/>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73ff4483-761f-47b4-bcee-fbc0584cdaa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CBE09ECA48C5946B7BB608308DD8FA1" ma:contentTypeVersion="10" ma:contentTypeDescription="Create a new document." ma:contentTypeScope="" ma:versionID="9d9302b84f67da04e50ab2ac9f69352e">
  <xsd:schema xmlns:xsd="http://www.w3.org/2001/XMLSchema" xmlns:xs="http://www.w3.org/2001/XMLSchema" xmlns:p="http://schemas.microsoft.com/office/2006/metadata/properties" xmlns:ns2="73ff4483-761f-47b4-bcee-fbc0584cdaa4" xmlns:ns3="9c46a28d-acc8-4027-86ce-a8901ee39950" targetNamespace="http://schemas.microsoft.com/office/2006/metadata/properties" ma:root="true" ma:fieldsID="51b7f89218e6b8e5887bf107b5720a02" ns2:_="" ns3:_="">
    <xsd:import namespace="73ff4483-761f-47b4-bcee-fbc0584cdaa4"/>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ff4483-761f-47b4-bcee-fbc0584cda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4224E-BF72-4A88-8EE8-E66F15D8FCDA}">
  <ds:schemaRefs>
    <ds:schemaRef ds:uri="http://schemas.microsoft.com/sharepoint/v3/contenttype/forms"/>
  </ds:schemaRefs>
</ds:datastoreItem>
</file>

<file path=customXml/itemProps2.xml><?xml version="1.0" encoding="utf-8"?>
<ds:datastoreItem xmlns:ds="http://schemas.openxmlformats.org/officeDocument/2006/customXml" ds:itemID="{A98DA148-0A8D-4233-9D7B-A27786FA8D9B}">
  <ds:schemaRefs>
    <ds:schemaRef ds:uri="http://schemas.microsoft.com/office/2006/metadata/properties"/>
    <ds:schemaRef ds:uri="http://schemas.microsoft.com/office/infopath/2007/PartnerControls"/>
    <ds:schemaRef ds:uri="9c46a28d-acc8-4027-86ce-a8901ee39950"/>
    <ds:schemaRef ds:uri="73ff4483-761f-47b4-bcee-fbc0584cdaa4"/>
  </ds:schemaRefs>
</ds:datastoreItem>
</file>

<file path=customXml/itemProps3.xml><?xml version="1.0" encoding="utf-8"?>
<ds:datastoreItem xmlns:ds="http://schemas.openxmlformats.org/officeDocument/2006/customXml" ds:itemID="{F395B0DB-0F6C-4FA2-96F5-2249649FF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ff4483-761f-47b4-bcee-fbc0584cdaa4"/>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01385F-E974-4992-B992-1C660FA7A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10</TotalTime>
  <Pages>4</Pages>
  <Words>1121</Words>
  <Characters>6421</Characters>
  <Application>Microsoft Office Word</Application>
  <DocSecurity>0</DocSecurity>
  <Lines>145</Lines>
  <Paragraphs>29</Paragraphs>
  <ScaleCrop>false</ScaleCrop>
  <Company>Grant Thornton</Company>
  <LinksUpToDate>false</LinksUpToDate>
  <CharactersWithSpaces>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Chahweewan Srikhun</cp:lastModifiedBy>
  <cp:revision>56</cp:revision>
  <cp:lastPrinted>2026-02-25T07:30:00Z</cp:lastPrinted>
  <dcterms:created xsi:type="dcterms:W3CDTF">2025-03-10T13:05:00Z</dcterms:created>
  <dcterms:modified xsi:type="dcterms:W3CDTF">2026-02-25T17:43:00Z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0x0101005CBE09ECA48C5946B7BB608308DD8FA1</vt:lpwstr>
  </property>
  <property fmtid="{D5CDD505-2E9C-101B-9397-08002B2CF9AE}" pid="4" name="AuthorIds_UIVersion_512">
    <vt:lpwstr>523</vt:lpwstr>
  </property>
  <property fmtid="{D5CDD505-2E9C-101B-9397-08002B2CF9AE}" pid="5" name="MediaServiceImageTags">
    <vt:lpwstr/>
  </property>
</Properties>
</file>